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0e98" w14:paraId="2290e98" w:rsidRDefault="00FA717A" w:rsidP="00910611" w:rsidR="00FA717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717A" w:rsidP="00910611" w:rsidR="00FA717A">
      <w:r>
        <w:rPr>
          <w:rFonts w:eastAsia="MS Mincho"/>
          <w:szCs w:val="24"/>
        </w:rPr>
        <w:t>REPUBLIKA HRVATSKA</w:t>
      </w:r>
    </w:p>
    <w:p w:rsidRDefault="00FA717A" w:rsidP="00910611" w:rsidR="00FA717A">
      <w:r>
        <w:rPr>
          <w:rFonts w:eastAsia="MS Mincho"/>
          <w:szCs w:val="24"/>
        </w:rPr>
        <w:t>TRGOVAČKI SUD U RIJECI</w:t>
      </w:r>
    </w:p>
    <w:p w:rsidRDefault="00FA717A" w:rsidR="00FA717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EB6E2C" w:rsidRPr="00EB6E2C">
        <w:rPr>
          <w:sz w:val="24"/>
          <w:szCs w:val="24"/>
        </w:rPr>
        <w:t>IVAN UGOSTITELJSTVO društvo s ograničenom odgovornošću za ugostiteljstvo Viškovo (Općina Viškovo), Donji Jugi 15</w:t>
      </w:r>
      <w:r w:rsidRPr="00EB6E2C">
        <w:rPr>
          <w:sz w:val="24"/>
          <w:szCs w:val="24"/>
        </w:rPr>
        <w:t xml:space="preserve">, </w:t>
      </w:r>
      <w:r w:rsidRPr="00EB6E2C">
        <w:rPr>
          <w:bCs/>
          <w:sz w:val="24"/>
          <w:szCs w:val="24"/>
        </w:rPr>
        <w:t xml:space="preserve">MBS: </w:t>
      </w:r>
      <w:r w:rsidR="00EB6E2C" w:rsidRPr="00EB6E2C">
        <w:rPr>
          <w:sz w:val="24"/>
          <w:szCs w:val="24"/>
        </w:rPr>
        <w:t>040277986</w:t>
      </w:r>
      <w:r w:rsidR="00572187" w:rsidRPr="00EB6E2C">
        <w:rPr>
          <w:sz w:val="24"/>
          <w:szCs w:val="24"/>
        </w:rPr>
        <w:t xml:space="preserve">, OIB: </w:t>
      </w:r>
      <w:r w:rsidR="00EB6E2C" w:rsidRPr="00EB6E2C">
        <w:rPr>
          <w:sz w:val="24"/>
          <w:szCs w:val="24"/>
        </w:rPr>
        <w:t>43166945811</w:t>
      </w:r>
      <w:r w:rsidRPr="00BF318E">
        <w:rPr>
          <w:sz w:val="24"/>
          <w:szCs w:val="24"/>
        </w:rPr>
        <w:t xml:space="preserve">, </w:t>
      </w:r>
      <w:r w:rsidR="008D32E1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B6E2C" w:rsidRPr="00EB6E2C">
        <w:rPr>
          <w:sz w:val="24"/>
          <w:szCs w:val="24"/>
        </w:rPr>
        <w:t xml:space="preserve">IVAN UGOSTITELJSTVO društvo s ograničenom odgovornošću za ugostiteljstvo Viškovo (Općina Viškovo), Donji Jugi 15, </w:t>
      </w:r>
      <w:r w:rsidR="00EB6E2C" w:rsidRPr="00EB6E2C">
        <w:rPr>
          <w:bCs/>
          <w:sz w:val="24"/>
          <w:szCs w:val="24"/>
        </w:rPr>
        <w:t xml:space="preserve">MBS: </w:t>
      </w:r>
      <w:r w:rsidR="00EB6E2C" w:rsidRPr="00EB6E2C">
        <w:rPr>
          <w:sz w:val="24"/>
          <w:szCs w:val="24"/>
        </w:rPr>
        <w:t>040277986, OIB: 43166945811</w:t>
      </w:r>
      <w:r w:rsidR="00EB6E2C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EB6E2C" w:rsidRPr="00EB6E2C">
        <w:rPr>
          <w:sz w:val="24"/>
          <w:szCs w:val="24"/>
        </w:rPr>
        <w:t xml:space="preserve">IVAN UGOSTITELJSTVO društvo s ograničenom odgovornošću za ugostiteljstvo Viškovo (Općina Viškovo), Donji Jugi 15, </w:t>
      </w:r>
      <w:r w:rsidR="00EB6E2C" w:rsidRPr="00EB6E2C">
        <w:rPr>
          <w:bCs/>
          <w:sz w:val="24"/>
          <w:szCs w:val="24"/>
        </w:rPr>
        <w:t xml:space="preserve">MBS: </w:t>
      </w:r>
      <w:r w:rsidR="00EB6E2C" w:rsidRPr="00EB6E2C">
        <w:rPr>
          <w:sz w:val="24"/>
          <w:szCs w:val="24"/>
        </w:rPr>
        <w:t>040277986, OIB: 43166945811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8D32E1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6B9" w:rsidP="00C31925" w:rsidR="00D036B9">
      <w:r>
        <w:separator/>
      </w:r>
    </w:p>
  </w:endnote>
  <w:endnote w:id="0" w:type="continuationSeparator">
    <w:p w:rsidRDefault="00D036B9" w:rsidP="00C31925" w:rsidR="00D036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E2C" w:rsidR="00EB6E2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17A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E2C" w:rsidR="00EB6E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6B9" w:rsidP="00C31925" w:rsidR="00D036B9">
      <w:r>
        <w:separator/>
      </w:r>
    </w:p>
  </w:footnote>
  <w:footnote w:id="0" w:type="continuationSeparator">
    <w:p w:rsidRDefault="00D036B9" w:rsidP="00C31925" w:rsidR="00D036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E2C" w:rsidR="00EB6E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10</w:t>
    </w:r>
    <w:r w:rsidR="00EB6E2C">
      <w:rPr>
        <w:sz w:val="24"/>
        <w:szCs w:val="24"/>
      </w:rPr>
      <w:t>7</w:t>
    </w:r>
    <w:r w:rsidR="00887E20">
      <w:rPr>
        <w:sz w:val="24"/>
        <w:szCs w:val="24"/>
      </w:rPr>
      <w:t>6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E2C" w:rsidR="00EB6E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19678A"/>
    <w:rsid w:val="001A009B"/>
    <w:rsid w:val="002708CB"/>
    <w:rsid w:val="004F6C16"/>
    <w:rsid w:val="00572187"/>
    <w:rsid w:val="00590F41"/>
    <w:rsid w:val="005B58F3"/>
    <w:rsid w:val="00887E20"/>
    <w:rsid w:val="008D32E1"/>
    <w:rsid w:val="00942A0F"/>
    <w:rsid w:val="009D2A8B"/>
    <w:rsid w:val="00A0470C"/>
    <w:rsid w:val="00BA3EB5"/>
    <w:rsid w:val="00C31925"/>
    <w:rsid w:val="00D036B9"/>
    <w:rsid w:val="00E518D1"/>
    <w:rsid w:val="00EB6E2C"/>
    <w:rsid w:val="00F4254B"/>
    <w:rsid w:val="00FA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1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1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1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1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7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1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1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1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1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2972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23083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9800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84344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729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71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9906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59011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80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470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418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St-1076/2015</izvorni_sadrzaj>
    <derivirana_varijabla naziv="DomainObject.Predmet.OznakaBroj_1">St-1076/2015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UGOSTITELJSTVO d.o.o.</izvorni_sadrzaj>
    <derivirana_varijabla naziv="DomainObject.Predmet.ProtustrankaFormated_1">  IVAN UGOSTITELJSTVO d.o.o.</derivirana_varijabla>
  </DomainObject.Predmet.ProtustrankaFormated>
  <DomainObject.Predmet.ProtustrankaFormatedOIB>
    <izvorni_sadrzaj>  IVAN UGOSTITELJSTVO d.o.o., OIB 43166945811</izvorni_sadrzaj>
    <derivirana_varijabla naziv="DomainObject.Predmet.ProtustrankaFormatedOIB_1">  IVAN UGOSTITELJSTVO d.o.o., OIB 43166945811</derivirana_varijabla>
  </DomainObject.Predmet.ProtustrankaFormatedOIB>
  <DomainObject.Predmet.ProtustrankaFormatedWithAdress>
    <izvorni_sadrzaj> IVAN UGOSTITELJSTVO d.o.o., Donji Jugi 15, 51216 Viškovo</izvorni_sadrzaj>
    <derivirana_varijabla naziv="DomainObject.Predmet.ProtustrankaFormatedWithAdress_1"> IVAN UGOSTITELJSTVO d.o.o., Donji Jugi 15, 51216 Viškovo</derivirana_varijabla>
  </DomainObject.Predmet.ProtustrankaFormatedWithAdress>
  <DomainObject.Predmet.ProtustrankaFormatedWithAdressOIB>
    <izvorni_sadrzaj> IVAN UGOSTITELJSTVO d.o.o., OIB 43166945811, Donji Jugi 15, 51216 Viškovo</izvorni_sadrzaj>
    <derivirana_varijabla naziv="DomainObject.Predmet.ProtustrankaFormatedWithAdressOIB_1"> IVAN UGOSTITELJSTVO d.o.o., OIB 43166945811, Donji Jugi 15, 51216 Viškovo</derivirana_varijabla>
  </DomainObject.Predmet.ProtustrankaFormatedWithAdressOIB>
  <DomainObject.Predmet.ProtustrankaWithAdress>
    <izvorni_sadrzaj>IVAN UGOSTITELJSTVO d.o.o. Donji Jugi 15, 51216 Viškovo</izvorni_sadrzaj>
    <derivirana_varijabla naziv="DomainObject.Predmet.ProtustrankaWithAdress_1">IVAN UGOSTITELJSTVO d.o.o. Donji Jugi 15, 51216 Viškovo</derivirana_varijabla>
  </DomainObject.Predmet.ProtustrankaWithAdress>
  <DomainObject.Predmet.ProtustrankaWithAdressOIB>
    <izvorni_sadrzaj>IVAN UGOSTITELJSTVO d.o.o., OIB 43166945811, Donji Jugi 15, 51216 Viškovo</izvorni_sadrzaj>
    <derivirana_varijabla naziv="DomainObject.Predmet.ProtustrankaWithAdressOIB_1">IVAN UGOSTITELJSTVO d.o.o., OIB 43166945811, Donji Jugi 15, 51216 Viškovo</derivirana_varijabla>
  </DomainObject.Predmet.ProtustrankaWithAdressOIB>
  <DomainObject.Predmet.ProtustrankaNazivFormated>
    <izvorni_sadrzaj>IVAN UGOSTITELJSTVO d.o.o.</izvorni_sadrzaj>
    <derivirana_varijabla naziv="DomainObject.Predmet.ProtustrankaNazivFormated_1">IVAN UGOSTITELJSTVO d.o.o.</derivirana_varijabla>
  </DomainObject.Predmet.ProtustrankaNazivFormated>
  <DomainObject.Predmet.ProtustrankaNazivFormatedOIB>
    <izvorni_sadrzaj>IVAN UGOSTITELJSTVO d.o.o., OIB 43166945811</izvorni_sadrzaj>
    <derivirana_varijabla naziv="DomainObject.Predmet.ProtustrankaNazivFormatedOIB_1">IVAN UGOSTITELJSTVO d.o.o., OIB 43166945811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IVAN UGOSTITELJSTVO d.o.o.</item>
    </izvorni_sadrzaj>
    <derivirana_varijabla naziv="DomainObject.Predmet.ProtuStrankaListFormated_1">
      <item>IVAN UGOSTITELJSTVO d.o.o.</item>
    </derivirana_varijabla>
  </DomainObject.Predmet.ProtuStrankaListFormated>
  <DomainObject.Predmet.ProtuStrankaListFormatedOIB>
    <izvorni_sadrzaj>
      <item>IVAN UGOSTITELJSTVO d.o.o., OIB 43166945811</item>
    </izvorni_sadrzaj>
    <derivirana_varijabla naziv="DomainObject.Predmet.ProtuStrankaListFormatedOIB_1">
      <item>IVAN UGOSTITELJSTVO d.o.o., OIB 43166945811</item>
    </derivirana_varijabla>
  </DomainObject.Predmet.ProtuStrankaListFormatedOIB>
  <DomainObject.Predmet.ProtuStrankaListFormatedWithAdress>
    <izvorni_sadrzaj>
      <item>IVAN UGOSTITELJSTVO d.o.o., Donji Jugi 15, 51216 Viškovo</item>
    </izvorni_sadrzaj>
    <derivirana_varijabla naziv="DomainObject.Predmet.ProtuStrankaListFormatedWithAdress_1">
      <item>IVAN UGOSTITELJSTVO d.o.o., Donji Jugi 15, 51216 Viškovo</item>
    </derivirana_varijabla>
  </DomainObject.Predmet.ProtuStrankaListFormatedWithAdress>
  <DomainObject.Predmet.ProtuStrankaListFormatedWithAdressOIB>
    <izvorni_sadrzaj>
      <item>IVAN UGOSTITELJSTVO d.o.o., OIB 43166945811, Donji Jugi 15, 51216 Viškovo</item>
    </izvorni_sadrzaj>
    <derivirana_varijabla naziv="DomainObject.Predmet.ProtuStrankaListFormatedWithAdressOIB_1">
      <item>IVAN UGOSTITELJSTVO d.o.o., OIB 43166945811, Donji Jugi 15, 51216 Viškovo</item>
    </derivirana_varijabla>
  </DomainObject.Predmet.ProtuStrankaListFormatedWithAdressOIB>
  <DomainObject.Predmet.ProtuStrankaListNazivFormated>
    <izvorni_sadrzaj>
      <item>IVAN UGOSTITELJSTVO d.o.o.</item>
    </izvorni_sadrzaj>
    <derivirana_varijabla naziv="DomainObject.Predmet.ProtuStrankaListNazivFormated_1">
      <item>IVAN UGOSTITELJSTVO d.o.o.</item>
    </derivirana_varijabla>
  </DomainObject.Predmet.ProtuStrankaListNazivFormated>
  <DomainObject.Predmet.ProtuStrankaListNazivFormatedOIB>
    <izvorni_sadrzaj>
      <item>IVAN UGOSTITELJSTVO d.o.o., OIB 43166945811</item>
    </izvorni_sadrzaj>
    <derivirana_varijabla naziv="DomainObject.Predmet.ProtuStrankaListNazivFormatedOIB_1">
      <item>IVAN UGOSTITELJSTVO d.o.o., OIB 43166945811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IVAN UGOSTITELJSTVO d.o.o.</izvorni_sadrzaj>
    <derivirana_varijabla naziv="DomainObject.Predmet.ProtustrankaIDrugi_1">IVAN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IVAN UGOSTITELJSTVO d.o.o., OIB 43166945811, Donji Jugi 15, 51216 Viškovo</izvorni_sadrzaj>
    <derivirana_varijabla naziv="DomainObject.Predmet.ProtustrankaIDrugiAdressOIB_1">IVAN UGOSTITELJSTVO d.o.o., OIB 43166945811, Donji Jugi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IVAN UGOSTITELJSTVO d.o.o.</item>
    </izvorni_sadrzaj>
    <derivirana_varijabla naziv="DomainObject.Predmet.SudioniciListNaziv_1">
      <item>FINA  Rijeka</item>
      <item>IVAN UGOSTITELJSTVO d.o.o.</item>
    </derivirana_varijabla>
  </DomainObject.Predmet.SudioniciListNaziv>
  <DomainObject.Predmet.SudioniciListAdressOIB>
    <izvorni_sadrzaj>
      <item>FINA  Rijeka, OIB 85821130368, Frana Kurelca 8,51000 Rijeka</item>
      <item>IVAN UGOSTITELJSTVO d.o.o., OIB 43166945811, Donji Jugi 15,51216 Viškovo</item>
    </izvorni_sadrzaj>
    <derivirana_varijabla naziv="DomainObject.Predmet.SudioniciListAdressOIB_1">
      <item>FINA  Rijeka, OIB 85821130368, Frana Kurelca 8,51000 Rijeka</item>
      <item>IVAN UGOSTITELJSTVO d.o.o., OIB 43166945811, Donji Jugi 15,51216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43166945811</item>
    </izvorni_sadrzaj>
    <derivirana_varijabla naziv="DomainObject.Predmet.SudioniciListNazivOIB_1">
      <item>, OIB 85821130368</item>
      <item>, OIB 43166945811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2099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2016-02-02T12:35:00Z</dcterms:created>
  <dc:creator>Vera Jelenović</dc:creator>
  <cp:lastModifiedBy>Danijela Fumić</cp:lastModifiedBy>
  <cp:lastPrinted>2016-02-02T12:35:00Z</cp:lastPrinted>
  <dcterms:modified xmlns:xsi="http://www.w3.org/2001/XMLSchema-instance" xsi:type="dcterms:W3CDTF">2016-02-02T12:36:00Z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