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ef6a" w14:paraId="9f6ef6a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7C0C34">
        <w:t>536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7C0C34">
        <w:t>ENERGOIDRUN d.o.o., Zlarin, Put Tatinje 8, OIB: 87671213464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EA4D43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7C0C34">
        <w:t>ENERGOIDRUN d.o.o., Zlarin, Put Tatinje 8, OIB: 87671213464</w:t>
      </w:r>
      <w:r w:rsidR="007046CC">
        <w:t xml:space="preserve">, sa danom </w:t>
      </w:r>
      <w:r>
        <w:t>2</w:t>
      </w:r>
      <w:r w:rsidR="00EA4D43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EA4D43">
        <w:t>Hrvoje Kraljičković iz Zagreba, Trg hrvatskih velikana 4, OIB: 63875916042.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7C0C34">
        <w:t>ENERGOIDRUN d.o.o., Zlarin, Put Tatinje 8, OIB: 87671213464</w:t>
      </w:r>
      <w:r>
        <w:t xml:space="preserve">, sa danom </w:t>
      </w:r>
      <w:r w:rsidR="00EB4DE6">
        <w:t>2</w:t>
      </w:r>
      <w:r w:rsidR="00EA4D43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1C247E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7C0C34">
        <w:t>ENERGOIDRUN d.o.o., Zlarin, Put Tatinje 8, OIB: 87671213464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7C0C34">
        <w:t>536</w:t>
      </w:r>
      <w:r>
        <w:t>/2015</w:t>
      </w:r>
      <w:r w:rsidR="007046CC">
        <w:t xml:space="preserve"> od dana </w:t>
      </w:r>
      <w:r w:rsidR="001C247E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D5F3B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4614DA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1C247E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EA4D43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5E9" w:rsidP="00EB4DE6" w:rsidR="001B45E9">
      <w:r>
        <w:separator/>
      </w:r>
    </w:p>
  </w:endnote>
  <w:endnote w:id="0" w:type="continuationSeparator">
    <w:p w:rsidRDefault="001B45E9" w:rsidP="00EB4DE6" w:rsidR="001B4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5E9" w:rsidP="00EB4DE6" w:rsidR="001B45E9">
      <w:r>
        <w:separator/>
      </w:r>
    </w:p>
  </w:footnote>
  <w:footnote w:id="0" w:type="continuationSeparator">
    <w:p w:rsidRDefault="001B45E9" w:rsidP="00EB4DE6" w:rsidR="001B45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22922">
      <w:rPr>
        <w:noProof/>
      </w:rPr>
      <w:t>2</w:t>
    </w:r>
    <w:r>
      <w:fldChar w:fldCharType="end"/>
    </w:r>
    <w:r>
      <w:t xml:space="preserve">                            </w:t>
    </w:r>
    <w:r w:rsidR="007C0C34">
      <w:t xml:space="preserve">                        9 St-536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97D7F"/>
    <w:rsid w:val="000C1059"/>
    <w:rsid w:val="00122CE6"/>
    <w:rsid w:val="001231D0"/>
    <w:rsid w:val="00146A12"/>
    <w:rsid w:val="001B45E9"/>
    <w:rsid w:val="001C247E"/>
    <w:rsid w:val="002A577B"/>
    <w:rsid w:val="002F062C"/>
    <w:rsid w:val="003038A0"/>
    <w:rsid w:val="00322922"/>
    <w:rsid w:val="00347B56"/>
    <w:rsid w:val="00383EA3"/>
    <w:rsid w:val="00402F65"/>
    <w:rsid w:val="00446169"/>
    <w:rsid w:val="004614DA"/>
    <w:rsid w:val="005167B2"/>
    <w:rsid w:val="00527C04"/>
    <w:rsid w:val="005944A7"/>
    <w:rsid w:val="005A73C8"/>
    <w:rsid w:val="007046CC"/>
    <w:rsid w:val="0070690E"/>
    <w:rsid w:val="0077615D"/>
    <w:rsid w:val="007C0C34"/>
    <w:rsid w:val="008B03EF"/>
    <w:rsid w:val="008D5F3B"/>
    <w:rsid w:val="009229A6"/>
    <w:rsid w:val="00A05719"/>
    <w:rsid w:val="00A4361C"/>
    <w:rsid w:val="00AA464C"/>
    <w:rsid w:val="00AC5066"/>
    <w:rsid w:val="00C07A69"/>
    <w:rsid w:val="00C84E3C"/>
    <w:rsid w:val="00CB4E78"/>
    <w:rsid w:val="00D76592"/>
    <w:rsid w:val="00E173CE"/>
    <w:rsid w:val="00EA4D43"/>
    <w:rsid w:val="00EB4DE6"/>
    <w:rsid w:val="00F1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5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5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ENERGOIDRUN d.o.o. za usluge i trgovinu</izvorni_sadrzaj>
    <derivirana_varijabla naziv="DomainObject.Predmet.ProtustrankaFormated_1">  ENERGOIDRUN d.o.o. za usluge i trgovinu</derivirana_varijabla>
  </DomainObject.Predmet.ProtustrankaFormated>
  <DomainObject.Predmet.ProtustrankaFormatedOIB>
    <izvorni_sadrzaj>  ENERGOIDRUN d.o.o. za usluge i trgovinu, OIB 87671213464</izvorni_sadrzaj>
    <derivirana_varijabla naziv="DomainObject.Predmet.ProtustrankaFormatedOIB_1">  ENERGOIDRUN d.o.o. za usluge i trgovinu, OIB 87671213464</derivirana_varijabla>
  </DomainObject.Predmet.ProtustrankaFormatedOIB>
  <DomainObject.Predmet.ProtustrankaFormatedWithAdress>
    <izvorni_sadrzaj> ENERGOIDRUN d.o.o. za usluge i trgovinu, Put Tatinje 8, 22232 Zlarin</izvorni_sadrzaj>
    <derivirana_varijabla naziv="DomainObject.Predmet.ProtustrankaFormatedWithAdress_1"> ENERGOIDRUN d.o.o. za usluge i trgovinu, Put Tatinje 8, 22232 Zlarin</derivirana_varijabla>
  </DomainObject.Predmet.ProtustrankaFormatedWithAdress>
  <DomainObject.Predmet.ProtustrankaFormatedWithAdressOIB>
    <izvorni_sadrzaj> ENERGOIDRUN d.o.o. za usluge i trgovinu, OIB 87671213464, Put Tatinje 8, 22232 Zlarin</izvorni_sadrzaj>
    <derivirana_varijabla naziv="DomainObject.Predmet.ProtustrankaFormatedWithAdressOIB_1"> ENERGOIDRUN d.o.o. za usluge i trgovinu, OIB 87671213464, Put Tatinje 8, 22232 Zlarin</derivirana_varijabla>
  </DomainObject.Predmet.ProtustrankaFormatedWithAdressOIB>
  <DomainObject.Predmet.ProtustrankaWithAdress>
    <izvorni_sadrzaj>ENERGOIDRUN d.o.o. za usluge i trgovinu Put Tatinje 8, 22232 Zlarin</izvorni_sadrzaj>
    <derivirana_varijabla naziv="DomainObject.Predmet.ProtustrankaWithAdress_1">ENERGOIDRUN d.o.o. za usluge i trgovinu Put Tatinje 8, 22232 Zlarin</derivirana_varijabla>
  </DomainObject.Predmet.ProtustrankaWithAdress>
  <DomainObject.Predmet.ProtustrankaWithAdressOIB>
    <izvorni_sadrzaj>ENERGOIDRUN d.o.o. za usluge i trgovinu, OIB 87671213464, Put Tatinje 8, 22232 Zlarin</izvorni_sadrzaj>
    <derivirana_varijabla naziv="DomainObject.Predmet.ProtustrankaWithAdressOIB_1">ENERGOIDRUN d.o.o. za usluge i trgovinu, OIB 87671213464, Put Tatinje 8, 22232 Zlarin</derivirana_varijabla>
  </DomainObject.Predmet.ProtustrankaWithAdressOIB>
  <DomainObject.Predmet.ProtustrankaNazivFormated>
    <izvorni_sadrzaj>ENERGOIDRUN d.o.o. za usluge i trgovinu</izvorni_sadrzaj>
    <derivirana_varijabla naziv="DomainObject.Predmet.ProtustrankaNazivFormated_1">ENERGOIDRUN d.o.o. za usluge i trgovinu</derivirana_varijabla>
  </DomainObject.Predmet.ProtustrankaNazivFormated>
  <DomainObject.Predmet.ProtustrankaNazivFormatedOIB>
    <izvorni_sadrzaj>ENERGOIDRUN d.o.o. za usluge i trgovinu, OIB 87671213464</izvorni_sadrzaj>
    <derivirana_varijabla naziv="DomainObject.Predmet.ProtustrankaNazivFormatedOIB_1">ENERGOIDRUN d.o.o. za usluge i trgovinu, OIB 87671213464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ENERGOIDRUN d.o.o. za usluge i trgovinu</item>
    </izvorni_sadrzaj>
    <derivirana_varijabla naziv="DomainObject.Predmet.ProtuStrankaListFormated_1">
      <item>ENERGOIDRUN d.o.o. za usluge i trgovinu</item>
    </derivirana_varijabla>
  </DomainObject.Predmet.ProtuStrankaListFormated>
  <DomainObject.Predmet.ProtuStrankaListFormatedOIB>
    <izvorni_sadrzaj>
      <item>ENERGOIDRUN d.o.o. za usluge i trgovinu, OIB 87671213464</item>
    </izvorni_sadrzaj>
    <derivirana_varijabla naziv="DomainObject.Predmet.ProtuStrankaListFormatedOIB_1">
      <item>ENERGOIDRUN d.o.o. za usluge i trgovinu, OIB 87671213464</item>
    </derivirana_varijabla>
  </DomainObject.Predmet.ProtuStrankaListFormatedOIB>
  <DomainObject.Predmet.ProtuStrankaListFormatedWithAdress>
    <izvorni_sadrzaj>
      <item>ENERGOIDRUN d.o.o. za usluge i trgovinu, Put Tatinje 8, 22232 Zlarin</item>
    </izvorni_sadrzaj>
    <derivirana_varijabla naziv="DomainObject.Predmet.ProtuStrankaListFormatedWithAdress_1">
      <item>ENERGOIDRUN d.o.o. za usluge i trgovinu, Put Tatinje 8, 22232 Zlarin</item>
    </derivirana_varijabla>
  </DomainObject.Predmet.ProtuStrankaListFormatedWithAdress>
  <DomainObject.Predmet.ProtuStrankaListFormatedWithAdressOIB>
    <izvorni_sadrzaj>
      <item>ENERGOIDRUN d.o.o. za usluge i trgovinu, OIB 87671213464, Put Tatinje 8, 22232 Zlarin</item>
    </izvorni_sadrzaj>
    <derivirana_varijabla naziv="DomainObject.Predmet.ProtuStrankaListFormatedWithAdressOIB_1">
      <item>ENERGOIDRUN d.o.o. za usluge i trgovinu, OIB 87671213464, Put Tatinje 8, 22232 Zlarin</item>
    </derivirana_varijabla>
  </DomainObject.Predmet.ProtuStrankaListFormatedWithAdressOIB>
  <DomainObject.Predmet.ProtuStrankaListNazivFormated>
    <izvorni_sadrzaj>
      <item>ENERGOIDRUN d.o.o. za usluge i trgovinu</item>
    </izvorni_sadrzaj>
    <derivirana_varijabla naziv="DomainObject.Predmet.ProtuStrankaListNazivFormated_1">
      <item>ENERGOIDRUN d.o.o. za usluge i trgovinu</item>
    </derivirana_varijabla>
  </DomainObject.Predmet.ProtuStrankaListNazivFormated>
  <DomainObject.Predmet.ProtuStrankaListNazivFormatedOIB>
    <izvorni_sadrzaj>
      <item>ENERGOIDRUN d.o.o. za usluge i trgovinu, OIB 87671213464</item>
    </izvorni_sadrzaj>
    <derivirana_varijabla naziv="DomainObject.Predmet.ProtuStrankaListNazivFormatedOIB_1">
      <item>ENERGOIDRUN d.o.o. za usluge i trgovinu, OIB 87671213464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ENERGOIDRUN d.o.o. za usluge i trgovinu</izvorni_sadrzaj>
    <derivirana_varijabla naziv="DomainObject.Predmet.ProtustrankaIDrugi_1">ENERGOIDRUN d.o.o.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ENERGOIDRUN d.o.o. za usluge i trgovinu, OIB 87671213464, Put Tatinje 8, 22232 Zlarin</izvorni_sadrzaj>
    <derivirana_varijabla naziv="DomainObject.Predmet.ProtustrankaIDrugiAdressOIB_1">ENERGOIDRUN d.o.o. za usluge i trgovinu, OIB 87671213464, Put Tatinje 8,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ENERGOIDRUN d.o.o. za usluge i trgovinu</item>
    </izvorni_sadrzaj>
    <derivirana_varijabla naziv="DomainObject.Predmet.SudioniciListNaziv_1">
      <item>FINA - Podružnica Šibenik</item>
      <item>ENERGOIDRUN d.o.o. za usluge i trgovinu</item>
    </derivirana_varijabla>
  </DomainObject.Predmet.SudioniciListNaziv>
  <DomainObject.Predmet.SudioniciListAdressOIB>
    <izvorni_sadrzaj>
      <item>FINA - Podružnica Šibenik, OIB 85821130368, Perivoj L. Marune 1,22000 Šibenik</item>
      <item>ENERGOIDRUN d.o.o. za usluge i trgovinu, OIB 87671213464, Put Tatinje 8,22232 Zlarin</item>
    </izvorni_sadrzaj>
    <derivirana_varijabla naziv="DomainObject.Predmet.SudioniciListAdressOIB_1">
      <item>FINA - Podružnica Šibenik, OIB 85821130368, Perivoj L. Marune 1,22000 Šibenik</item>
      <item>ENERGOIDRUN d.o.o. za usluge i trgovinu, OIB 87671213464, Put Tatinje 8,22232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87671213464</item>
    </izvorni_sadrzaj>
    <derivirana_varijabla naziv="DomainObject.Predmet.SudioniciListNazivOIB_1">
      <item>, OIB 85821130368</item>
      <item>, OIB 87671213464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456</properties:Words>
  <properties:Characters>2492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2015-12-28T10:31:00Z</dcterms:created>
  <dc:creator>mgulin1</dc:creator>
  <cp:keywords/>
  <cp:lastModifiedBy>Katarina Benić</cp:lastModifiedBy>
  <cp:lastPrinted>2015-12-28T11:51:00Z</cp:lastPrinted>
  <dcterms:modified xmlns:xsi="http://www.w3.org/2001/XMLSchema-instance" xsi:type="dcterms:W3CDTF">2015-12-28T11:51:00Z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