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97d6" w14:paraId="c9f97d6" w:rsidRDefault="00F85B7A" w:rsidP="00F85B7A" w:rsidR="00F85B7A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85B7A" w:rsidP="00F85B7A" w:rsidR="00F85B7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85B7A" w:rsidP="00F85B7A" w:rsidR="00F85B7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85B7A" w:rsidP="00F85B7A" w:rsidR="00F85B7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85B7A" w:rsidP="00F85B7A" w:rsidR="00F85B7A">
      <w:pPr>
        <w:spacing w:after="0"/>
        <w:rPr>
          <w:lang w:eastAsia="hr-HR"/>
        </w:rPr>
      </w:pP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center"/>
      </w:pPr>
      <w:r>
        <w:t>U  I M E  R E P U B L I K E  H R V A T S K E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center"/>
      </w:pPr>
      <w:r>
        <w:t>R J E Š E NJ E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</w:t>
      </w:r>
      <w:r>
        <w:t xml:space="preserve"> ROYAL UGOSTITELJSTVO j.d.o.o., OIB: 83446500593 sa sjedištem u Zagrebačka 26, 42220 Novi Marof, dana 24. veljače 2017</w:t>
      </w:r>
      <w:r>
        <w:t>. godine</w:t>
      </w:r>
      <w:r>
        <w:t>,</w:t>
      </w:r>
    </w:p>
    <w:p w:rsidRDefault="00F85B7A" w:rsidP="00F85B7A" w:rsidR="00F85B7A">
      <w:pPr>
        <w:spacing w:after="0"/>
        <w:jc w:val="both"/>
      </w:pPr>
    </w:p>
    <w:p w:rsidRDefault="00F85B7A" w:rsidP="00F85B7A" w:rsidR="00F85B7A">
      <w:pPr>
        <w:spacing w:after="0"/>
        <w:jc w:val="center"/>
      </w:pPr>
      <w:r>
        <w:t>r i j e š i o  j e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both"/>
      </w:pPr>
      <w:r>
        <w:tab/>
        <w:t>I/ Otvara se stečajni postupak nad stečajnim dužnikom</w:t>
      </w:r>
      <w:r>
        <w:t xml:space="preserve"> </w:t>
      </w:r>
      <w:r>
        <w:t>ROYAL UGOSTITELJSTVO j.d.o.o., OIB: 83446500593 sa sjedištem u Zagrebačka 26, 42220 Novi Marof</w:t>
      </w:r>
      <w:r>
        <w:t>, s danom 24. veljače 2017</w:t>
      </w:r>
      <w:r>
        <w:t>. u 14,30 sati.</w:t>
      </w:r>
    </w:p>
    <w:p w:rsidRDefault="00F85B7A" w:rsidP="00F85B7A" w:rsidR="00F85B7A">
      <w:pPr>
        <w:spacing w:after="0"/>
        <w:jc w:val="both"/>
      </w:pPr>
    </w:p>
    <w:p w:rsidRDefault="00F85B7A" w:rsidP="00F85B7A" w:rsidR="00F85B7A">
      <w:pPr>
        <w:spacing w:after="0"/>
        <w:jc w:val="both"/>
        <w:rPr>
          <w:szCs w:val="20"/>
        </w:rPr>
      </w:pPr>
      <w:r>
        <w:tab/>
        <w:t xml:space="preserve">II/ Zaključuje se stečajni </w:t>
      </w:r>
      <w:r>
        <w:t>postupak nad stečajnim dužnikom</w:t>
      </w:r>
      <w:r>
        <w:t xml:space="preserve"> ROYAL UGOSTITELJSTVO j.d.o.o., OIB: 83446500593 sa sjedištem u Zagrebačka 26, 42220 Novi Marof.</w:t>
      </w:r>
    </w:p>
    <w:p w:rsidRDefault="00F85B7A" w:rsidP="00F85B7A" w:rsidR="00F85B7A">
      <w:pPr>
        <w:spacing w:after="0"/>
        <w:jc w:val="both"/>
      </w:pPr>
    </w:p>
    <w:p w:rsidRDefault="00F85B7A" w:rsidP="00F85B7A" w:rsidR="00F85B7A">
      <w:pPr>
        <w:spacing w:after="0"/>
        <w:jc w:val="both"/>
      </w:pPr>
      <w:r>
        <w:tab/>
        <w:t>III/ Za stečajnog upravitelja imenuje se</w:t>
      </w:r>
      <w:r>
        <w:t xml:space="preserve"> Nikola Remenar, Dubrovačka 14, 10410 Velika Gorica, OIB: 48313195864</w:t>
      </w:r>
      <w:r>
        <w:t>.</w:t>
      </w:r>
    </w:p>
    <w:p w:rsidRDefault="00F85B7A" w:rsidP="00F85B7A" w:rsidR="00F85B7A">
      <w:pPr>
        <w:spacing w:after="0"/>
        <w:jc w:val="both"/>
        <w:rPr>
          <w:color w:val="FF0000"/>
        </w:rPr>
      </w:pPr>
    </w:p>
    <w:p w:rsidRDefault="00F85B7A" w:rsidP="00F85B7A" w:rsidR="00F85B7A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F85B7A" w:rsidP="00F85B7A" w:rsidR="00F85B7A">
      <w:pPr>
        <w:spacing w:after="0"/>
        <w:jc w:val="both"/>
      </w:pP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center"/>
      </w:pPr>
      <w:r>
        <w:t>Obrazloženje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both"/>
      </w:pPr>
      <w:r>
        <w:tab/>
        <w:t>Predlagatelj je dana 30. prosinca</w:t>
      </w:r>
      <w: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center"/>
      </w:pPr>
      <w:r>
        <w:t>U Varaždinu, 24. veljače 2017</w:t>
      </w:r>
      <w:r>
        <w:t>.</w:t>
      </w:r>
    </w:p>
    <w:p w:rsidRDefault="00F85B7A" w:rsidP="00F85B7A" w:rsidR="00F85B7A">
      <w:pPr>
        <w:spacing w:after="0"/>
      </w:pPr>
      <w:r>
        <w:t xml:space="preserve">                                                                                                  </w:t>
      </w:r>
    </w:p>
    <w:p w:rsidRDefault="00F85B7A" w:rsidP="00F85B7A" w:rsidR="00F85B7A">
      <w:pPr>
        <w:spacing w:after="0"/>
      </w:pPr>
      <w:r>
        <w:t xml:space="preserve">     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>
        <w:t xml:space="preserve">     </w:t>
      </w:r>
      <w:r>
        <w:t>Jasna Lekić</w:t>
      </w:r>
    </w:p>
    <w:p w:rsidRDefault="00F85B7A" w:rsidP="00F85B7A" w:rsidR="00F85B7A">
      <w:pPr>
        <w:spacing w:after="0"/>
      </w:pPr>
      <w:r>
        <w:t xml:space="preserve"> 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</w:pPr>
      <w:r>
        <w:t xml:space="preserve">                             </w:t>
      </w:r>
    </w:p>
    <w:p w:rsidRDefault="00F85B7A" w:rsidP="00F85B7A" w:rsidR="00F85B7A">
      <w:pPr>
        <w:spacing w:after="0"/>
      </w:pPr>
      <w:r>
        <w:tab/>
        <w:t>UPUTA O PRAVNOM LIJEKU: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85B7A" w:rsidP="00F85B7A" w:rsidR="00F85B7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</w:pPr>
    </w:p>
    <w:p w:rsidRDefault="00F85B7A" w:rsidP="00F85B7A" w:rsidR="00F85B7A">
      <w:pPr>
        <w:spacing w:after="0"/>
      </w:pPr>
      <w:r>
        <w:t>DNA:</w:t>
      </w:r>
    </w:p>
    <w:p w:rsidRDefault="00F85B7A" w:rsidP="00F85B7A" w:rsidR="00F85B7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85B7A" w:rsidP="00F85B7A" w:rsidR="00F85B7A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F85B7A" w:rsidP="00F85B7A" w:rsidR="00F85B7A">
      <w:pPr>
        <w:numPr>
          <w:ilvl w:val="0"/>
          <w:numId w:val="47"/>
        </w:numPr>
        <w:spacing w:after="0"/>
      </w:pPr>
      <w:r>
        <w:t>Dužnik ROYAL UGOSTITELJSTVO j.d.o.o., Zagrebačka 26, 42220 Novi Marof</w:t>
      </w:r>
    </w:p>
    <w:p w:rsidRDefault="00F85B7A" w:rsidP="00F85B7A" w:rsidR="00F85B7A">
      <w:pPr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>
        <w:t>Jasnica</w:t>
      </w:r>
      <w:proofErr w:type="spellEnd"/>
      <w:r>
        <w:t xml:space="preserve"> </w:t>
      </w:r>
      <w:proofErr w:type="spellStart"/>
      <w:r>
        <w:t>Ipša</w:t>
      </w:r>
      <w:proofErr w:type="spellEnd"/>
      <w:r>
        <w:t xml:space="preserve">, </w:t>
      </w:r>
      <w:proofErr w:type="spellStart"/>
      <w:r>
        <w:t>Madžarevo</w:t>
      </w:r>
      <w:proofErr w:type="spellEnd"/>
      <w:r>
        <w:t xml:space="preserve"> 88, 42220 Novi Marof</w:t>
      </w:r>
    </w:p>
    <w:p w:rsidRDefault="00F85B7A" w:rsidP="00F85B7A" w:rsidR="00F85B7A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F85B7A" w:rsidP="00F85B7A" w:rsidR="00F85B7A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F85B7A" w:rsidP="00F85B7A" w:rsidR="00F85B7A">
      <w:pPr>
        <w:numPr>
          <w:ilvl w:val="0"/>
          <w:numId w:val="47"/>
        </w:numPr>
        <w:spacing w:after="0"/>
        <w:rPr>
          <w:color w:val="FF0000"/>
        </w:rPr>
      </w:pPr>
      <w:r>
        <w:t>Stečajni upravitelj Nikola Remenar, Dubrovačka 14, 10410 Velika Gorica</w:t>
      </w:r>
    </w:p>
    <w:p w:rsidRDefault="00F85B7A" w:rsidP="00F85B7A" w:rsidR="00F85B7A">
      <w:pPr>
        <w:numPr>
          <w:ilvl w:val="0"/>
          <w:numId w:val="47"/>
        </w:numPr>
        <w:spacing w:after="0"/>
      </w:pPr>
      <w:r>
        <w:t>e-Oglasna ploča suda</w:t>
      </w:r>
    </w:p>
    <w:p w:rsidRDefault="00937FF9" w:rsidP="00F85B7A" w:rsidR="00DA0242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D12" w:rsidP="00537B78" w:rsidR="00083D12">
      <w:r>
        <w:separator/>
      </w:r>
    </w:p>
  </w:endnote>
  <w:endnote w:id="0" w:type="continuationSeparator">
    <w:p w:rsidRDefault="00083D12" w:rsidP="00537B78" w:rsidR="00083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D12" w:rsidP="00537B78" w:rsidR="00083D12">
      <w:r>
        <w:separator/>
      </w:r>
    </w:p>
  </w:footnote>
  <w:footnote w:id="0" w:type="continuationSeparator">
    <w:p w:rsidRDefault="00083D12" w:rsidP="00537B78" w:rsidR="00083D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B7A" w:rsidR="008333A9">
    <w:pPr>
      <w:pStyle w:val="Zaglavlje"/>
    </w:pPr>
    <w:r>
      <w:rPr>
        <w:rStyle w:val="PozadinaSvijetloCrvena"/>
        <w:shd w:fill="auto" w:color="auto" w:val="clear"/>
      </w:rPr>
      <w:t>Poslovni broj: 3 St-1174/16-4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D12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B7A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77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St-1174/2016-4</izvorni_sadrzaj>
    <derivirana_varijabla naziv="DomainObject.Oznaka_1">St-1174/2016-4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UGOSTITELJSTVO j.d.o.o. za ugostiteljstvo, usluge i trgovinu</izvorni_sadrzaj>
    <derivirana_varijabla naziv="DomainObject.Predmet.ProtustrankaFormated_1">  ROYAL UGOSTITELJSTVO j.d.o.o. za ugostiteljstvo, usluge i trgovinu</derivirana_varijabla>
  </DomainObject.Predmet.ProtustrankaFormated>
  <DomainObject.Predmet.ProtustrankaFormatedOIB>
    <izvorni_sadrzaj>  ROYAL UGOSTITELJSTVO j.d.o.o. za ugostiteljstvo, usluge i trgovinu, OIB 83446500593</izvorni_sadrzaj>
    <derivirana_varijabla naziv="DomainObject.Predmet.ProtustrankaFormatedOIB_1">  ROYAL UGOSTITELJSTVO j.d.o.o. za ugostiteljstvo, usluge i trgovinu, OIB 83446500593</derivirana_varijabla>
  </DomainObject.Predmet.ProtustrankaFormatedOIB>
  <DomainObject.Predmet.ProtustrankaFormatedWithAdress>
    <izvorni_sadrzaj> ROYAL UGOSTITELJSTVO j.d.o.o. za ugostiteljstvo, usluge i trgovinu, Zagrebačka 26, 42220 Novi Marof</izvorni_sadrzaj>
    <derivirana_varijabla naziv="DomainObject.Predmet.ProtustrankaFormatedWithAdress_1"> ROYAL UGOSTITELJSTVO j.d.o.o. za ugostiteljstvo, usluge i trgovinu, Zagrebačka 26, 42220 Novi Marof</derivirana_varijabla>
  </DomainObject.Predmet.ProtustrankaFormatedWithAdress>
  <DomainObject.Predmet.ProtustrankaFormatedWithAdressOIB>
    <izvorni_sadrzaj> ROYAL UGOSTITELJSTVO j.d.o.o. za ugostiteljstvo, usluge i trgovinu, OIB 83446500593, Zagrebačka 26, 42220 Novi Marof</izvorni_sadrzaj>
    <derivirana_varijabla naziv="DomainObject.Predmet.ProtustrankaFormatedWithAdressOIB_1"> ROYAL UGOSTITELJSTVO j.d.o.o. za ugostiteljstvo, usluge i trgovinu, OIB 83446500593, Zagrebačka 26, 42220 Novi Marof</derivirana_varijabla>
  </DomainObject.Predmet.ProtustrankaFormatedWithAdressOIB>
  <DomainObject.Predmet.ProtustrankaWithAdress>
    <izvorni_sadrzaj>ROYAL UGOSTITELJSTVO j.d.o.o. za ugostiteljstvo, usluge i trgovinu Zagrebačka 26, 42220 Novi Marof</izvorni_sadrzaj>
    <derivirana_varijabla naziv="DomainObject.Predmet.ProtustrankaWithAdress_1">ROYAL UGOSTITELJSTVO j.d.o.o. za ugostiteljstvo, usluge i trgovinu Zagrebačka 26, 42220 Novi Marof</derivirana_varijabla>
  </DomainObject.Predmet.ProtustrankaWithAdress>
  <DomainObject.Predmet.ProtustrankaWithAdressOIB>
    <izvorni_sadrzaj>ROYAL UGOSTITELJSTVO j.d.o.o. za ugostiteljstvo, usluge i trgovinu, OIB 83446500593, Zagrebačka 26, 42220 Novi Marof</izvorni_sadrzaj>
    <derivirana_varijabla naziv="DomainObject.Predmet.ProtustrankaWithAdressOIB_1">ROYAL UGOSTITELJSTVO j.d.o.o. za ugostiteljstvo, usluge i trgovinu, OIB 83446500593, Zagrebačka 26, 42220 Novi Marof</derivirana_varijabla>
  </DomainObject.Predmet.ProtustrankaWithAdressOIB>
  <DomainObject.Predmet.ProtustrankaNazivFormated>
    <izvorni_sadrzaj>ROYAL UGOSTITELJSTVO j.d.o.o. za ugostiteljstvo, usluge i trgovinu</izvorni_sadrzaj>
    <derivirana_varijabla naziv="DomainObject.Predmet.ProtustrankaNazivFormated_1">ROYAL UGOSTITELJSTVO j.d.o.o. za ugostiteljstvo, usluge i trgovinu</derivirana_varijabla>
  </DomainObject.Predmet.ProtustrankaNazivFormated>
  <DomainObject.Predmet.ProtustrankaNazivFormatedOIB>
    <izvorni_sadrzaj>ROYAL UGOSTITELJSTVO j.d.o.o. za ugostiteljstvo, usluge i trgovinu, OIB 83446500593</izvorni_sadrzaj>
    <derivirana_varijabla naziv="DomainObject.Predmet.ProtustrankaNazivFormatedOIB_1">ROYAL UGOSTITELJSTVO j.d.o.o. za ugostiteljstvo, usluge i trgovinu, OIB 83446500593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17835.66</izvorni_sadrzaj>
    <derivirana_varijabla naziv="DomainObject.Predmet.TrenutnaVrijednost_1">17835.66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ROYAL UGOSTITELJSTVO j.d.o.o. za ugostiteljstvo, usluge i trgovinu</item>
    </izvorni_sadrzaj>
    <derivirana_varijabla naziv="DomainObject.Predmet.ProtuStrankaListFormated_1">
      <item>ROYAL UGOSTITELJSTVO j.d.o.o. za ugostiteljstvo, usluge i trgovinu</item>
    </derivirana_varijabla>
  </DomainObject.Predmet.ProtuStrankaListFormated>
  <DomainObject.Predmet.ProtuStrankaListFormatedOIB>
    <izvorni_sadrzaj>
      <item>ROYAL UGOSTITELJSTVO j.d.o.o. za ugostiteljstvo, usluge i trgovinu, OIB 83446500593</item>
    </izvorni_sadrzaj>
    <derivirana_varijabla naziv="DomainObject.Predmet.ProtuStrankaListFormatedOIB_1">
      <item>ROYAL UGOSTITELJSTVO j.d.o.o. za ugostiteljstvo, usluge i trgovinu, OIB 83446500593</item>
    </derivirana_varijabla>
  </DomainObject.Predmet.ProtuStrankaListFormatedOIB>
  <DomainObject.Predmet.ProtuStrankaListFormatedWithAdress>
    <izvorni_sadrzaj>
      <item>ROYAL UGOSTITELJSTVO j.d.o.o. za ugostiteljstvo, usluge i trgovinu, Zagrebačka 26, 42220 Novi Marof</item>
    </izvorni_sadrzaj>
    <derivirana_varijabla naziv="DomainObject.Predmet.ProtuStrankaListFormatedWithAdress_1">
      <item>ROYAL UGOSTITELJSTVO j.d.o.o. za ugostiteljstvo, usluge i trgovinu, Zagrebačka 26, 42220 Novi Marof</item>
    </derivirana_varijabla>
  </DomainObject.Predmet.ProtuStrankaListFormatedWithAdress>
  <DomainObject.Predmet.ProtuStrankaListFormatedWithAdressOIB>
    <izvorni_sadrzaj>
      <item>ROYAL UGOSTITELJSTVO j.d.o.o. za ugostiteljstvo, usluge i trgovinu, OIB 83446500593, Zagrebačka 26, 42220 Novi Marof</item>
    </izvorni_sadrzaj>
    <derivirana_varijabla naziv="DomainObject.Predmet.ProtuStrankaListFormatedWithAdressOIB_1">
      <item>ROYAL UGOSTITELJSTVO j.d.o.o. za ugostiteljstvo, usluge i trgovinu, OIB 83446500593, Zagrebačka 26, 42220 Novi Marof</item>
    </derivirana_varijabla>
  </DomainObject.Predmet.ProtuStrankaListFormatedWithAdressOIB>
  <DomainObject.Predmet.ProtuStrankaListNazivFormated>
    <izvorni_sadrzaj>
      <item>ROYAL UGOSTITELJSTVO j.d.o.o. za ugostiteljstvo, usluge i trgovinu</item>
    </izvorni_sadrzaj>
    <derivirana_varijabla naziv="DomainObject.Predmet.ProtuStrankaListNazivFormated_1">
      <item>ROYAL UGOSTITELJSTVO j.d.o.o. za ugostiteljstvo, usluge i trgovinu</item>
    </derivirana_varijabla>
  </DomainObject.Predmet.ProtuStrankaListNazivFormated>
  <DomainObject.Predmet.ProtuStrankaListNazivFormatedOIB>
    <izvorni_sadrzaj>
      <item>ROYAL UGOSTITELJSTVO j.d.o.o. za ugostiteljstvo, usluge i trgovinu, OIB 83446500593</item>
    </izvorni_sadrzaj>
    <derivirana_varijabla naziv="DomainObject.Predmet.ProtuStrankaListNazivFormatedOIB_1">
      <item>ROYAL UGOSTITELJSTVO j.d.o.o. za ugostiteljstvo, usluge i trgovinu, OIB 83446500593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St-1174/2016-4</izvorni_sadrzaj>
    <derivirana_varijabla naziv="DomainObject.PoslovniBrojDokumenta_1">St-1174/2016-4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ROYAL UGOSTITELJSTVO j.d.o.o. za ugostiteljstvo, usluge i trgovinu</izvorni_sadrzaj>
    <derivirana_varijabla naziv="DomainObject.Predmet.ProtustrankaIDrugi_1">ROYAL UGOSTITELJSTVO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ROYAL UGOSTITELJSTVO j.d.o.o. za ugostiteljstvo, usluge i trgovinu, OIB 83446500593, Zagrebačka 26, 42220 Novi Marof</izvorni_sadrzaj>
    <derivirana_varijabla naziv="DomainObject.Predmet.ProtustrankaIDrugiAdressOIB_1">ROYAL UGOSTITELJSTVO j.d.o.o. za ugostiteljstvo, usluge i trgovinu, OIB 83446500593, Zagrebačka 26,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ROYAL UGOSTITELJSTVO j.d.o.o. za ugostiteljstvo, usluge i trgovinu</item>
      <item>Sudski registar</item>
      <item>e-oglasna ploča</item>
    </izvorni_sadrzaj>
    <derivirana_varijabla naziv="DomainObject.Predmet.SudioniciListNaziv_1">
      <item>Financijska agencija</item>
      <item>ROYAL UGOSTITELJSTVO j.d.o.o. za ugostiteljstvo,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ROYAL UGOSTITELJSTVO j.d.o.o. za ugostiteljstvo, usluge i trgovinu, OIB 83446500593, Zagrebačka 26,42220 Novi Marof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ROYAL UGOSTITELJSTVO j.d.o.o. za ugostiteljstvo, usluge i trgovinu, OIB 83446500593, Zagrebačka 26,42220 Novi Marof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63EDB-4A46-454C-853B-6351873B5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2828</properties:Characters>
  <properties:Lines>86</properties:Lines>
  <properties:Paragraphs>29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2017-02-24T08:07:00Z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