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e2ad" w14:paraId="46ee2ad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pojedincu Jadranki Mađeruh, 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831FCC">
        <w:rPr>
          <w:rFonts w:hAnsi="Times New Roman" w:ascii="Times New Roman"/>
          <w:sz w:val="24"/>
          <w:szCs w:val="24"/>
        </w:rPr>
        <w:t>LM BAROVI j.d.o.o., Zagreb, Malešnica 27, OIB: 51471772419</w:t>
      </w:r>
      <w:r w:rsidR="00ED07BE">
        <w:rPr>
          <w:rFonts w:hAnsi="Times New Roman" w:ascii="Times New Roman"/>
          <w:sz w:val="24"/>
          <w:szCs w:val="24"/>
        </w:rPr>
        <w:t>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2147A">
        <w:rPr>
          <w:rFonts w:eastAsia="Times New Roman" w:hAnsi="Times New Roman" w:ascii="Times New Roman"/>
          <w:sz w:val="24"/>
          <w:szCs w:val="24"/>
          <w:lang w:eastAsia="hr-HR"/>
        </w:rPr>
        <w:t>5. ožujka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831FCC">
        <w:rPr>
          <w:rFonts w:hAnsi="Times New Roman" w:ascii="Times New Roman"/>
          <w:sz w:val="24"/>
          <w:szCs w:val="24"/>
        </w:rPr>
        <w:t>LM BAROVI j.d.o.o., Zagreb, Malešnica 27, OIB: 51471772419</w:t>
      </w:r>
      <w:r w:rsidR="00C022EA" w:rsidRPr="00C022EA">
        <w:rPr>
          <w:rFonts w:hAnsi="Times New Roman" w:ascii="Times New Roman"/>
          <w:sz w:val="24"/>
          <w:szCs w:val="24"/>
        </w:rPr>
        <w:t xml:space="preserve">, </w:t>
      </w:r>
      <w:r w:rsidR="00831FCC">
        <w:rPr>
          <w:rFonts w:hAnsi="Times New Roman" w:ascii="Times New Roman"/>
          <w:sz w:val="24"/>
          <w:szCs w:val="24"/>
        </w:rPr>
        <w:t>Veselku Maliću, Zagreb, Jakuševečka 1/C, OIB: 13142414806</w:t>
      </w:r>
      <w:r w:rsidR="004948EE">
        <w:rPr>
          <w:rFonts w:hAnsi="Times New Roman" w:ascii="Times New Roman"/>
          <w:sz w:val="24"/>
          <w:szCs w:val="24"/>
        </w:rPr>
        <w:t>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D07B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831FC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55</w:t>
      </w:r>
      <w:r w:rsidR="00D64A4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18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D07B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831FC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55</w:t>
      </w:r>
      <w:r w:rsidR="00D64A4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18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831FCC">
        <w:rPr>
          <w:rFonts w:hAnsi="Times New Roman" w:ascii="Times New Roman"/>
          <w:sz w:val="24"/>
          <w:szCs w:val="24"/>
        </w:rPr>
        <w:t>LM BAROVI j.d.o.o., Zagreb, Malešnica 27, OIB: 51471772419</w:t>
      </w:r>
      <w:r w:rsidR="00ED07BE">
        <w:rPr>
          <w:rFonts w:hAnsi="Times New Roman" w:ascii="Times New Roman"/>
          <w:sz w:val="24"/>
          <w:szCs w:val="24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2147A">
        <w:rPr>
          <w:rFonts w:eastAsia="Times New Roman" w:hAnsi="Times New Roman" w:ascii="Times New Roman"/>
          <w:sz w:val="24"/>
          <w:szCs w:val="24"/>
          <w:lang w:eastAsia="hr-HR"/>
        </w:rPr>
        <w:t>5. ožujka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sectPr w:rsidR="00E60C49" w:rsidRPr="00C022E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2CB" w:rsidP="00E60C49" w:rsidR="00EF12CB">
      <w:pPr>
        <w:spacing w:lineRule="auto" w:line="240" w:after="0"/>
      </w:pPr>
      <w:r>
        <w:separator/>
      </w:r>
    </w:p>
  </w:endnote>
  <w:endnote w:id="0" w:type="continuationSeparator">
    <w:p w:rsidRDefault="00EF12CB" w:rsidP="00E60C49" w:rsidR="00EF12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2CB" w:rsidP="00E60C49" w:rsidR="00EF12CB">
      <w:pPr>
        <w:spacing w:lineRule="auto" w:line="240" w:after="0"/>
      </w:pPr>
      <w:r>
        <w:separator/>
      </w:r>
    </w:p>
  </w:footnote>
  <w:footnote w:id="0" w:type="continuationSeparator">
    <w:p w:rsidRDefault="00EF12CB" w:rsidP="00E60C49" w:rsidR="00EF12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1745588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730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831FCC">
      <w:t>455</w:t>
    </w:r>
    <w:r w:rsidR="00D64A4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F2C6B"/>
    <w:rsid w:val="00122885"/>
    <w:rsid w:val="00224167"/>
    <w:rsid w:val="002A7063"/>
    <w:rsid w:val="002B70D4"/>
    <w:rsid w:val="002C59C6"/>
    <w:rsid w:val="0031716D"/>
    <w:rsid w:val="00356146"/>
    <w:rsid w:val="004948EE"/>
    <w:rsid w:val="004D6AC7"/>
    <w:rsid w:val="005F1730"/>
    <w:rsid w:val="00831FCC"/>
    <w:rsid w:val="00894293"/>
    <w:rsid w:val="0089710B"/>
    <w:rsid w:val="008B250B"/>
    <w:rsid w:val="00911C04"/>
    <w:rsid w:val="009F1827"/>
    <w:rsid w:val="00A2147A"/>
    <w:rsid w:val="00A65975"/>
    <w:rsid w:val="00B64197"/>
    <w:rsid w:val="00BF3CF3"/>
    <w:rsid w:val="00C022EA"/>
    <w:rsid w:val="00C64354"/>
    <w:rsid w:val="00CB005D"/>
    <w:rsid w:val="00CD4E5D"/>
    <w:rsid w:val="00D51BAE"/>
    <w:rsid w:val="00D620FC"/>
    <w:rsid w:val="00D64A42"/>
    <w:rsid w:val="00D77E3A"/>
    <w:rsid w:val="00E60C49"/>
    <w:rsid w:val="00ED07BE"/>
    <w:rsid w:val="00ED1A7C"/>
    <w:rsid w:val="00EF12CB"/>
    <w:rsid w:val="00F875AB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730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1730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1730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1730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730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1730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1730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1730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LM BAROVI j.d.o.o. za usluge zastupanog po punomoćniku Veselko Malić</izvorni_sadrzaj>
    <derivirana_varijabla naziv="DomainObject.Predmet.ProtustrankaFormated_1">  LM BAROVI j.d.o.o. za usluge zastupanog po punomoćniku Veselko Malić</derivirana_varijabla>
  </DomainObject.Predmet.ProtustrankaFormated>
  <DomainObject.Predmet.ProtustrankaFormatedOIB>
    <izvorni_sadrzaj>  LM BAROVI j.d.o.o. za usluge, OIB 51471772419 zastupanog po punomoćniku Veselko Malić</izvorni_sadrzaj>
    <derivirana_varijabla naziv="DomainObject.Predmet.ProtustrankaFormatedOIB_1">  LM BAROVI j.d.o.o. za usluge, OIB 51471772419 zastupanog po punomoćniku Veselko Malić</derivirana_varijabla>
  </DomainObject.Predmet.ProtustrankaFormatedOIB>
  <DomainObject.Predmet.ProtustrankaFormatedWithAdress>
    <izvorni_sadrzaj> LM BAROVI j.d.o.o. za usluge, Malešnica 27, 10000 Zagreb zastupanog po punomoćniku Veselko Malić</izvorni_sadrzaj>
    <derivirana_varijabla naziv="DomainObject.Predmet.ProtustrankaFormatedWithAdress_1"> LM BAROVI j.d.o.o. za usluge, Malešnica 27, 10000 Zagreb zastupanog po punomoćniku Veselko Malić</derivirana_varijabla>
  </DomainObject.Predmet.ProtustrankaFormatedWithAdress>
  <DomainObject.Predmet.ProtustrankaFormatedWithAdressOIB>
    <izvorni_sadrzaj> LM BAROVI j.d.o.o. za usluge, OIB 51471772419, Malešnica 27, 10000 Zagreb zastupanog po punomoćniku Veselko Malić</izvorni_sadrzaj>
    <derivirana_varijabla naziv="DomainObject.Predmet.ProtustrankaFormatedWithAdressOIB_1"> LM BAROVI j.d.o.o. za usluge, OIB 51471772419, Malešnica 27, 10000 Zagreb zastupanog po punomoćniku Veselko Malić</derivirana_varijabla>
  </DomainObject.Predmet.ProtustrankaFormatedWithAdressOIB>
  <DomainObject.Predmet.ProtustrankaWithAdress>
    <izvorni_sadrzaj>LM BAROVI j.d.o.o. za usluge Malešnica 27, 10000 Zagreb</izvorni_sadrzaj>
    <derivirana_varijabla naziv="DomainObject.Predmet.ProtustrankaWithAdress_1">LM BAROVI j.d.o.o. za usluge Malešnica 27, 10000 Zagreb</derivirana_varijabla>
  </DomainObject.Predmet.ProtustrankaWithAdress>
  <DomainObject.Predmet.ProtustrankaWithAdressOIB>
    <izvorni_sadrzaj>LM BAROVI j.d.o.o. za usluge, OIB 51471772419, Malešnica 27, 10000 Zagreb</izvorni_sadrzaj>
    <derivirana_varijabla naziv="DomainObject.Predmet.ProtustrankaWithAdressOIB_1">LM BAROVI j.d.o.o. za usluge, OIB 51471772419, Malešnica 27, 10000 Zagreb</derivirana_varijabla>
  </DomainObject.Predmet.ProtustrankaWithAdressOIB>
  <DomainObject.Predmet.ProtustrankaNazivFormated>
    <izvorni_sadrzaj>LM BAROVI j.d.o.o. za usluge</izvorni_sadrzaj>
    <derivirana_varijabla naziv="DomainObject.Predmet.ProtustrankaNazivFormated_1">LM BAROVI j.d.o.o. za usluge</derivirana_varijabla>
  </DomainObject.Predmet.ProtustrankaNazivFormated>
  <DomainObject.Predmet.ProtustrankaNazivFormatedOIB>
    <izvorni_sadrzaj>LM BAROVI j.d.o.o. za usluge, OIB 51471772419</izvorni_sadrzaj>
    <derivirana_varijabla naziv="DomainObject.Predmet.ProtustrankaNazivFormatedOIB_1">LM BAROVI j.d.o.o. za usluge, OIB 51471772419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 BAROVI j.d.o.o. za usluge zastupanog po punomoćniku Veselko Malić</item>
    </izvorni_sadrzaj>
    <derivirana_varijabla naziv="DomainObject.Predmet.ProtuStrankaListFormated_1">
      <item>LM BAROVI j.d.o.o. za usluge zastupanog po punomoćniku Veselko Malić</item>
    </derivirana_varijabla>
  </DomainObject.Predmet.ProtuStrankaListFormated>
  <DomainObject.Predmet.ProtuStrankaListFormatedOIB>
    <izvorni_sadrzaj>
      <item>LM BAROVI j.d.o.o. za usluge, OIB 51471772419 zastupanog po punomoćniku Veselko Malić</item>
    </izvorni_sadrzaj>
    <derivirana_varijabla naziv="DomainObject.Predmet.ProtuStrankaListFormatedOIB_1">
      <item>LM BAROVI j.d.o.o. za usluge, OIB 51471772419 zastupanog po punomoćniku Veselko Malić</item>
    </derivirana_varijabla>
  </DomainObject.Predmet.ProtuStrankaListFormatedOIB>
  <DomainObject.Predmet.ProtuStrankaListFormatedWithAdress>
    <izvorni_sadrzaj>
      <item>LM BAROVI j.d.o.o. za usluge, Malešnica 27, 10000 Zagreb zastupanog po punomoćniku Veselko Malić</item>
    </izvorni_sadrzaj>
    <derivirana_varijabla naziv="DomainObject.Predmet.ProtuStrankaListFormatedWithAdress_1">
      <item>LM BAROVI j.d.o.o. za usluge, Malešnica 27, 10000 Zagreb zastupanog po punomoćniku Veselko Malić</item>
    </derivirana_varijabla>
  </DomainObject.Predmet.ProtuStrankaListFormatedWithAdress>
  <DomainObject.Predmet.ProtuStrankaListFormatedWithAdressOIB>
    <izvorni_sadrzaj>
      <item>LM BAROVI j.d.o.o. za usluge, OIB 51471772419, Malešnica 27, 10000 Zagreb zastupanog po punomoćniku Veselko Malić</item>
    </izvorni_sadrzaj>
    <derivirana_varijabla naziv="DomainObject.Predmet.ProtuStrankaListFormatedWithAdressOIB_1">
      <item>LM BAROVI j.d.o.o. za usluge, OIB 51471772419, Malešnica 27, 10000 Zagreb zastupanog po punomoćniku Veselko Malić</item>
    </derivirana_varijabla>
  </DomainObject.Predmet.ProtuStrankaListFormatedWithAdressOIB>
  <DomainObject.Predmet.ProtuStrankaListNazivFormated>
    <izvorni_sadrzaj>
      <item>LM BAROVI j.d.o.o. za usluge</item>
    </izvorni_sadrzaj>
    <derivirana_varijabla naziv="DomainObject.Predmet.ProtuStrankaListNazivFormated_1">
      <item>LM BAROVI j.d.o.o. za usluge</item>
    </derivirana_varijabla>
  </DomainObject.Predmet.ProtuStrankaListNazivFormated>
  <DomainObject.Predmet.ProtuStrankaListNazivFormatedOIB>
    <izvorni_sadrzaj>
      <item>LM BAROVI j.d.o.o. za usluge, OIB 51471772419</item>
    </izvorni_sadrzaj>
    <derivirana_varijabla naziv="DomainObject.Predmet.ProtuStrankaListNazivFormatedOIB_1">
      <item>LM BAROVI j.d.o.o. za usluge, OIB 51471772419</item>
    </derivirana_varijabla>
  </DomainObject.Predmet.ProtuStrankaListNazivFormatedOIB>
  <DomainObject.Predmet.OstaliListFormated>
    <izvorni_sadrzaj>
      <item>Veselko Malić punomoćnik sudionika u postupku LM BAROVI j.d.o.o. za usluge</item>
    </izvorni_sadrzaj>
    <derivirana_varijabla naziv="DomainObject.Predmet.OstaliListFormated_1">
      <item>Veselko Malić punomoćnik sudionika u postupku LM BAROVI j.d.o.o. za usluge</item>
    </derivirana_varijabla>
  </DomainObject.Predmet.OstaliListFormated>
  <DomainObject.Predmet.OstaliListFormatedOIB>
    <izvorni_sadrzaj>
      <item>Veselko Malić, OIB 13142414806 punomoćnik sudionika u postupku LM BAROVI j.d.o.o. za usluge</item>
    </izvorni_sadrzaj>
    <derivirana_varijabla naziv="DomainObject.Predmet.OstaliListFormatedOIB_1">
      <item>Veselko Malić, OIB 13142414806 punomoćnik sudionika u postupku LM BAROVI j.d.o.o. za usluge</item>
    </derivirana_varijabla>
  </DomainObject.Predmet.OstaliListFormatedOIB>
  <DomainObject.Predmet.OstaliListFormatedWithAdress>
    <izvorni_sadrzaj>
      <item>Veselko Malić, Jakuševečka 1c, 10000 Zagreb punomoćnik sudionika u postupku LM BAROVI j.d.o.o. za usluge</item>
    </izvorni_sadrzaj>
    <derivirana_varijabla naziv="DomainObject.Predmet.OstaliListFormatedWithAdress_1">
      <item>Veselko Malić, Jakuševečka 1c, 10000 Zagreb punomoćnik sudionika u postupku LM BAROVI j.d.o.o. za usluge</item>
    </derivirana_varijabla>
  </DomainObject.Predmet.OstaliListFormatedWithAdress>
  <DomainObject.Predmet.OstaliListFormatedWithAdressOIB>
    <izvorni_sadrzaj>
      <item>Veselko Malić, OIB 13142414806, Jakuševečka 1c, 10000 Zagreb punomoćnik sudionika u postupku LM BAROVI j.d.o.o. za usluge</item>
    </izvorni_sadrzaj>
    <derivirana_varijabla naziv="DomainObject.Predmet.OstaliListFormatedWithAdressOIB_1">
      <item>Veselko Malić, OIB 13142414806, Jakuševečka 1c, 10000 Zagreb punomoćnik sudionika u postupku LM BAROVI j.d.o.o. za usluge</item>
    </derivirana_varijabla>
  </DomainObject.Predmet.OstaliListFormatedWithAdressOIB>
  <DomainObject.Predmet.OstaliListNazivFormated>
    <izvorni_sadrzaj>
      <item>Veselko Malić</item>
    </izvorni_sadrzaj>
    <derivirana_varijabla naziv="DomainObject.Predmet.OstaliListNazivFormated_1">
      <item>Veselko Malić</item>
    </derivirana_varijabla>
  </DomainObject.Predmet.OstaliListNazivFormated>
  <DomainObject.Predmet.OstaliListNazivFormatedOIB>
    <izvorni_sadrzaj>
      <item>Veselko Malić, OIB 13142414806</item>
    </izvorni_sadrzaj>
    <derivirana_varijabla naziv="DomainObject.Predmet.OstaliListNazivFormatedOIB_1">
      <item>Veselko Malić, OIB 13142414806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 BAROVI j.d.o.o. za usluge</izvorni_sadrzaj>
    <derivirana_varijabla naziv="DomainObject.Predmet.ProtustrankaIDrugi_1">LM BAROVI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 BAROVI j.d.o.o. za usluge, OIB 51471772419, Malešnica 27, 10000 Zagreb</izvorni_sadrzaj>
    <derivirana_varijabla naziv="DomainObject.Predmet.ProtustrankaIDrugiAdressOIB_1">LM BAROVI j.d.o.o. za usluge, OIB 51471772419,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 BAROVI j.d.o.o. za usluge</item>
      <item>Veselko Malić</item>
    </izvorni_sadrzaj>
    <derivirana_varijabla naziv="DomainObject.Predmet.SudioniciListNaziv_1">
      <item>FINA Regionalni centar Zagreb</item>
      <item>LM BAROVI j.d.o.o. za usluge</item>
      <item>Veselko Malić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LM BAROVI j.d.o.o. za usluge, OIB 51471772419, Malešnica 27,10000 Zagreb</item>
      <item>Veselko Malić, OIB 13142414806, Jakuševečka 1c,10000 Zagreb</item>
    </izvorni_sadrzaj>
    <derivirana_varijabla naziv="DomainObject.Predmet.SudioniciListAdressOIB_1">
      <item>FINA Regionalni centar Zagreb, OIB 85821130368, Trg svibanjskih žrtava 1995. 1,10000 Zagreb</item>
      <item>LM BAROVI j.d.o.o. za usluge, OIB 51471772419, Malešnica 27,10000 Zagreb</item>
      <item>Veselko Malić, OIB 13142414806, Jakuševečka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51471772419</item>
      <item>, OIB 13142414806</item>
    </izvorni_sadrzaj>
    <derivirana_varijabla naziv="DomainObject.Predmet.SudioniciListNazivOIB_1">
      <item>, OIB 85821130368</item>
      <item>, OIB 51471772419</item>
      <item>, OIB 13142414806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2469</properties:Characters>
  <properties:Lines>72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2018-03-05T08:42:00Z</dcterms:created>
  <dc:creator>Draženka Prpić</dc:creator>
  <cp:lastModifiedBy>Draženka Prpić</cp:lastModifiedBy>
  <cp:lastPrinted>2018-03-05T08:42:00Z</cp:lastPrinted>
  <dcterms:modified xmlns:xsi="http://www.w3.org/2001/XMLSchema-instance" xsi:type="dcterms:W3CDTF">2018-03-05T08:42:00Z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