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a8f3" w14:paraId="606a8f3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151208">
        <w:t xml:space="preserve">                        1 St-292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51208">
        <w:t xml:space="preserve">FRIZERSKI STUDIO KORINA  j.d.o.o. za trgovinu i usluge Orahovica, Trg Sv. </w:t>
      </w:r>
      <w:proofErr w:type="spellStart"/>
      <w:r w:rsidR="00151208">
        <w:t>Florijana</w:t>
      </w:r>
      <w:proofErr w:type="spellEnd"/>
      <w:r w:rsidR="00151208">
        <w:t xml:space="preserve"> 4, OIB: 47594683851</w:t>
      </w:r>
      <w:r>
        <w:t xml:space="preserve">,  koji se vodi </w:t>
      </w:r>
      <w:r w:rsidR="00151208">
        <w:t>kod ovoga suda pod brojem St-292</w:t>
      </w:r>
      <w:r>
        <w:t>/2015, temeljem odredbe čl. 430.,  431. i 434. Stečajnog zakona (Narodne novine 71/15), objavljuje:</w:t>
      </w:r>
    </w:p>
    <w:p w:rsidRDefault="00151208" w:rsidP="00276ED5" w:rsidR="00276ED5">
      <w:r>
        <w:t>I. Na dan 22.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11.001,62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151208">
        <w:t>Katica Boljkovac iz Orahovice, Vladimira Nazora 25, OIB: 36624652448,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51208" w:rsidP="00276ED5" w:rsidR="00276ED5">
      <w:r>
        <w:t>U Bjelovaru, 13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90E64" w:rsidP="00276ED5" w:rsidR="00276ED5">
      <w:pPr>
        <w:pStyle w:val="Bezproreda"/>
      </w:pPr>
      <w:r>
        <w:t>Bjelovar, 13</w:t>
      </w:r>
      <w:r w:rsidR="00276ED5">
        <w:t>. XI 2015.</w:t>
      </w:r>
    </w:p>
    <w:p w:rsidRDefault="00D90E64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51208"/>
    <w:rsid w:val="00276ED5"/>
    <w:rsid w:val="00A92139"/>
    <w:rsid w:val="00B07D3A"/>
    <w:rsid w:val="00D16990"/>
    <w:rsid w:val="00D9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1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1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KORINA j.d.o.o. za trgovinu i usluge, Orahovica</izvorni_sadrzaj>
    <derivirana_varijabla naziv="DomainObject.Predmet.ProtustrankaFormated_1">  FRIZERSKI STUDIO KORINA j.d.o.o. za trgovinu i usluge, Orahovica</derivirana_varijabla>
  </DomainObject.Predmet.ProtustrankaFormated>
  <DomainObject.Predmet.ProtustrankaFormatedOIB>
    <izvorni_sadrzaj>  FRIZERSKI STUDIO KORINA j.d.o.o. za trgovinu i usluge, Orahovica, OIB 47594683851</izvorni_sadrzaj>
    <derivirana_varijabla naziv="DomainObject.Predmet.ProtustrankaFormatedOIB_1">  FRIZERSKI STUDIO KORINA j.d.o.o. za trgovinu i usluge, Orahovica, OIB 47594683851</derivirana_varijabla>
  </DomainObject.Predmet.ProtustrankaFormatedOIB>
  <DomainObject.Predmet.ProtustrankaFormatedWithAdress>
    <izvorni_sadrzaj> FRIZERSKI STUDIO KORINA j.d.o.o. za trgovinu i usluge, Orahovica, Trg sv.Florijana 4, 33515 Orahovica</izvorni_sadrzaj>
    <derivirana_varijabla naziv="DomainObject.Predmet.ProtustrankaFormatedWithAdress_1"> FRIZERSKI STUDIO KORINA j.d.o.o. za trgovinu i usluge, Orahovica, Trg sv.Florijana 4, 33515 Orahovica</derivirana_varijabla>
  </DomainObject.Predmet.ProtustrankaFormatedWithAdress>
  <DomainObject.Predmet.ProtustrankaFormatedWithAdressOIB>
    <izvorni_sadrzaj> FRIZERSKI STUDIO KORINA j.d.o.o. za trgovinu i usluge, Orahovica, OIB 47594683851, Trg sv.Florijana 4, 33515 Orahovica</izvorni_sadrzaj>
    <derivirana_varijabla naziv="DomainObject.Predmet.ProtustrankaFormatedWithAdressOIB_1"> FRIZERSKI STUDIO KORINA j.d.o.o. za trgovinu i usluge, Orahovica, OIB 47594683851, Trg sv.Florijana 4, 33515 Orahovica</derivirana_varijabla>
  </DomainObject.Predmet.ProtustrankaFormatedWithAdressOIB>
  <DomainObject.Predmet.ProtustrankaWithAdress>
    <izvorni_sadrzaj>FRIZERSKI STUDIO KORINA j.d.o.o. za trgovinu i usluge, Orahovica Trg sv.Florijana 4, 33515 Orahovica</izvorni_sadrzaj>
    <derivirana_varijabla naziv="DomainObject.Predmet.ProtustrankaWithAdress_1">FRIZERSKI STUDIO KORINA j.d.o.o. za trgovinu i usluge, Orahovica Trg sv.Florijana 4, 33515 Orahovica</derivirana_varijabla>
  </DomainObject.Predmet.ProtustrankaWithAdress>
  <DomainObject.Predmet.ProtustrankaWithAdressOIB>
    <izvorni_sadrzaj>FRIZERSKI STUDIO KORINA j.d.o.o. za trgovinu i usluge, Orahovica, OIB 47594683851, Trg sv.Florijana 4, 33515 Orahovica</izvorni_sadrzaj>
    <derivirana_varijabla naziv="DomainObject.Predmet.ProtustrankaWithAdressOIB_1">FRIZERSKI STUDIO KORINA j.d.o.o. za trgovinu i usluge, Orahovica, OIB 47594683851, Trg sv.Florijana 4, 33515 Orahovica</derivirana_varijabla>
  </DomainObject.Predmet.ProtustrankaWithAdressOIB>
  <DomainObject.Predmet.ProtustrankaNazivFormated>
    <izvorni_sadrzaj>FRIZERSKI STUDIO KORINA j.d.o.o. za trgovinu i usluge, Orahovica</izvorni_sadrzaj>
    <derivirana_varijabla naziv="DomainObject.Predmet.ProtustrankaNazivFormated_1">FRIZERSKI STUDIO KORINA j.d.o.o. za trgovinu i usluge, Orahovica</derivirana_varijabla>
  </DomainObject.Predmet.ProtustrankaNazivFormated>
  <DomainObject.Predmet.ProtustrankaNazivFormatedOIB>
    <izvorni_sadrzaj>FRIZERSKI STUDIO KORINA j.d.o.o. za trgovinu i usluge, Orahovica, OIB 47594683851</izvorni_sadrzaj>
    <derivirana_varijabla naziv="DomainObject.Predmet.ProtustrankaNazivFormatedOIB_1">FRIZERSKI STUDIO KORINA j.d.o.o. za trgovinu i usluge, Orahovica, OIB 47594683851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FRIZERSKI STUDIO KORINA j.d.o.o. za trgovinu i usluge, Orahovica</item>
    </izvorni_sadrzaj>
    <derivirana_varijabla naziv="DomainObject.Predmet.ProtuStrankaListFormated_1">
      <item>FRIZERSKI STUDIO KORINA j.d.o.o. za trgovinu i usluge, Orahovica</item>
    </derivirana_varijabla>
  </DomainObject.Predmet.ProtuStrankaListFormated>
  <DomainObject.Predmet.ProtuStrankaListFormatedOIB>
    <izvorni_sadrzaj>
      <item>FRIZERSKI STUDIO KORINA j.d.o.o. za trgovinu i usluge, Orahovica, OIB 47594683851</item>
    </izvorni_sadrzaj>
    <derivirana_varijabla naziv="DomainObject.Predmet.ProtuStrankaListFormatedOIB_1">
      <item>FRIZERSKI STUDIO KORINA j.d.o.o. za trgovinu i usluge, Orahovica, OIB 47594683851</item>
    </derivirana_varijabla>
  </DomainObject.Predmet.ProtuStrankaListFormatedOIB>
  <DomainObject.Predmet.ProtuStrankaListFormatedWithAdress>
    <izvorni_sadrzaj>
      <item>FRIZERSKI STUDIO KORINA j.d.o.o. za trgovinu i usluge, Orahovica, Trg sv.Florijana 4, 33515 Orahovica</item>
    </izvorni_sadrzaj>
    <derivirana_varijabla naziv="DomainObject.Predmet.ProtuStrankaListFormatedWithAdress_1">
      <item>FRIZERSKI STUDIO KORINA j.d.o.o. za trgovinu i usluge, Orahovica, Trg sv.Florijana 4, 33515 Orahovica</item>
    </derivirana_varijabla>
  </DomainObject.Predmet.ProtuStrankaListFormatedWithAdress>
  <DomainObject.Predmet.ProtuStrankaListFormatedWithAdressOIB>
    <izvorni_sadrzaj>
      <item>FRIZERSKI STUDIO KORINA j.d.o.o. za trgovinu i usluge, Orahovica, OIB 47594683851, Trg sv.Florijana 4, 33515 Orahovica</item>
    </izvorni_sadrzaj>
    <derivirana_varijabla naziv="DomainObject.Predmet.ProtuStrankaListFormatedWithAdressOIB_1">
      <item>FRIZERSKI STUDIO KORINA j.d.o.o. za trgovinu i usluge, Orahovica, OIB 47594683851, Trg sv.Florijana 4, 33515 Orahovica</item>
    </derivirana_varijabla>
  </DomainObject.Predmet.ProtuStrankaListFormatedWithAdressOIB>
  <DomainObject.Predmet.ProtuStrankaListNazivFormated>
    <izvorni_sadrzaj>
      <item>FRIZERSKI STUDIO KORINA j.d.o.o. za trgovinu i usluge, Orahovica</item>
    </izvorni_sadrzaj>
    <derivirana_varijabla naziv="DomainObject.Predmet.ProtuStrankaListNazivFormated_1">
      <item>FRIZERSKI STUDIO KORINA j.d.o.o. za trgovinu i usluge, Orahovica</item>
    </derivirana_varijabla>
  </DomainObject.Predmet.ProtuStrankaListNazivFormated>
  <DomainObject.Predmet.ProtuStrankaListNazivFormatedOIB>
    <izvorni_sadrzaj>
      <item>FRIZERSKI STUDIO KORINA j.d.o.o. za trgovinu i usluge, Orahovica, OIB 47594683851</item>
    </izvorni_sadrzaj>
    <derivirana_varijabla naziv="DomainObject.Predmet.ProtuStrankaListNazivFormatedOIB_1">
      <item>FRIZERSKI STUDIO KORINA j.d.o.o. za trgovinu i usluge, Orahovica, OIB 47594683851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FRIZERSKI STUDIO KORINA j.d.o.o. za trgovinu i usluge, Orahovica</izvorni_sadrzaj>
    <derivirana_varijabla naziv="DomainObject.Predmet.ProtustrankaIDrugi_1">FRIZERSKI STUDIO KORINA j.d.o.o. za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FRIZERSKI STUDIO KORINA j.d.o.o. za trgovinu i usluge, Orahovica, OIB 47594683851, Trg sv.Florijana 4, 33515 Orahovica</izvorni_sadrzaj>
    <derivirana_varijabla naziv="DomainObject.Predmet.ProtustrankaIDrugiAdressOIB_1">FRIZERSKI STUDIO KORINA j.d.o.o. za trgovinu i usluge, Orahovica, OIB 47594683851, Trg sv.Florijana 4,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FRIZERSKI STUDIO KORINA j.d.o.o. za trgovinu i usluge, Orahovica</item>
    </izvorni_sadrzaj>
    <derivirana_varijabla naziv="DomainObject.Predmet.SudioniciListNaziv_1">
      <item>FINA, RC ZAGREB, Podružnica Bjelovar</item>
      <item>FRIZERSKI STUDIO KORINA j.d.o.o. za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FRIZERSKI STUDIO KORINA j.d.o.o. za trgovinu i usluge, Orahovica, OIB 47594683851, Trg sv.Florijana 4,33515 Orahovica</item>
    </izvorni_sadrzaj>
    <derivirana_varijabla naziv="DomainObject.Predmet.SudioniciListAdressOIB_1">
      <item>FINA, RC ZAGREB, Podružnica Bjelovar, OIB 85821130368, F. Supila 4,43000 Bjelovar</item>
      <item>FRIZERSKI STUDIO KORINA j.d.o.o. za trgovinu i usluge, Orahovica, OIB 47594683851, Trg sv.Florijana 4,33515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47594683851</item>
    </izvorni_sadrzaj>
    <derivirana_varijabla naziv="DomainObject.Predmet.SudioniciListNazivOIB_1">
      <item>, OIB 85821130368</item>
      <item>, OIB 47594683851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1656</properties:Characters>
  <properties:Lines>35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2015-11-13T08:44:00Z</cp:lastPrinted>
  <dcterms:modified xmlns:xsi="http://www.w3.org/2001/XMLSchema-instance" xsi:type="dcterms:W3CDTF">2015-11-13T08:44:00Z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