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4271" w14:paraId="a0c4271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FD2657">
        <w:t xml:space="preserve">KAPITO USLUGE društvo s ograničenom odgovornošću za građenje Zagreb, </w:t>
      </w:r>
      <w:proofErr w:type="spellStart"/>
      <w:r w:rsidR="00FD2657">
        <w:t>Januševečka</w:t>
      </w:r>
      <w:proofErr w:type="spellEnd"/>
      <w:r w:rsidR="00FD2657">
        <w:t xml:space="preserve"> 6, OIB 50559884153 MB </w:t>
      </w:r>
      <w:r w:rsidR="00AB7A77">
        <w:t>80</w:t>
      </w:r>
      <w:r w:rsidR="00E47B1F">
        <w:t>1020986</w:t>
      </w:r>
      <w:r w:rsidR="00127109">
        <w:t xml:space="preserve">, </w:t>
      </w:r>
      <w:r>
        <w:t xml:space="preserve">dana </w:t>
      </w:r>
      <w:r w:rsidR="00E600F7">
        <w:t>2</w:t>
      </w:r>
      <w:r w:rsidR="00E47B1F">
        <w:t>4. listopada</w:t>
      </w:r>
      <w:r w:rsidR="00E600F7">
        <w:t xml:space="preserve"> </w:t>
      </w:r>
      <w:r w:rsidR="00127109">
        <w:t xml:space="preserve">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E47B1F" w:rsidRPr="00E47B1F">
        <w:t xml:space="preserve">KAPITO USLUGE društvo s ograničenom odgovornošću za građenje Zagreb, </w:t>
      </w:r>
      <w:proofErr w:type="spellStart"/>
      <w:r w:rsidR="00E47B1F" w:rsidRPr="00E47B1F">
        <w:t>Januševečka</w:t>
      </w:r>
      <w:proofErr w:type="spellEnd"/>
      <w:r w:rsidR="00E47B1F" w:rsidRPr="00E47B1F">
        <w:t xml:space="preserve"> 6, OIB 50559884153 MB 801020986</w:t>
      </w:r>
      <w:r w:rsidR="00E47B1F">
        <w:t xml:space="preserve"> </w:t>
      </w:r>
      <w:r w:rsidR="00AB7A77">
        <w:t>da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E47B1F">
        <w:t>695-18</w:t>
      </w:r>
      <w:r>
        <w:rPr>
          <w:b/>
        </w:rPr>
        <w:t xml:space="preserve"> </w:t>
      </w:r>
      <w:r>
        <w:t xml:space="preserve">kod Hrvatske poštanske banke iznos od </w:t>
      </w:r>
      <w:r w:rsidR="00F259D5">
        <w:t>36.</w:t>
      </w:r>
      <w:r w:rsidR="00E47B1F">
        <w:t>00</w:t>
      </w:r>
      <w:r w:rsidR="00F259D5">
        <w:t>0</w:t>
      </w:r>
      <w:r w:rsidR="00E96E47">
        <w:t xml:space="preserve">,00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F259D5" w:rsidP="00F259D5" w:rsidR="00F259D5">
      <w:pPr>
        <w:jc w:val="both"/>
        <w:rPr>
          <w:rFonts w:hAnsi="Arial Narrow" w:ascii="Arial Narrow"/>
        </w:rPr>
      </w:pPr>
      <w:r>
        <w:t xml:space="preserve"> </w:t>
      </w:r>
    </w:p>
    <w:p w:rsidRDefault="00E47B1F" w:rsidP="00E47B1F" w:rsidR="00E47B1F">
      <w:pPr>
        <w:jc w:val="both"/>
        <w:rPr>
          <w:rFonts w:cs="Calibri" w:hAnsi="Calibri" w:ascii="Calibri"/>
          <w:b/>
        </w:rPr>
      </w:pPr>
    </w:p>
    <w:tbl>
      <w:tblPr>
        <w:tblW w:type="pct" w:w="4146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117"/>
        <w:gridCol w:w="1194"/>
      </w:tblGrid>
      <w:tr w:rsidTr="00E47B1F" w:rsidR="00E47B1F">
        <w:trPr>
          <w:trHeight w:val="262"/>
          <w:jc w:val="center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E47B1F" w:rsidR="00E47B1F">
            <w:pPr>
              <w:spacing w:lineRule="auto" w:line="276"/>
              <w:jc w:val="center"/>
              <w:rPr>
                <w:rFonts w:cs="Calibri" w:hAnsi="Calibri" w:ascii="Calibri"/>
                <w:b/>
                <w:bCs/>
                <w:lang w:eastAsia="en-US"/>
              </w:rPr>
            </w:pPr>
            <w:r>
              <w:rPr>
                <w:rFonts w:cs="Calibri" w:hAnsi="Calibri" w:ascii="Calibri"/>
                <w:b/>
                <w:bCs/>
                <w:lang w:eastAsia="en-US"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E47B1F" w:rsidR="00E47B1F">
            <w:pPr>
              <w:spacing w:lineRule="auto" w:line="276"/>
              <w:jc w:val="center"/>
              <w:rPr>
                <w:rFonts w:cs="Calibri" w:hAnsi="Calibri" w:ascii="Calibri"/>
                <w:b/>
                <w:bCs/>
                <w:lang w:eastAsia="en-US"/>
              </w:rPr>
            </w:pPr>
            <w:r>
              <w:rPr>
                <w:rFonts w:cs="Calibri" w:hAnsi="Calibri" w:ascii="Calibri"/>
                <w:b/>
                <w:bCs/>
                <w:lang w:eastAsia="en-US"/>
              </w:rPr>
              <w:t>Iznos (kn)</w:t>
            </w:r>
          </w:p>
        </w:tc>
      </w:tr>
      <w:tr w:rsidTr="00E47B1F" w:rsidR="00E47B1F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E47B1F" w:rsidR="00E47B1F">
            <w:pPr>
              <w:spacing w:lineRule="auto" w:line="276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Knjigovodstvene usluge (12 mjeseci * 1.000,00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E47B1F" w:rsidR="00E47B1F">
            <w:pPr>
              <w:spacing w:lineRule="auto" w:line="276"/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12.000,00</w:t>
            </w:r>
          </w:p>
        </w:tc>
      </w:tr>
      <w:tr w:rsidTr="00E47B1F" w:rsidR="00E47B1F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E47B1F" w:rsidR="00E47B1F">
            <w:pPr>
              <w:spacing w:lineRule="auto" w:line="276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Ostali troškovi (platni promet, žiro račun, arhiviranje, pristojbe)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E47B1F" w:rsidR="00E47B1F">
            <w:pPr>
              <w:spacing w:lineRule="auto" w:line="276"/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4.000,00</w:t>
            </w:r>
          </w:p>
        </w:tc>
      </w:tr>
      <w:tr w:rsidTr="00E47B1F" w:rsidR="00E47B1F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E47B1F" w:rsidR="00E47B1F">
            <w:pPr>
              <w:spacing w:lineRule="auto" w:line="276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Nagrada i troškovi st. upravitelja (bruto prethodni + </w:t>
            </w:r>
            <w:proofErr w:type="spellStart"/>
            <w:r>
              <w:rPr>
                <w:rFonts w:cs="Calibri" w:hAnsi="Calibri" w:ascii="Calibri"/>
                <w:lang w:eastAsia="en-US"/>
              </w:rPr>
              <w:t>ot</w:t>
            </w:r>
            <w:proofErr w:type="spellEnd"/>
            <w:r>
              <w:rPr>
                <w:rFonts w:cs="Calibri" w:hAnsi="Calibri" w:ascii="Calibri"/>
                <w:lang w:eastAsia="en-US"/>
              </w:rPr>
              <w:t xml:space="preserve">. </w:t>
            </w:r>
            <w:proofErr w:type="spellStart"/>
            <w:r>
              <w:rPr>
                <w:rFonts w:cs="Calibri" w:hAnsi="Calibri" w:ascii="Calibri"/>
                <w:lang w:eastAsia="en-US"/>
              </w:rPr>
              <w:t>Steč</w:t>
            </w:r>
            <w:proofErr w:type="spellEnd"/>
            <w:r>
              <w:rPr>
                <w:rFonts w:cs="Calibri" w:hAnsi="Calibri" w:ascii="Calibri"/>
                <w:lang w:eastAsia="en-US"/>
              </w:rPr>
              <w:t xml:space="preserve">. postupak)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E47B1F" w:rsidR="00E47B1F">
            <w:pPr>
              <w:spacing w:lineRule="auto" w:line="276"/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20.000,00</w:t>
            </w:r>
          </w:p>
        </w:tc>
      </w:tr>
      <w:tr w:rsidTr="00E47B1F" w:rsidR="00E47B1F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E47B1F" w:rsidR="00E47B1F">
            <w:pPr>
              <w:spacing w:lineRule="auto" w:line="276"/>
              <w:rPr>
                <w:rFonts w:cs="Calibri" w:hAnsi="Calibri" w:ascii="Calibri"/>
                <w:b/>
                <w:bCs/>
                <w:lang w:eastAsia="en-US"/>
              </w:rPr>
            </w:pPr>
            <w:r>
              <w:rPr>
                <w:rFonts w:cs="Calibri" w:hAnsi="Calibri" w:ascii="Calibri"/>
                <w:b/>
                <w:bCs/>
                <w:lang w:eastAsia="en-US"/>
              </w:rPr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E47B1F" w:rsidR="00E47B1F">
            <w:pPr>
              <w:spacing w:lineRule="auto" w:line="276"/>
              <w:jc w:val="right"/>
              <w:rPr>
                <w:rFonts w:cs="Calibri" w:hAnsi="Calibri" w:ascii="Calibri"/>
                <w:b/>
                <w:lang w:eastAsia="en-US"/>
              </w:rPr>
            </w:pPr>
            <w:r>
              <w:rPr>
                <w:rFonts w:cs="Calibri" w:hAnsi="Calibri" w:ascii="Calibri"/>
                <w:b/>
                <w:lang w:eastAsia="en-US"/>
              </w:rPr>
              <w:t>36.000,00</w:t>
            </w:r>
          </w:p>
        </w:tc>
      </w:tr>
    </w:tbl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center"/>
      </w:pPr>
      <w:r>
        <w:lastRenderedPageBreak/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E47B1F">
        <w:t xml:space="preserve"> 4. srpnja</w:t>
      </w:r>
      <w:r>
        <w:t xml:space="preserve"> 2017. podnijela prijedlog za otvaranje stečajnog postupka nad dužnikom</w:t>
      </w:r>
      <w:r w:rsidR="006E6FCE">
        <w:t xml:space="preserve"> </w:t>
      </w:r>
      <w:r w:rsidR="00E47B1F">
        <w:t xml:space="preserve">KAPITLO USLUGE </w:t>
      </w:r>
      <w:r w:rsidR="00F259D5">
        <w:t xml:space="preserve">d.o.o. Zagreb, </w:t>
      </w:r>
      <w:proofErr w:type="spellStart"/>
      <w:r w:rsidR="00D25625">
        <w:t>Januševečka</w:t>
      </w:r>
      <w:proofErr w:type="spellEnd"/>
      <w:r w:rsidR="00D25625">
        <w:t xml:space="preserve"> 16, Zagreb, OIB  50559884153.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D25625">
        <w:t>695/</w:t>
      </w:r>
      <w:r w:rsidR="00A00997">
        <w:t>1</w:t>
      </w:r>
      <w:bookmarkStart w:name="_GoBack" w:id="0"/>
      <w:bookmarkEnd w:id="0"/>
      <w:r w:rsidR="00D25625">
        <w:t>8</w:t>
      </w:r>
      <w:r w:rsidR="00CE572F">
        <w:t xml:space="preserve"> </w:t>
      </w:r>
      <w:r>
        <w:t xml:space="preserve">od </w:t>
      </w:r>
      <w:r w:rsidR="00BF5EE1">
        <w:t>1</w:t>
      </w:r>
      <w:r w:rsidR="00D25625">
        <w:t>7. rujna</w:t>
      </w:r>
      <w:r w:rsidR="00CE572F">
        <w:t xml:space="preserve"> 2018.</w:t>
      </w:r>
      <w:r>
        <w:t xml:space="preserve"> imenovan</w:t>
      </w:r>
      <w:r w:rsidR="00AD6DA9">
        <w:t xml:space="preserve"> </w:t>
      </w:r>
      <w:r>
        <w:t>je privremen</w:t>
      </w:r>
      <w:r w:rsidR="00D25625">
        <w:t xml:space="preserve">i stečajni upravitelj koji je 17. listopada </w:t>
      </w:r>
      <w:r w:rsidR="00CE572F">
        <w:t>2018.</w:t>
      </w:r>
      <w:r>
        <w:t xml:space="preserve"> dostavi</w:t>
      </w:r>
      <w:r w:rsidR="00D25625">
        <w:t>o</w:t>
      </w:r>
      <w:r w:rsidR="00AD6DA9">
        <w:t xml:space="preserve"> </w:t>
      </w:r>
      <w:r>
        <w:t>izviješće, a koje je usmeno izni</w:t>
      </w:r>
      <w:r w:rsidR="00D25625">
        <w:t>o</w:t>
      </w:r>
      <w:r>
        <w:t xml:space="preserve"> na ročištu održanom dana </w:t>
      </w:r>
      <w:r w:rsidR="00BF5EE1">
        <w:t>2</w:t>
      </w:r>
      <w:r w:rsidR="00D25625">
        <w:t xml:space="preserve">4. listopada </w:t>
      </w:r>
      <w:r w:rsidR="00D366F8">
        <w:t xml:space="preserve">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BF5EE1">
        <w:t>36.</w:t>
      </w:r>
      <w:r w:rsidR="004D7017">
        <w:t>00</w:t>
      </w:r>
      <w:r w:rsidR="00AD6DA9">
        <w:t>0,00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BF5EE1">
        <w:rPr>
          <w:bCs/>
        </w:rPr>
        <w:t>2</w:t>
      </w:r>
      <w:r w:rsidR="004D7017">
        <w:rPr>
          <w:bCs/>
        </w:rPr>
        <w:t>4. listopada 2018.</w:t>
      </w:r>
      <w:r w:rsidR="00D366F8">
        <w:rPr>
          <w:bCs/>
        </w:rPr>
        <w:t xml:space="preserve">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 w:rsidR="007E67A3">
        <w:rPr>
          <w:b w:val="false"/>
          <w:bCs w:val="false"/>
        </w:rPr>
        <w:t xml:space="preserve">          </w:t>
      </w:r>
      <w:r>
        <w:rPr>
          <w:b w:val="false"/>
          <w:bCs w:val="false"/>
        </w:rPr>
        <w:t xml:space="preserve">   S U D A C :</w:t>
      </w:r>
    </w:p>
    <w:p w:rsidRDefault="000444D4" w:rsidP="000444D4" w:rsidR="000444D4">
      <w:pPr>
        <w:jc w:val="both"/>
        <w:rPr>
          <w:b/>
          <w:bCs/>
        </w:rPr>
      </w:pPr>
      <w:r>
        <w:t xml:space="preserve">                                                                                 </w:t>
      </w:r>
      <w:r w:rsidR="007E67A3">
        <w:t xml:space="preserve">   </w:t>
      </w:r>
      <w:r>
        <w:t xml:space="preserve">  Dubravka Kuveždić</w:t>
      </w:r>
      <w:r w:rsidR="007E67A3">
        <w:t xml:space="preserve">, v.r.  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7E67A3" w:rsidP="000444D4" w:rsidR="007E67A3" w:rsidRPr="007E67A3">
      <w:pPr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7E67A3">
        <w:rPr>
          <w:bCs/>
        </w:rPr>
        <w:t xml:space="preserve">      Za točnost </w:t>
      </w:r>
      <w:proofErr w:type="spellStart"/>
      <w:r w:rsidRPr="007E67A3">
        <w:rPr>
          <w:bCs/>
        </w:rPr>
        <w:t>otpravka</w:t>
      </w:r>
      <w:proofErr w:type="spellEnd"/>
      <w:r w:rsidRPr="007E67A3">
        <w:rPr>
          <w:bCs/>
        </w:rPr>
        <w:t xml:space="preserve">  </w:t>
      </w:r>
    </w:p>
    <w:p w:rsidRDefault="007E67A3" w:rsidP="007E67A3" w:rsidR="007E67A3">
      <w:pPr>
        <w:tabs>
          <w:tab w:pos="5330" w:val="left"/>
        </w:tabs>
      </w:pPr>
      <w:r>
        <w:tab/>
        <w:t>ovlašteni službenik:</w:t>
      </w:r>
    </w:p>
    <w:p w:rsidRDefault="007E67A3" w:rsidP="007E67A3" w:rsidR="007E67A3" w:rsidRPr="007E67A3">
      <w:pPr>
        <w:tabs>
          <w:tab w:pos="5330" w:val="left"/>
        </w:tabs>
      </w:pPr>
      <w:r>
        <w:tab/>
        <w:t xml:space="preserve">    Darija Miličević  </w:t>
      </w:r>
    </w:p>
    <w:sectPr w:rsidSect="00CE572F" w:rsidR="007E67A3" w:rsidRPr="007E67A3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061" w:rsidP="00864F4A" w:rsidR="00BC5061">
      <w:r>
        <w:separator/>
      </w:r>
    </w:p>
  </w:endnote>
  <w:endnote w:id="0" w:type="continuationSeparator">
    <w:p w:rsidRDefault="00BC5061" w:rsidP="00864F4A" w:rsidR="00BC5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997">
          <w:rPr>
            <w:noProof/>
          </w:rPr>
          <w:t>1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061" w:rsidP="00864F4A" w:rsidR="00BC5061">
      <w:r>
        <w:separator/>
      </w:r>
    </w:p>
  </w:footnote>
  <w:footnote w:id="0" w:type="continuationSeparator">
    <w:p w:rsidRDefault="00BC5061" w:rsidP="00864F4A" w:rsidR="00BC5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767192">
      <w:t>695/18-9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D7017"/>
    <w:rsid w:val="004E08E4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67192"/>
    <w:rsid w:val="00771403"/>
    <w:rsid w:val="00795B53"/>
    <w:rsid w:val="007962F8"/>
    <w:rsid w:val="007C7381"/>
    <w:rsid w:val="007E67A3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00997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25625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47B1F"/>
    <w:rsid w:val="00E53062"/>
    <w:rsid w:val="00E600F7"/>
    <w:rsid w:val="00E9212A"/>
    <w:rsid w:val="00E96E47"/>
    <w:rsid w:val="00EF20AC"/>
    <w:rsid w:val="00EF49B6"/>
    <w:rsid w:val="00F259D5"/>
    <w:rsid w:val="00F42F75"/>
    <w:rsid w:val="00F848E4"/>
    <w:rsid w:val="00FC028D"/>
    <w:rsid w:val="00FD2657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42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St-695/2018-9</izvorni_sadrzaj>
    <derivirana_varijabla naziv="DomainObject.Oznaka_1">St-695/2018-9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St-695/2018</izvorni_sadrzaj>
    <derivirana_varijabla naziv="DomainObject.Predmet.OznakaBroj_1">St-695/2018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KAPITO USLUGE d.o.o.</izvorni_sadrzaj>
    <derivirana_varijabla naziv="DomainObject.Predmet.ProtustrankaFormated_1">  KAPITO USLUGE d.o.o.</derivirana_varijabla>
  </DomainObject.Predmet.ProtustrankaFormated>
  <DomainObject.Predmet.ProtustrankaFormatedOIB>
    <izvorni_sadrzaj>  KAPITO USLUGE d.o.o., OIB 50559884153</izvorni_sadrzaj>
    <derivirana_varijabla naziv="DomainObject.Predmet.ProtustrankaFormatedOIB_1">  KAPITO USLUGE d.o.o., OIB 50559884153</derivirana_varijabla>
  </DomainObject.Predmet.ProtustrankaFormatedOIB>
  <DomainObject.Predmet.ProtustrankaFormatedWithAdress>
    <izvorni_sadrzaj> KAPITO USLUGE d.o.o., Januševečka 16, 10000 Zagreb</izvorni_sadrzaj>
    <derivirana_varijabla naziv="DomainObject.Predmet.ProtustrankaFormatedWithAdress_1"> KAPITO USLUGE d.o.o., Januševečka 16, 10000 Zagreb</derivirana_varijabla>
  </DomainObject.Predmet.ProtustrankaFormatedWithAdress>
  <DomainObject.Predmet.ProtustrankaFormatedWithAdressOIB>
    <izvorni_sadrzaj> KAPITO USLUGE d.o.o., OIB 50559884153, Januševečka 16, 10000 Zagreb</izvorni_sadrzaj>
    <derivirana_varijabla naziv="DomainObject.Predmet.ProtustrankaFormatedWithAdressOIB_1"> KAPITO USLUGE d.o.o., OIB 50559884153, Januševečka 16, 10000 Zagreb</derivirana_varijabla>
  </DomainObject.Predmet.ProtustrankaFormatedWithAdressOIB>
  <DomainObject.Predmet.ProtustrankaWithAdress>
    <izvorni_sadrzaj>KAPITO USLUGE d.o.o. Januševečka 16, 10000 Zagreb</izvorni_sadrzaj>
    <derivirana_varijabla naziv="DomainObject.Predmet.ProtustrankaWithAdress_1">KAPITO USLUGE d.o.o. Januševečka 16, 10000 Zagreb</derivirana_varijabla>
  </DomainObject.Predmet.ProtustrankaWithAdress>
  <DomainObject.Predmet.ProtustrankaWithAdressOIB>
    <izvorni_sadrzaj>KAPITO USLUGE d.o.o., OIB 50559884153, Januševečka 16, 10000 Zagreb</izvorni_sadrzaj>
    <derivirana_varijabla naziv="DomainObject.Predmet.ProtustrankaWithAdressOIB_1">KAPITO USLUGE d.o.o., OIB 50559884153, Januševečka 16, 10000 Zagreb</derivirana_varijabla>
  </DomainObject.Predmet.ProtustrankaWithAdressOIB>
  <DomainObject.Predmet.ProtustrankaNazivFormated>
    <izvorni_sadrzaj>KAPITO USLUGE d.o.o.</izvorni_sadrzaj>
    <derivirana_varijabla naziv="DomainObject.Predmet.ProtustrankaNazivFormated_1">KAPITO USLUGE d.o.o.</derivirana_varijabla>
  </DomainObject.Predmet.ProtustrankaNazivFormated>
  <DomainObject.Predmet.ProtustrankaNazivFormatedOIB>
    <izvorni_sadrzaj>KAPITO USLUGE d.o.o., OIB 50559884153</izvorni_sadrzaj>
    <derivirana_varijabla naziv="DomainObject.Predmet.ProtustrankaNazivFormatedOIB_1">KAPITO USLUGE d.o.o., OIB 50559884153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KAPITO USLUGE d.o.o.</item>
    </izvorni_sadrzaj>
    <derivirana_varijabla naziv="DomainObject.Predmet.ProtuStrankaListFormated_1">
      <item>KAPITO USLUGE d.o.o.</item>
    </derivirana_varijabla>
  </DomainObject.Predmet.ProtuStrankaListFormated>
  <DomainObject.Predmet.ProtuStrankaListFormatedOIB>
    <izvorni_sadrzaj>
      <item>KAPITO USLUGE d.o.o., OIB 50559884153</item>
    </izvorni_sadrzaj>
    <derivirana_varijabla naziv="DomainObject.Predmet.ProtuStrankaListFormatedOIB_1">
      <item>KAPITO USLUGE d.o.o., OIB 50559884153</item>
    </derivirana_varijabla>
  </DomainObject.Predmet.ProtuStrankaListFormatedOIB>
  <DomainObject.Predmet.ProtuStrankaListFormatedWithAdress>
    <izvorni_sadrzaj>
      <item>KAPITO USLUGE d.o.o., Januševečka 16, 10000 Zagreb</item>
    </izvorni_sadrzaj>
    <derivirana_varijabla naziv="DomainObject.Predmet.ProtuStrankaListFormatedWithAdress_1">
      <item>KAPITO USLUGE d.o.o., Januševečka 16, 10000 Zagreb</item>
    </derivirana_varijabla>
  </DomainObject.Predmet.ProtuStrankaListFormatedWithAdress>
  <DomainObject.Predmet.ProtuStrankaListFormatedWithAdressOIB>
    <izvorni_sadrzaj>
      <item>KAPITO USLUGE d.o.o., OIB 50559884153, Januševečka 16, 10000 Zagreb</item>
    </izvorni_sadrzaj>
    <derivirana_varijabla naziv="DomainObject.Predmet.ProtuStrankaListFormatedWithAdressOIB_1">
      <item>KAPITO USLUGE d.o.o., OIB 50559884153, Januševečka 16, 10000 Zagreb</item>
    </derivirana_varijabla>
  </DomainObject.Predmet.ProtuStrankaListFormatedWithAdressOIB>
  <DomainObject.Predmet.ProtuStrankaListNazivFormated>
    <izvorni_sadrzaj>
      <item>KAPITO USLUGE d.o.o.</item>
    </izvorni_sadrzaj>
    <derivirana_varijabla naziv="DomainObject.Predmet.ProtuStrankaListNazivFormated_1">
      <item>KAPITO USLUGE d.o.o.</item>
    </derivirana_varijabla>
  </DomainObject.Predmet.ProtuStrankaListNazivFormated>
  <DomainObject.Predmet.ProtuStrankaListNazivFormatedOIB>
    <izvorni_sadrzaj>
      <item>KAPITO USLUGE d.o.o., OIB 50559884153</item>
    </izvorni_sadrzaj>
    <derivirana_varijabla naziv="DomainObject.Predmet.ProtuStrankaListNazivFormatedOIB_1">
      <item>KAPITO USLUGE d.o.o., OIB 50559884153</item>
    </derivirana_varijabla>
  </DomainObject.Predmet.ProtuStrankaListNazivFormatedOIB>
  <DomainObject.Predmet.OstaliListFormated>
    <izvorni_sadrzaj>
      <item>Irena Kelava</item>
    </izvorni_sadrzaj>
    <derivirana_varijabla naziv="DomainObject.Predmet.OstaliListFormated_1">
      <item>Irena Kelava</item>
    </derivirana_varijabla>
  </DomainObject.Predmet.OstaliListFormated>
  <DomainObject.Predmet.OstaliListFormatedOIB>
    <izvorni_sadrzaj>
      <item>Irena Kelava, OIB 65378158056</item>
    </izvorni_sadrzaj>
    <derivirana_varijabla naziv="DomainObject.Predmet.OstaliListFormatedOIB_1">
      <item>Irena Kelava, OIB 65378158056</item>
    </derivirana_varijabla>
  </DomainObject.Predmet.OstaliListFormatedOIB>
  <DomainObject.Predmet.OstaliListFormatedWithAdress>
    <izvorni_sadrzaj>
      <item>Irena Kelava, Gredička 23, 10000 Zagreb</item>
    </izvorni_sadrzaj>
    <derivirana_varijabla naziv="DomainObject.Predmet.OstaliListFormatedWithAdress_1">
      <item>Irena Kelava, Gredička 23, 10000 Zagreb</item>
    </derivirana_varijabla>
  </DomainObject.Predmet.OstaliListFormatedWithAdress>
  <DomainObject.Predmet.OstaliListFormatedWithAdressOIB>
    <izvorni_sadrzaj>
      <item>Irena Kelava, OIB 65378158056, Gredička 23, 10000 Zagreb</item>
    </izvorni_sadrzaj>
    <derivirana_varijabla naziv="DomainObject.Predmet.OstaliListFormatedWithAdressOIB_1">
      <item>Irena Kelava, OIB 65378158056, Gredička 23, 10000 Zagreb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St-695/2018-9</izvorni_sadrzaj>
    <derivirana_varijabla naziv="DomainObject.PoslovniBrojDokumenta_1">St-695/2018-9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KAPITO USLUGE d.o.o.</izvorni_sadrzaj>
    <derivirana_varijabla naziv="DomainObject.Predmet.ProtustrankaIDrugi_1">KAPITO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KAPITO USLUGE d.o.o., OIB 50559884153, Januševečka 16, 10000 Zagreb</izvorni_sadrzaj>
    <derivirana_varijabla naziv="DomainObject.Predmet.ProtustrankaIDrugiAdressOIB_1">KAPITO USLUGE d.o.o., OIB 50559884153, Januševečka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KAPITO USLUGE d.o.o.</item>
      <item>FINA Regionalni centar Zagreb</item>
      <item>Irena Kelava</item>
    </izvorni_sadrzaj>
    <derivirana_varijabla naziv="DomainObject.Predmet.SudioniciListNaziv_1">
      <item>KAPITO USLUGE d.o.o.</item>
      <item>FINA Regionalni centar Zagreb</item>
      <item>Irena Kelava</item>
    </derivirana_varijabla>
  </DomainObject.Predmet.SudioniciListNaziv>
  <DomainObject.Predmet.SudioniciListAdressOIB>
    <izvorni_sadrzaj>
      <item>KAPITO USLUGE d.o.o., OIB 50559884153, Januševečka 16,10000 Zagreb</item>
      <item>FINA Regionalni centar Zagreb, OIB 85821130368, Trg svibanjskih žrtava 1995.1,10000 Zagreb</item>
      <item>Irena Kelava, OIB 65378158056, Gredička 23,10000 Zagreb</item>
    </izvorni_sadrzaj>
    <derivirana_varijabla naziv="DomainObject.Predmet.SudioniciListAdressOIB_1">
      <item>KAPITO USLUGE d.o.o., OIB 50559884153, Januševečka 16,10000 Zagreb</item>
      <item>FINA Regionalni centar Zagreb, OIB 85821130368, Trg svibanjskih žrtava 1995.1,10000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50559884153</item>
      <item>, OIB 85821130368</item>
      <item>, OIB 65378158056</item>
    </izvorni_sadrzaj>
    <derivirana_varijabla naziv="DomainObject.Predmet.SudioniciListNazivOIB_1">
      <item>, OIB 50559884153</item>
      <item>, OIB 85821130368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087D98-FCBA-4A37-A766-E0CF2ACDC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2709</properties:Characters>
  <properties:Lines>85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2018-10-24T10:29:00Z</cp:lastPrinted>
  <dcterms:modified xmlns:xsi="http://www.w3.org/2001/XMLSchema-instance" xsi:type="dcterms:W3CDTF">2018-10-24T10:43:00Z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St-695/2018-9 / Odluka - Rješenje (RJ._poziv_na_uplatu_predvid._troška._troška)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