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5bae" w14:paraId="de85bae" w:rsidRDefault="00115961" w:rsidP="006074E2" w:rsidR="006074E2" w:rsidRPr="006074E2">
      <w:pPr>
        <w15:collapsed w:val="false"/>
        <w:rPr>
          <w:rFonts w:eastAsiaTheme="minorHAnsi"/>
          <w:lang w:eastAsia="en-US"/>
        </w:rPr>
      </w:pPr>
      <w:bookmarkStart w:name="_GoBack" w:id="0"/>
      <w:bookmarkEnd w:id="0"/>
      <w:r>
        <w:t xml:space="preserve"> </w:t>
      </w:r>
      <w:r w:rsidR="006074E2" w:rsidRPr="006074E2">
        <w:rPr>
          <w:rFonts w:eastAsiaTheme="minorHAnsi"/>
          <w:noProof/>
        </w:rPr>
        <w:t xml:space="preserve">                    </w:t>
      </w:r>
      <w:r w:rsidR="006074E2" w:rsidRPr="006074E2">
        <w:rPr>
          <w:rFonts w:eastAsiaTheme="minorHAnsi"/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        REPUBLIKA HRVATSKA</w:t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TRGOVAČKI SUD U VARAŽDINU</w:t>
      </w:r>
    </w:p>
    <w:p w:rsidRDefault="00115961" w:rsidP="00115961" w:rsidR="00115961" w:rsidRPr="006074E2">
      <w:pPr>
        <w:rPr>
          <w:color w:val="FFFFFF"/>
        </w:rPr>
      </w:pPr>
      <w:r>
        <w:t xml:space="preserve">    </w:t>
      </w:r>
      <w:r w:rsidR="006074E2">
        <w:rPr>
          <w:color w:val="FFFFFF"/>
        </w:rPr>
        <w:t xml:space="preserve">Varaždin, braće </w:t>
      </w:r>
    </w:p>
    <w:p w:rsidRDefault="0073348A" w:rsidP="0073348A" w:rsidR="00115961">
      <w:pPr>
        <w:jc w:val="center"/>
      </w:pPr>
      <w:r>
        <w:t>R E P U B L I K A  H R V A T S K A</w:t>
      </w:r>
    </w:p>
    <w:p w:rsidRDefault="0073348A" w:rsidP="00115961" w:rsidR="0073348A"/>
    <w:p w:rsidRDefault="00115961" w:rsidP="00115961" w:rsidR="00115961">
      <w:pPr>
        <w:jc w:val="center"/>
      </w:pPr>
      <w:r>
        <w:t>R J E Š E NJ E</w:t>
      </w:r>
    </w:p>
    <w:p w:rsidRDefault="00115961" w:rsidP="00115961" w:rsidR="00115961"/>
    <w:p w:rsidRDefault="00DA2D07" w:rsidP="00772E4E" w:rsidR="00772E4E">
      <w:pPr>
        <w:jc w:val="both"/>
      </w:pPr>
      <w:r>
        <w:tab/>
      </w:r>
      <w:r w:rsidR="00772E4E">
        <w:t>Trgovački sud u Varaždinu po sutkinji toga suda Meliti Poljanec-Bubaš, kao stečajnoj sutkinji u stečajnom predmetu povodom prijedloga predlagatelja Financijske agencije Regionalni centar Zagreb, Podružnica Varaždin, Augusta Cesarca 2, Varaždin, za otvaranje stečajnog postupka nad dužnikom HILDOMONT d.o.o., OIB: 05963935928, Molve (Općina Molve), Virovska 34, dana 6. travnja 2017.</w:t>
      </w:r>
    </w:p>
    <w:p w:rsidRDefault="00C93FCE" w:rsidP="00D54F8C" w:rsidR="00C93FCE">
      <w:pPr>
        <w:tabs>
          <w:tab w:pos="0" w:val="left"/>
        </w:tabs>
        <w:jc w:val="both"/>
      </w:pPr>
    </w:p>
    <w:p w:rsidRDefault="00115961" w:rsidP="00115961" w:rsidR="00115961"/>
    <w:p w:rsidRDefault="00115961" w:rsidP="00115961" w:rsidR="00115961">
      <w:pPr>
        <w:jc w:val="center"/>
      </w:pPr>
      <w:r>
        <w:t>r i j e š i o</w:t>
      </w:r>
      <w:r w:rsidR="0073348A">
        <w:t xml:space="preserve">  j e           </w:t>
      </w:r>
    </w:p>
    <w:p w:rsidRDefault="00115961" w:rsidP="00115961" w:rsidR="00115961"/>
    <w:p w:rsidRDefault="00115961" w:rsidP="003C1515" w:rsidR="00115961">
      <w:pPr>
        <w:jc w:val="both"/>
      </w:pPr>
      <w:r>
        <w:tab/>
      </w:r>
      <w:r w:rsidR="003C1515">
        <w:t xml:space="preserve">Odgađa se </w:t>
      </w:r>
      <w:r w:rsidR="00D47A86">
        <w:t>ročište</w:t>
      </w:r>
      <w:r w:rsidR="00034932">
        <w:t xml:space="preserve"> radi očitovanja o prijedlogu za otvaranje stečajnog postupka i davanja obavijesti iz čl. 117. Stečajnog zakona("Narodne novine" broj 71/15; dalje:SZ) i radi utvrđivanja uvjeta za otvaranje stečajnog postupka nad dužnikom</w:t>
      </w:r>
      <w:r w:rsidR="003C1515">
        <w:t xml:space="preserve"> zakazan</w:t>
      </w:r>
      <w:r w:rsidR="00D47A86">
        <w:t>o</w:t>
      </w:r>
      <w:r w:rsidR="003C1515">
        <w:t xml:space="preserve"> za dan </w:t>
      </w:r>
      <w:r w:rsidR="00772E4E">
        <w:t>4. svibnja 2017.</w:t>
      </w:r>
      <w:r w:rsidR="00D47A86">
        <w:t xml:space="preserve">, </w:t>
      </w:r>
      <w:r w:rsidR="003C1515">
        <w:t>a novo ročište se zakazuje za</w:t>
      </w:r>
    </w:p>
    <w:p w:rsidRDefault="0073348A" w:rsidP="00115961" w:rsidR="0073348A"/>
    <w:p w:rsidRDefault="0073348A" w:rsidP="0073348A" w:rsidR="00115961">
      <w:pPr>
        <w:jc w:val="center"/>
        <w:rPr>
          <w:u w:val="single"/>
        </w:rPr>
      </w:pPr>
      <w:r>
        <w:rPr>
          <w:u w:val="single"/>
        </w:rPr>
        <w:t xml:space="preserve">dan </w:t>
      </w:r>
      <w:r w:rsidR="00772E4E">
        <w:rPr>
          <w:u w:val="single"/>
        </w:rPr>
        <w:t>5</w:t>
      </w:r>
      <w:r w:rsidR="001C3378">
        <w:rPr>
          <w:u w:val="single"/>
        </w:rPr>
        <w:t xml:space="preserve">. </w:t>
      </w:r>
      <w:r w:rsidR="00772E4E">
        <w:rPr>
          <w:u w:val="single"/>
        </w:rPr>
        <w:t>svibnja</w:t>
      </w:r>
      <w:r w:rsidR="001C3378">
        <w:rPr>
          <w:u w:val="single"/>
        </w:rPr>
        <w:t xml:space="preserve"> </w:t>
      </w:r>
      <w:r w:rsidR="00772E4E">
        <w:rPr>
          <w:u w:val="single"/>
        </w:rPr>
        <w:t>2017</w:t>
      </w:r>
      <w:r w:rsidR="00DA2D07">
        <w:rPr>
          <w:u w:val="single"/>
        </w:rPr>
        <w:t>. u 08,45</w:t>
      </w:r>
      <w:r w:rsidR="003C1515">
        <w:rPr>
          <w:u w:val="single"/>
        </w:rPr>
        <w:t xml:space="preserve"> sati</w:t>
      </w:r>
    </w:p>
    <w:p w:rsidRDefault="00115961" w:rsidP="00115961" w:rsidR="00115961">
      <w:pPr>
        <w:jc w:val="center"/>
        <w:rPr>
          <w:u w:val="single"/>
        </w:rPr>
      </w:pPr>
      <w:r>
        <w:rPr>
          <w:u w:val="single"/>
        </w:rPr>
        <w:t xml:space="preserve">kod ovog suda u Varaždinu, </w:t>
      </w:r>
      <w:r w:rsidR="0073348A">
        <w:rPr>
          <w:u w:val="single"/>
        </w:rPr>
        <w:t>Braće</w:t>
      </w:r>
      <w:r w:rsidR="00772E4E">
        <w:rPr>
          <w:u w:val="single"/>
        </w:rPr>
        <w:t xml:space="preserve"> Radić 2, soba br. 223</w:t>
      </w:r>
      <w:r>
        <w:rPr>
          <w:u w:val="single"/>
        </w:rPr>
        <w:t>/II</w:t>
      </w:r>
    </w:p>
    <w:p w:rsidRDefault="00115961" w:rsidP="00115961" w:rsidR="00115961">
      <w:pPr>
        <w:jc w:val="center"/>
        <w:rPr>
          <w:u w:val="single"/>
        </w:rPr>
      </w:pPr>
    </w:p>
    <w:p w:rsidRDefault="0073348A" w:rsidP="00115961" w:rsidR="0073348A">
      <w:pPr>
        <w:jc w:val="center"/>
        <w:rPr>
          <w:u w:val="single"/>
        </w:rPr>
      </w:pPr>
    </w:p>
    <w:p w:rsidRDefault="00115961" w:rsidP="0073348A" w:rsidR="00115961">
      <w:pPr>
        <w:ind w:firstLine="708"/>
        <w:jc w:val="both"/>
      </w:pPr>
      <w:r>
        <w:t>na koj</w:t>
      </w:r>
      <w:r w:rsidR="0073348A">
        <w:t>e se dostavom ovjerovljenog prijepisa ovog rješenja pozivaju:</w:t>
      </w:r>
    </w:p>
    <w:p w:rsidRDefault="0073348A" w:rsidP="0073348A" w:rsidR="0073348A" w:rsidRPr="00034932">
      <w:pPr>
        <w:jc w:val="both"/>
      </w:pPr>
    </w:p>
    <w:p w:rsidRDefault="00772E4E" w:rsidP="00772E4E" w:rsidR="00772E4E" w:rsidRPr="00772E4E">
      <w:pPr>
        <w:pStyle w:val="Odlomakpopisa"/>
        <w:numPr>
          <w:ilvl w:val="0"/>
          <w:numId w:val="3"/>
        </w:numPr>
        <w:spacing w:after="0"/>
        <w:rPr>
          <w:sz w:val="24"/>
          <w:szCs w:val="24"/>
        </w:rPr>
      </w:pPr>
      <w:r w:rsidRPr="00772E4E">
        <w:rPr>
          <w:sz w:val="24"/>
          <w:szCs w:val="24"/>
        </w:rPr>
        <w:t xml:space="preserve">predlagatelj Financijska agencija, Regionalni centar Zagreb, Podružnica Varaždin, Augusta Cesarca 2, Varaždin, </w:t>
      </w:r>
    </w:p>
    <w:p w:rsidRDefault="00772E4E" w:rsidP="00772E4E" w:rsidR="00772E4E" w:rsidRPr="00772E4E">
      <w:pPr>
        <w:pStyle w:val="Odlomakpopisa"/>
        <w:numPr>
          <w:ilvl w:val="0"/>
          <w:numId w:val="3"/>
        </w:numPr>
        <w:spacing w:after="0"/>
        <w:rPr>
          <w:sz w:val="24"/>
          <w:szCs w:val="24"/>
        </w:rPr>
      </w:pPr>
      <w:r w:rsidRPr="00772E4E">
        <w:rPr>
          <w:sz w:val="24"/>
          <w:szCs w:val="24"/>
        </w:rPr>
        <w:t>direktor dužnika, Tomislav Lukić, OIB: 38156298057, Đurđevac, Ivana Gorana Kovačića 32</w:t>
      </w:r>
    </w:p>
    <w:p w:rsidRDefault="00772E4E" w:rsidP="00772E4E" w:rsidR="00772E4E" w:rsidRPr="00772E4E">
      <w:pPr>
        <w:pStyle w:val="Odlomakpopisa"/>
        <w:numPr>
          <w:ilvl w:val="0"/>
          <w:numId w:val="3"/>
        </w:numPr>
        <w:spacing w:after="0"/>
        <w:rPr>
          <w:sz w:val="24"/>
          <w:szCs w:val="24"/>
        </w:rPr>
      </w:pPr>
      <w:r w:rsidRPr="00772E4E">
        <w:rPr>
          <w:sz w:val="24"/>
          <w:szCs w:val="24"/>
        </w:rPr>
        <w:t>Županijsko državno odvjetništvo u Varaždinu kao zastupnik po zakonu Ministarstva financija Republike Hrvatske, Porezne uprave.</w:t>
      </w:r>
    </w:p>
    <w:p w:rsidRDefault="00C637BB" w:rsidP="00D54F8C" w:rsidR="00C637BB">
      <w:pPr>
        <w:ind w:left="708"/>
        <w:jc w:val="both"/>
      </w:pPr>
    </w:p>
    <w:p w:rsidRDefault="00115961" w:rsidP="00115961" w:rsidR="0073348A">
      <w:pPr>
        <w:jc w:val="center"/>
      </w:pPr>
      <w:r>
        <w:t xml:space="preserve">U Varaždinu, </w:t>
      </w:r>
      <w:r w:rsidR="00772E4E">
        <w:t>6</w:t>
      </w:r>
      <w:r w:rsidR="001C3378">
        <w:t xml:space="preserve">. </w:t>
      </w:r>
      <w:r w:rsidR="00772E4E">
        <w:t>travnja 2017</w:t>
      </w:r>
      <w:r w:rsidR="001C3378">
        <w:t xml:space="preserve">. </w:t>
      </w:r>
      <w:r w:rsidR="003C1515">
        <w:t xml:space="preserve"> </w:t>
      </w:r>
    </w:p>
    <w:p w:rsidRDefault="0073348A" w:rsidP="00115961" w:rsidR="0073348A">
      <w:pPr>
        <w:jc w:val="center"/>
      </w:pPr>
    </w:p>
    <w:p w:rsidRDefault="00D54F8C" w:rsidP="00115961" w:rsidR="00D54F8C">
      <w:pPr>
        <w:jc w:val="center"/>
      </w:pPr>
    </w:p>
    <w:p w:rsidRDefault="0073348A" w:rsidP="00AD29B7" w:rsidR="007F0036">
      <w:pPr>
        <w:ind w:left="4956"/>
        <w:jc w:val="center"/>
      </w:pPr>
      <w:r>
        <w:t>Sutkinja</w:t>
      </w:r>
    </w:p>
    <w:p w:rsidRDefault="0073348A" w:rsidP="00FF69DA" w:rsidR="00B10300">
      <w:pPr>
        <w:ind w:left="4956"/>
        <w:jc w:val="center"/>
      </w:pPr>
      <w:r>
        <w:t>Melita Poljanec Bubaš</w:t>
      </w:r>
      <w:r w:rsidR="00D60D24">
        <w:t>, v.r.</w:t>
      </w:r>
    </w:p>
    <w:p w:rsidRDefault="00D60D24" w:rsidP="00FF69DA" w:rsidR="00D60D24">
      <w:pPr>
        <w:ind w:left="4956"/>
        <w:jc w:val="center"/>
      </w:pPr>
    </w:p>
    <w:p w:rsidRDefault="00702CBF" w:rsidP="00FF69DA" w:rsidR="00702CBF">
      <w:pPr>
        <w:ind w:left="4956"/>
        <w:jc w:val="center"/>
      </w:pPr>
    </w:p>
    <w:p w:rsidRDefault="00B10300" w:rsidP="0073348A" w:rsidR="00B10300">
      <w:pPr>
        <w:ind w:left="4956"/>
        <w:jc w:val="center"/>
      </w:pPr>
    </w:p>
    <w:p w:rsidRDefault="00115961" w:rsidP="0073348A" w:rsidR="00DA2D07">
      <w:r>
        <w:t xml:space="preserve">                                                                                                                                                                          </w:t>
      </w:r>
      <w:r w:rsidR="00D30333">
        <w:t xml:space="preserve">                 </w:t>
      </w:r>
      <w:r w:rsidR="00D60D24">
        <w:tab/>
      </w:r>
    </w:p>
    <w:p w:rsidRDefault="00115961" w:rsidP="0073348A" w:rsidR="00115961">
      <w:r>
        <w:tab/>
      </w:r>
      <w:r>
        <w:tab/>
      </w:r>
      <w:r>
        <w:tab/>
      </w:r>
      <w:r>
        <w:tab/>
      </w:r>
    </w:p>
    <w:p w:rsidRDefault="0073348A" w:rsidP="00115961" w:rsidR="00115961">
      <w:r>
        <w:lastRenderedPageBreak/>
        <w:t xml:space="preserve">UPUTA O PRAVNOM LIJEKU: </w:t>
      </w:r>
    </w:p>
    <w:p w:rsidRDefault="00115961" w:rsidP="00115961" w:rsidR="00115961">
      <w:pPr>
        <w:jc w:val="both"/>
      </w:pPr>
      <w:r>
        <w:t>Protiv ovog rješenja žalba nije dopuštena.</w:t>
      </w:r>
    </w:p>
    <w:p w:rsidRDefault="00D30333" w:rsidP="00115961" w:rsidR="00D30333"/>
    <w:p w:rsidRDefault="00115961" w:rsidP="00115961" w:rsidR="00115961">
      <w:r>
        <w:t>DNA:</w:t>
      </w:r>
    </w:p>
    <w:p w:rsidRDefault="00772E4E" w:rsidP="00772E4E" w:rsidR="00772E4E" w:rsidRPr="00772E4E">
      <w:pPr>
        <w:pStyle w:val="Odlomakpopisa"/>
        <w:numPr>
          <w:ilvl w:val="0"/>
          <w:numId w:val="4"/>
        </w:numPr>
        <w:spacing w:after="0"/>
        <w:rPr>
          <w:sz w:val="24"/>
          <w:szCs w:val="24"/>
        </w:rPr>
      </w:pPr>
      <w:r w:rsidRPr="00772E4E">
        <w:rPr>
          <w:sz w:val="24"/>
          <w:szCs w:val="24"/>
        </w:rPr>
        <w:t>predlagatelj Financijska agencija, Podružnica Varaždin, 42000 Varaždin, Ul. Augusta Cesarca 2</w:t>
      </w:r>
    </w:p>
    <w:p w:rsidRDefault="00772E4E" w:rsidP="00772E4E" w:rsidR="00772E4E" w:rsidRPr="00772E4E">
      <w:pPr>
        <w:pStyle w:val="Odlomakpopisa"/>
        <w:numPr>
          <w:ilvl w:val="0"/>
          <w:numId w:val="4"/>
        </w:numPr>
        <w:spacing w:after="0"/>
        <w:rPr>
          <w:sz w:val="24"/>
          <w:szCs w:val="24"/>
        </w:rPr>
      </w:pPr>
      <w:r w:rsidRPr="00772E4E">
        <w:rPr>
          <w:sz w:val="24"/>
          <w:szCs w:val="24"/>
        </w:rPr>
        <w:t>dužnik HILDOMONT d.o.o., 48327 Molve, Virovska 34</w:t>
      </w:r>
    </w:p>
    <w:p w:rsidRDefault="00772E4E" w:rsidP="00772E4E" w:rsidR="00772E4E" w:rsidRPr="00772E4E">
      <w:pPr>
        <w:pStyle w:val="Odlomakpopisa"/>
        <w:numPr>
          <w:ilvl w:val="0"/>
          <w:numId w:val="4"/>
        </w:numPr>
        <w:spacing w:after="0"/>
        <w:rPr>
          <w:sz w:val="24"/>
          <w:szCs w:val="24"/>
        </w:rPr>
      </w:pPr>
      <w:r w:rsidRPr="00772E4E">
        <w:rPr>
          <w:sz w:val="24"/>
          <w:szCs w:val="24"/>
        </w:rPr>
        <w:t>direktor dužnika, Tomislav Lukić, 48350 Đurđevac, Ivana Gorana Kovačića 32</w:t>
      </w:r>
    </w:p>
    <w:p w:rsidRDefault="00772E4E" w:rsidP="00772E4E" w:rsidR="00772E4E" w:rsidRPr="00772E4E">
      <w:pPr>
        <w:pStyle w:val="Odlomakpopisa"/>
        <w:numPr>
          <w:ilvl w:val="0"/>
          <w:numId w:val="4"/>
        </w:numPr>
        <w:spacing w:after="0"/>
        <w:rPr>
          <w:sz w:val="24"/>
          <w:szCs w:val="24"/>
        </w:rPr>
      </w:pPr>
      <w:r w:rsidRPr="00772E4E">
        <w:rPr>
          <w:sz w:val="24"/>
          <w:szCs w:val="24"/>
        </w:rPr>
        <w:t>Županijsko državno odvjetništvo u Varaždinu, 42000 Varaždin, Ul. braće Radić 2</w:t>
      </w:r>
    </w:p>
    <w:p w:rsidRDefault="00772E4E" w:rsidP="00772E4E" w:rsidR="00772E4E" w:rsidRPr="00772E4E">
      <w:pPr>
        <w:pStyle w:val="Odlomakpopisa"/>
        <w:numPr>
          <w:ilvl w:val="0"/>
          <w:numId w:val="4"/>
        </w:numPr>
        <w:spacing w:after="0"/>
        <w:rPr>
          <w:sz w:val="24"/>
          <w:szCs w:val="24"/>
        </w:rPr>
      </w:pPr>
      <w:r w:rsidRPr="00772E4E">
        <w:rPr>
          <w:sz w:val="24"/>
          <w:szCs w:val="24"/>
        </w:rPr>
        <w:t>stečajna e-Oglasna ploča suda</w:t>
      </w:r>
    </w:p>
    <w:p w:rsidRDefault="0078284A" w:rsidP="00034932" w:rsidR="0078284A">
      <w:pPr>
        <w:jc w:val="both"/>
      </w:pPr>
    </w:p>
    <w:p w:rsidRDefault="003C56DE" w:rsidP="00034932" w:rsidR="003C56DE">
      <w:pPr>
        <w:jc w:val="both"/>
      </w:pPr>
    </w:p>
    <w:sectPr w:rsidSect="00D54F8C" w:rsidR="003C56DE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D19" w:rsidP="0073348A" w:rsidR="00A00D19">
      <w:r>
        <w:separator/>
      </w:r>
    </w:p>
  </w:endnote>
  <w:endnote w:id="0" w:type="continuationSeparator">
    <w:p w:rsidRDefault="00A00D19" w:rsidP="0073348A" w:rsidR="00A00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D19" w:rsidP="0073348A" w:rsidR="00A00D19">
      <w:r>
        <w:separator/>
      </w:r>
    </w:p>
  </w:footnote>
  <w:footnote w:id="0" w:type="continuationSeparator">
    <w:p w:rsidRDefault="00A00D19" w:rsidP="0073348A" w:rsidR="00A00D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9316008"/>
      <w:docPartObj>
        <w:docPartGallery w:val="Page Numbers (Top of Page)"/>
        <w:docPartUnique/>
      </w:docPartObj>
    </w:sdtPr>
    <w:sdtEndPr/>
    <w:sdtContent>
      <w:p w:rsidRDefault="00D54F8C" w:rsidR="00D54F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CBF">
          <w:rPr>
            <w:noProof/>
          </w:rPr>
          <w:t>2</w:t>
        </w:r>
        <w:r>
          <w:fldChar w:fldCharType="end"/>
        </w:r>
      </w:p>
    </w:sdtContent>
  </w:sdt>
  <w:p w:rsidRDefault="00C637BB" w:rsidP="00772E4E" w:rsidR="00DA2D07">
    <w:pPr>
      <w:jc w:val="right"/>
    </w:pPr>
    <w:r>
      <w:tab/>
    </w:r>
    <w:r>
      <w:tab/>
    </w:r>
    <w:r w:rsidR="00772E4E">
      <w:t>Poslovni broj: 2 St-1141/16-5</w:t>
    </w:r>
  </w:p>
  <w:p w:rsidRDefault="0073348A" w:rsidR="007334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F8C" w:rsidP="00D54F8C" w:rsidR="00D54F8C">
    <w:pPr>
      <w:jc w:val="right"/>
    </w:pPr>
    <w:r>
      <w:t>P</w:t>
    </w:r>
    <w:r w:rsidR="00034932">
      <w:t>oslovni broj: 2 St-</w:t>
    </w:r>
    <w:r w:rsidR="00772E4E">
      <w:t>1141/16-5</w:t>
    </w:r>
  </w:p>
  <w:p w:rsidRDefault="00D54F8C" w:rsidR="00D54F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34932"/>
    <w:rsid w:val="000B4123"/>
    <w:rsid w:val="00115961"/>
    <w:rsid w:val="00155E1B"/>
    <w:rsid w:val="001C3378"/>
    <w:rsid w:val="001E76A8"/>
    <w:rsid w:val="003178D4"/>
    <w:rsid w:val="003C1515"/>
    <w:rsid w:val="003C56DE"/>
    <w:rsid w:val="004E106A"/>
    <w:rsid w:val="005534BF"/>
    <w:rsid w:val="00597C1F"/>
    <w:rsid w:val="006074E2"/>
    <w:rsid w:val="006E29FE"/>
    <w:rsid w:val="00702CBF"/>
    <w:rsid w:val="00717542"/>
    <w:rsid w:val="0073348A"/>
    <w:rsid w:val="00772E4E"/>
    <w:rsid w:val="0078284A"/>
    <w:rsid w:val="007B7378"/>
    <w:rsid w:val="007E33ED"/>
    <w:rsid w:val="007F0036"/>
    <w:rsid w:val="008703C9"/>
    <w:rsid w:val="00994ED5"/>
    <w:rsid w:val="00A00D19"/>
    <w:rsid w:val="00A81296"/>
    <w:rsid w:val="00AD29B7"/>
    <w:rsid w:val="00B10300"/>
    <w:rsid w:val="00BA1332"/>
    <w:rsid w:val="00BB2665"/>
    <w:rsid w:val="00BE2CAA"/>
    <w:rsid w:val="00C637BB"/>
    <w:rsid w:val="00C93FCE"/>
    <w:rsid w:val="00CB61C3"/>
    <w:rsid w:val="00D30333"/>
    <w:rsid w:val="00D47A86"/>
    <w:rsid w:val="00D54F8C"/>
    <w:rsid w:val="00D60D24"/>
    <w:rsid w:val="00D70B97"/>
    <w:rsid w:val="00D70E45"/>
    <w:rsid w:val="00D91F66"/>
    <w:rsid w:val="00DA2D07"/>
    <w:rsid w:val="00ED2E79"/>
    <w:rsid w:val="00EF5635"/>
    <w:rsid w:val="00F476D3"/>
    <w:rsid w:val="00FF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74E2"/>
    <w:rPr>
      <w:rFonts w:cs="Tahoma" w:hAnsi="Tahoma" w:ascii="Tahoma"/>
      <w:sz w:val="16"/>
      <w:szCs w:val="16"/>
    </w:rPr>
  </w:style>
  <w:style w:customStyle="true" w:styleId="PozadinaSvijetloZelena" w:type="character">
    <w:name w:val="Pozadina_SvijetloZelena"/>
    <w:basedOn w:val="Zadanifontodlomka"/>
    <w:rsid w:val="00BE2CA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eSPISCCParagraphDefaultFont" w:type="character">
    <w:name w:val="eSPIS_CC_Paragraph Default Font"/>
    <w:basedOn w:val="Zadanifontodlomka"/>
    <w:rsid w:val="006E29FE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702CBF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702C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CBF"/>
    <w:rPr>
      <w:rFonts w:cs="Times New Roman" w:hAnsi="Times New Roman" w:ascii="Times New Roman" w:hint="default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74E2"/>
    <w:rPr>
      <w:rFonts w:ascii="Tahoma" w:cs="Tahoma" w:hAnsi="Tahoma"/>
      <w:sz w:val="16"/>
      <w:szCs w:val="16"/>
    </w:rPr>
  </w:style>
  <w:style w:customStyle="1" w:styleId="PozadinaSvijetloZelena" w:type="character">
    <w:name w:val="Pozadina_SvijetloZelena"/>
    <w:basedOn w:val="Zadanifontodlomka"/>
    <w:rsid w:val="00BE2CA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6E29FE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702CBF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702C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CBF"/>
    <w:rPr>
      <w:rFonts w:ascii="Times New Roman" w:cs="Times New Roman" w:hAnsi="Times New Roman" w:hint="default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970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2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4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862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86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32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48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69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246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10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HILDOMONT društvo s ograničenom odgovornošću za proizvodnju, trgovinu i usluge zastupanog po punomoćniku Tomislav Lukić</izvorni_sadrzaj>
    <derivirana_varijabla naziv="DomainObject.Predmet.ProtustrankaFormated_1">  HILDOMONT društvo s ograničenom odgovornošću za proizvodnju, trgovinu i usluge zastupanog po punomoćniku Tomislav Lukić</derivirana_varijabla>
  </DomainObject.Predmet.ProtustrankaFormated>
  <DomainObject.Predmet.ProtustrankaFormatedOIB>
    <izvorni_sadrzaj>  HILDOMONT društvo s ograničenom odgovornošću za proizvodnju, trgovinu i usluge, OIB 05963935928 zastupanog po punomoćniku Tomislav Lukić</izvorni_sadrzaj>
    <derivirana_varijabla naziv="DomainObject.Predmet.ProtustrankaFormatedOIB_1">  HILDOMONT društvo s ograničenom odgovornošću za proizvodnju, trgovinu i usluge, OIB 05963935928 zastupanog po punomoćniku Tomislav Lukić</derivirana_varijabla>
  </DomainObject.Predmet.ProtustrankaFormatedOIB>
  <DomainObject.Predmet.ProtustrankaFormatedWithAdress>
    <izvorni_sadrzaj> HILDOMONT društvo s ograničenom odgovornošću za proizvodnju, trgovinu i usluge, Virovska 34, 48327 Molve zastupanog po punomoćniku Tomislav Lukić</izvorni_sadrzaj>
    <derivirana_varijabla naziv="DomainObject.Predmet.ProtustrankaFormatedWithAdress_1"> HILDOMONT društvo s ograničenom odgovornošću za proizvodnju, trgovinu i usluge, Virovska 34, 48327 Molve zastupanog po punomoćniku Tomislav Lukić</derivirana_varijabla>
  </DomainObject.Predmet.ProtustrankaFormatedWithAdress>
  <DomainObject.Predmet.ProtustrankaFormatedWithAdressOIB>
    <izvorni_sadrzaj> HILDOMONT društvo s ograničenom odgovornošću za proizvodnju, trgovinu i usluge, OIB 05963935928, Virovska 34, 48327 Molve zastupanog po punomoćniku Tomislav Lukić</izvorni_sadrzaj>
    <derivirana_varijabla naziv="DomainObject.Predmet.ProtustrankaFormatedWithAdressOIB_1"> HILDOMONT društvo s ograničenom odgovornošću za proizvodnju, trgovinu i usluge, OIB 05963935928, Virovska 34, 48327 Molve zastupanog po punomoćniku Tomislav Lukić</derivirana_varijabla>
  </DomainObject.Predmet.ProtustrankaFormatedWithAdressOIB>
  <DomainObject.Predmet.ProtustrankaWithAdress>
    <izvorni_sadrzaj>HILDOMONT društvo s ograničenom odgovornošću za proizvodnju, trgovinu i usluge Virovska 34, 48327 Molve</izvorni_sadrzaj>
    <derivirana_varijabla naziv="DomainObject.Predmet.ProtustrankaWithAdress_1">HILDOMONT društvo s ograničenom odgovornošću za proizvodnju, trgovinu i usluge Virovska 34, 48327 Molve</derivirana_varijabla>
  </DomainObject.Predmet.ProtustrankaWithAdress>
  <DomainObject.Predmet.ProtustrankaWithAdressOIB>
    <izvorni_sadrzaj>HILDOMONT društvo s ograničenom odgovornošću za proizvodnju, trgovinu i usluge, OIB 05963935928, Virovska 34, 48327 Molve</izvorni_sadrzaj>
    <derivirana_varijabla naziv="DomainObject.Predmet.ProtustrankaWithAdressOIB_1">HILDOMONT društvo s ograničenom odgovornošću za proizvodnju, trgovinu i usluge, OIB 05963935928, Virovska 34, 48327 Molve</derivirana_varijabla>
  </DomainObject.Predmet.ProtustrankaWithAdressOIB>
  <DomainObject.Predmet.ProtustrankaNazivFormated>
    <izvorni_sadrzaj>HILDOMONT društvo s ograničenom odgovornošću za proizvodnju, trgovinu i usluge</izvorni_sadrzaj>
    <derivirana_varijabla naziv="DomainObject.Predmet.ProtustrankaNazivFormated_1">HILDOMONT društvo s ograničenom odgovornošću za proizvodnju, trgovinu i usluge</derivirana_varijabla>
  </DomainObject.Predmet.ProtustrankaNazivFormated>
  <DomainObject.Predmet.ProtustrankaNazivFormatedOIB>
    <izvorni_sadrzaj>HILDOMONT društvo s ograničenom odgovornošću za proizvodnju, trgovinu i usluge, OIB 05963935928</izvorni_sadrzaj>
    <derivirana_varijabla naziv="DomainObject.Predmet.ProtustrankaNazivFormatedOIB_1">HILDOMONT društvo s ograničenom odgovornošću za proizvodnju, trgovinu i usluge, OIB 05963935928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7390873.52</izvorni_sadrzaj>
    <derivirana_varijabla naziv="DomainObject.Predmet.TrenutnaVrijednost_1">7390873.52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HILDOMONT društvo s ograničenom odgovornošću za proizvodnju, trgovinu i usluge zastupanog po punomoćniku Tomislav Lukić</item>
    </izvorni_sadrzaj>
    <derivirana_varijabla naziv="DomainObject.Predmet.ProtuStrankaListFormated_1">
      <item>HILDOMONT društvo s ograničenom odgovornošću za proizvodnju, trgovinu i usluge zastupanog po punomoćniku Tomislav Lukić</item>
    </derivirana_varijabla>
  </DomainObject.Predmet.ProtuStrankaListFormated>
  <DomainObject.Predmet.ProtuStrankaListFormatedOIB>
    <izvorni_sadrzaj>
      <item>HILDOMONT društvo s ograničenom odgovornošću za proizvodnju, trgovinu i usluge, OIB 05963935928 zastupanog po punomoćniku Tomislav Lukić</item>
    </izvorni_sadrzaj>
    <derivirana_varijabla naziv="DomainObject.Predmet.ProtuStrankaListFormatedOIB_1">
      <item>HILDOMONT društvo s ograničenom odgovornošću za proizvodnju, trgovinu i usluge, OIB 05963935928 zastupanog po punomoćniku Tomislav Lukić</item>
    </derivirana_varijabla>
  </DomainObject.Predmet.ProtuStrankaListFormatedOIB>
  <DomainObject.Predmet.ProtuStrankaListFormatedWithAdress>
    <izvorni_sadrzaj>
      <item>HILDOMONT društvo s ograničenom odgovornošću za proizvodnju, trgovinu i usluge, Virovska 34, 48327 Molve zastupanog po punomoćniku Tomislav Lukić</item>
    </izvorni_sadrzaj>
    <derivirana_varijabla naziv="DomainObject.Predmet.ProtuStrankaListFormatedWithAdress_1">
      <item>HILDOMONT društvo s ograničenom odgovornošću za proizvodnju, trgovinu i usluge, Virovska 34, 48327 Molve zastupanog po punomoćniku Tomislav Lukić</item>
    </derivirana_varijabla>
  </DomainObject.Predmet.ProtuStrankaListFormatedWithAdress>
  <DomainObject.Predmet.ProtuStrankaListFormatedWithAdressOIB>
    <izvorni_sadrzaj>
      <item>HILDOMONT društvo s ograničenom odgovornošću za proizvodnju, trgovinu i usluge, OIB 05963935928, Virovska 34, 48327 Molve zastupanog po punomoćniku Tomislav Lukić</item>
    </izvorni_sadrzaj>
    <derivirana_varijabla naziv="DomainObject.Predmet.ProtuStrankaListFormatedWithAdressOIB_1">
      <item>HILDOMONT društvo s ograničenom odgovornošću za proizvodnju, trgovinu i usluge, OIB 05963935928, Virovska 34, 48327 Molve zastupanog po punomoćniku Tomislav Lukić</item>
    </derivirana_varijabla>
  </DomainObject.Predmet.ProtuStrankaListFormatedWithAdressOIB>
  <DomainObject.Predmet.ProtuStrankaListNazivFormated>
    <izvorni_sadrzaj>
      <item>HILDOMONT društvo s ograničenom odgovornošću za proizvodnju, trgovinu i usluge</item>
    </izvorni_sadrzaj>
    <derivirana_varijabla naziv="DomainObject.Predmet.ProtuStrankaListNazivFormated_1">
      <item>HILDOMONT društvo s ograničenom odgovornošću za proizvodnju, trgovinu i usluge</item>
    </derivirana_varijabla>
  </DomainObject.Predmet.ProtuStrankaListNazivFormated>
  <DomainObject.Predmet.ProtuStrankaListNazivFormatedOIB>
    <izvorni_sadrzaj>
      <item>HILDOMONT društvo s ograničenom odgovornošću za proizvodnju, trgovinu i usluge, OIB 05963935928</item>
    </izvorni_sadrzaj>
    <derivirana_varijabla naziv="DomainObject.Predmet.ProtuStrankaListNazivFormatedOIB_1">
      <item>HILDOMONT društvo s ograničenom odgovornošću za proizvodnju, trgovinu i usluge, OIB 05963935928</item>
    </derivirana_varijabla>
  </DomainObject.Predmet.ProtuStrankaListNazivFormatedOIB>
  <DomainObject.Predmet.OstaliListFormated>
    <izvorni_sadrzaj>
      <item>Sudski registar TS u Varaždinu</item>
      <item>Porezna uprava, Područni ured sjeverna Hrvatska, Ispostava Koprivnica</item>
      <item>Županijsko državno odvjetništvo u Varaždinu</item>
      <item>Tomislav Lukić punomoćnik sudionika u postupku HILDOMONT društvo s ograničenom odgovornošću za proizvodnju, trgovinu i usluge</item>
    </izvorni_sadrzaj>
    <derivirana_varijabla naziv="DomainObject.Predmet.OstaliListFormated_1">
      <item>Sudski registar TS u Varaždinu</item>
      <item>Porezna uprava, Područni ured sjeverna Hrvatska, Ispostava Koprivnica</item>
      <item>Županijsko državno odvjetništvo u Varaždinu</item>
      <item>Tomislav Lukić punomoćnik sudionika u postupku HILDOMONT društvo s ograničenom odgovornošću za proizvodnju, trgovinu i usluge</item>
    </derivirana_varijabla>
  </DomainObject.Predmet.OstaliListFormated>
  <DomainObject.Predmet.OstaliListFormatedOIB>
    <izvorni_sadrzaj>
      <item>Sudski registar TS u Varaždinu</item>
      <item>Porezna uprava, Područni ured sjeverna Hrvatska, Ispostava Koprivnica</item>
      <item>Županijsko državno odvjetništvo u Varaždinu</item>
      <item>Tomislav Lukić, OIB 38156298057 punomoćnik sudionika u postupku HILDOMONT društvo s ograničenom odgovornošću za proizvodnju, trgovinu i usluge</item>
    </izvorni_sadrzaj>
    <derivirana_varijabla naziv="DomainObject.Predmet.OstaliListFormatedOIB_1">
      <item>Sudski registar TS u Varaždinu</item>
      <item>Porezna uprava, Područni ured sjeverna Hrvatska, Ispostava Koprivnica</item>
      <item>Županijsko državno odvjetništvo u Varaždinu</item>
      <item>Tomislav Lukić, OIB 38156298057 punomoćnik sudionika u postupku HILDOMONT društvo s ograničenom odgovornošću za proizvodnju, trgovinu i usluge</item>
    </derivirana_varijabla>
  </DomainObject.Predmet.OstaliListFormatedOIB>
  <DomainObject.Predmet.OstaliListFormatedWithAdress>
    <izvorni_sadrzaj>
      <item>Sudski registar TS u Varaždinu, B. Radića 2, 42000 Varaždin</item>
      <item>Porezna uprava, Područni ured sjeverna Hrvatska, Ispostava Koprivnica, Hrvatske državnosti 7, 48000 Koprivnica</item>
      <item>Županijsko državno odvjetništvo u Varaždinu, Ul. braće Radić 2, 42000 Varaždin</item>
      <item>Tomislav Lukić, Ivana Gorana Kovačića 32, 48350 Đurđevac punomoćnik sudionika u postupku HILDOMONT društvo s ograničenom odgovornošću za proizvodnju, trgovinu i usluge</item>
    </izvorni_sadrzaj>
    <derivirana_varijabla naziv="DomainObject.Predmet.OstaliListFormatedWithAdress_1">
      <item>Sudski registar TS u Varaždinu, B. Radića 2, 42000 Varaždin</item>
      <item>Porezna uprava, Područni ured sjeverna Hrvatska, Ispostava Koprivnica, Hrvatske državnosti 7, 48000 Koprivnica</item>
      <item>Županijsko državno odvjetništvo u Varaždinu, Ul. braće Radić 2, 42000 Varaždin</item>
      <item>Tomislav Lukić, Ivana Gorana Kovačića 32, 48350 Đurđevac punomoćnik sudionika u postupku HILDOMONT društvo s ograničenom odgovornošću za proizvodnju, trgovinu i usluge</item>
    </derivirana_varijabla>
  </DomainObject.Predmet.OstaliListFormatedWithAdress>
  <DomainObject.Predmet.OstaliListFormatedWithAdressOIB>
    <izvorni_sadrzaj>
      <item>Sudski registar TS u Varaždinu, B. Radića 2, 42000 Varaždin</item>
      <item>Porezna uprava, Područni ured sjeverna Hrvatska, Ispostava Koprivnica, Hrvatske državnosti 7, 48000 Koprivnica</item>
      <item>Županijsko državno odvjetništvo u Varaždinu, Ul. braće Radić 2, 42000 Varaždin</item>
      <item>Tomislav Lukić, OIB 38156298057, Ivana Gorana Kovačića 32, 48350 Đurđevac punomoćnik sudionika u postupku HILDOMONT društvo s ograničenom odgovornošću za proizvodnju, trgovinu i usluge</item>
    </izvorni_sadrzaj>
    <derivirana_varijabla naziv="DomainObject.Predmet.OstaliListFormatedWithAdressOIB_1">
      <item>Sudski registar TS u Varaždinu, B. Radića 2, 42000 Varaždin</item>
      <item>Porezna uprava, Područni ured sjeverna Hrvatska, Ispostava Koprivnica, Hrvatske državnosti 7, 48000 Koprivnica</item>
      <item>Županijsko državno odvjetništvo u Varaždinu, Ul. braće Radić 2, 42000 Varaždin</item>
      <item>Tomislav Lukić, OIB 38156298057, Ivana Gorana Kovačića 32, 48350 Đurđevac punomoćnik sudionika u postupku HILDOMONT društvo s ograničenom odgovornošću za proizvodnju, trgovinu i usluge</item>
    </derivirana_varijabla>
  </DomainObject.Predmet.OstaliListFormatedWithAdressOIB>
  <DomainObject.Predmet.OstaliListNazivFormated>
    <izvorni_sadrzaj>
      <item>Sudski registar TS u Varaždinu</item>
      <item>Porezna uprava, Područni ured sjeverna Hrvatska, Ispostava Koprivnica</item>
      <item>Županijsko državno odvjetništvo u Varaždinu</item>
      <item>Tomislav Lukić</item>
    </izvorni_sadrzaj>
    <derivirana_varijabla naziv="DomainObject.Predmet.OstaliListNazivFormated_1">
      <item>Sudski registar TS u Varaždinu</item>
      <item>Porezna uprava, Područni ured sjeverna Hrvatska, Ispostava Koprivnica</item>
      <item>Županijsko državno odvjetništvo u Varaždinu</item>
      <item>Tomislav Lukić</item>
    </derivirana_varijabla>
  </DomainObject.Predmet.OstaliListNazivFormated>
  <DomainObject.Predmet.OstaliListNazivFormatedOIB>
    <izvorni_sadrzaj>
      <item>Sudski registar TS u Varaždinu</item>
      <item>Porezna uprava, Područni ured sjeverna Hrvatska, Ispostava Koprivnica</item>
      <item>Županijsko državno odvjetništvo u Varaždinu</item>
      <item>Tomislav Lukić, OIB 38156298057</item>
    </izvorni_sadrzaj>
    <derivirana_varijabla naziv="DomainObject.Predmet.OstaliListNazivFormatedOIB_1">
      <item>Sudski registar TS u Varaždinu</item>
      <item>Porezna uprava, Područni ured sjeverna Hrvatska, Ispostava Koprivnica</item>
      <item>Županijsko državno odvjetništvo u Varaždinu</item>
      <item>Tomislav Lukić, OIB 38156298057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HILDOMONT društvo s ograničenom odgovornošću za proizvodnju, trgovinu i usluge</izvorni_sadrzaj>
    <derivirana_varijabla naziv="DomainObject.Predmet.ProtustrankaIDrugi_1">HILDOMONT društvo s ograničenom odgovornošću za proizvodnju, trgovinu i usluge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HILDOMONT društvo s ograničenom odgovornošću za proizvodnju, trgovinu i usluge, OIB 05963935928, Virovska 34, 48327 Molve</izvorni_sadrzaj>
    <derivirana_varijabla naziv="DomainObject.Predmet.ProtustrankaIDrugiAdressOIB_1">HILDOMONT društvo s ograničenom odgovornošću za proizvodnju, trgovinu i usluge, OIB 05963935928, Virovska 34,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HILDOMONT društvo s ograničenom odgovornošću za proizvodnju, trgovinu i usluge</item>
      <item>Sudski registar TS u Varaždinu</item>
      <item>Porezna uprava, Područni ured sjeverna Hrvatska, Ispostava Koprivnica</item>
      <item>Županijsko državno odvjetništvo u Varaždinu</item>
      <item>Tomislav Lukić</item>
    </izvorni_sadrzaj>
    <derivirana_varijabla naziv="DomainObject.Predmet.SudioniciListNaziv_1">
      <item>Financijska agencija - Podružnica Varaždin</item>
      <item>HILDOMONT društvo s ograničenom odgovornošću za proizvodnju, trgovinu i usluge</item>
      <item>Sudski registar TS u Varaždinu</item>
      <item>Porezna uprava, Područni ured sjeverna Hrvatska, Ispostava Koprivnica</item>
      <item>Županijsko državno odvjetništvo u Varaždinu</item>
      <item>Tomislav Lukić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HILDOMONT društvo s ograničenom odgovornošću za proizvodnju, trgovinu i usluge, OIB 05963935928, Virovska 34,48327 Molve</item>
      <item>Sudski registar TS u Varaždinu, B. Radića 2,42000 Varaždin</item>
      <item>Porezna uprava, Područni ured sjeverna Hrvatska, Ispostava Koprivnica, Hrvatske državnosti 7,48000 Koprivnica</item>
      <item>Županijsko državno odvjetništvo u Varaždinu, Ul. braće Radić 2,42000 Varaždin</item>
      <item>Tomislav Lukić, OIB 38156298057, Ivana Gorana Kovačića 32,48350 Đurđevac</item>
    </izvorni_sadrzaj>
    <derivirana_varijabla naziv="DomainObject.Predmet.SudioniciListAdressOIB_1">
      <item>Financijska agencija - Podružnica Varaždin, OIB 85821130368, Ul. Augusta Cesarca 2,42000 Varaždin</item>
      <item>HILDOMONT društvo s ograničenom odgovornošću za proizvodnju, trgovinu i usluge, OIB 05963935928, Virovska 34,48327 Molve</item>
      <item>Sudski registar TS u Varaždinu, B. Radića 2,42000 Varaždin</item>
      <item>Porezna uprava, Područni ured sjeverna Hrvatska, Ispostava Koprivnica, Hrvatske državnosti 7,48000 Koprivnica</item>
      <item>Županijsko državno odvjetništvo u Varaždinu, Ul. braće Radić 2,42000 Varaždin</item>
      <item>Tomislav Lukić, OIB 38156298057, Ivana Gorana Kovačića 32,48350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05963935928</item>
      <item>, OIB null</item>
      <item>, OIB null</item>
      <item>, OIB null</item>
      <item>, OIB 38156298057</item>
    </izvorni_sadrzaj>
    <derivirana_varijabla naziv="DomainObject.Predmet.SudioniciListNazivOIB_1">
      <item>, OIB 85821130368</item>
      <item>, OIB 05963935928</item>
      <item>, OIB null</item>
      <item>, OIB null</item>
      <item>, OIB null</item>
      <item>, OIB 38156298057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272</properties:Words>
  <properties:Characters>1510</properties:Characters>
  <properties:Lines>57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2017-04-06T09:49:00Z</dcterms:created>
  <dc:creator>zvukelic</dc:creator>
  <cp:lastModifiedBy>Marko Makaj</cp:lastModifiedBy>
  <cp:lastPrinted>2017-04-06T09:48:00Z</cp:lastPrinted>
  <dcterms:modified xmlns:xsi="http://www.w3.org/2001/XMLSchema-instance" xsi:type="dcterms:W3CDTF">2017-04-06T09:51:00Z</dcterms:modified>
  <cp:revision>3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