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66797" w14:paraId="5B0C4DC5" w:rsidRDefault="00272D4C" w:rsidP="00272D4C" w:rsidR="00272D4C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02106FDD" w:rsidRDefault="00272D4C" w:rsidP="00272D4C" w:rsidR="00272D4C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4BA016F9" w:rsidRDefault="00272D4C" w:rsidP="00272D4C" w:rsidR="00272D4C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79E364F" w:rsidRDefault="00272D4C" w:rsidP="00272D4C" w:rsidR="00272D4C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St-2169/2017</w:t>
      </w:r>
    </w:p>
    <w:p w14:textId="77777777" w14:paraId="6B965C19" w:rsidRDefault="00272D4C" w:rsidP="00272D4C" w:rsidR="00272D4C">
      <w:pPr>
        <w:rPr>
          <w:sz w:val="22"/>
          <w:szCs w:val="22"/>
        </w:rPr>
      </w:pPr>
    </w:p>
    <w:p w14:textId="77777777" w14:paraId="02581E67" w:rsidRDefault="00272D4C" w:rsidP="00272D4C" w:rsidR="00272D4C">
      <w:pPr>
        <w:rPr>
          <w:sz w:val="22"/>
          <w:szCs w:val="22"/>
        </w:rPr>
      </w:pPr>
    </w:p>
    <w:p w14:textId="77777777" w14:paraId="0992F784" w:rsidRDefault="00272D4C" w:rsidP="00272D4C" w:rsidR="00272D4C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662E28DE" w:rsidRDefault="00272D4C" w:rsidP="00272D4C" w:rsidR="00272D4C">
      <w:pPr>
        <w:jc w:val="center"/>
        <w:rPr>
          <w:sz w:val="22"/>
          <w:szCs w:val="22"/>
        </w:rPr>
      </w:pPr>
    </w:p>
    <w:p w14:textId="77777777" w14:paraId="13E2BA0A" w:rsidRDefault="00272D4C" w:rsidP="00272D4C" w:rsidR="00272D4C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7C07BD50" w:rsidRDefault="00272D4C" w:rsidP="00272D4C" w:rsidR="00272D4C">
      <w:pPr>
        <w:jc w:val="center"/>
        <w:rPr>
          <w:sz w:val="22"/>
          <w:szCs w:val="22"/>
        </w:rPr>
      </w:pPr>
    </w:p>
    <w:p w14:textId="77777777" w14:paraId="4FF6A24B" w:rsidRDefault="00272D4C" w:rsidP="00272D4C" w:rsidR="00272D4C">
      <w:pPr>
        <w:jc w:val="center"/>
        <w:rPr>
          <w:sz w:val="22"/>
          <w:szCs w:val="22"/>
        </w:rPr>
      </w:pPr>
    </w:p>
    <w:p w14:textId="77777777" w14:paraId="43BCF73B" w:rsidRDefault="00272D4C" w:rsidP="00272D4C" w:rsidR="00272D4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STEMART j.d.o.o. za gradnju, Petrinja, Marcela Gorupa 15, OIB: 07453515142, dana 5. prosinca 2017.g. </w:t>
      </w:r>
    </w:p>
    <w:p w14:textId="77777777" w14:paraId="4365600F" w:rsidRDefault="00272D4C" w:rsidP="00272D4C" w:rsidR="00272D4C">
      <w:pPr>
        <w:jc w:val="both"/>
        <w:rPr>
          <w:sz w:val="22"/>
          <w:szCs w:val="22"/>
        </w:rPr>
      </w:pPr>
    </w:p>
    <w:p w14:textId="77777777" w14:paraId="2323002F" w:rsidRDefault="00272D4C" w:rsidP="00272D4C" w:rsidR="00272D4C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10CAD1A9" w:rsidRDefault="00272D4C" w:rsidP="00272D4C" w:rsidR="00272D4C">
      <w:pPr>
        <w:jc w:val="center"/>
        <w:rPr>
          <w:sz w:val="22"/>
          <w:szCs w:val="22"/>
        </w:rPr>
      </w:pPr>
    </w:p>
    <w:p w14:textId="77777777" w14:paraId="4FD9F7EA" w:rsidRDefault="00272D4C" w:rsidP="00272D4C" w:rsidR="00272D4C">
      <w:pPr>
        <w:jc w:val="center"/>
        <w:rPr>
          <w:sz w:val="22"/>
          <w:szCs w:val="22"/>
        </w:rPr>
      </w:pPr>
    </w:p>
    <w:p w14:textId="77777777" w14:paraId="7808BCB2" w:rsidRDefault="00272D4C" w:rsidP="00272D4C" w:rsidR="00272D4C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STEMART j.d.o.o. za gradnju, Petrinja, Marcela Gorupa 15, OIB: 07453515142</w:t>
      </w:r>
      <w:r>
        <w:rPr>
          <w:szCs w:val="22"/>
        </w:rPr>
        <w:t>.</w:t>
      </w:r>
    </w:p>
    <w:p w14:textId="77777777" w14:paraId="023C0010" w:rsidRDefault="00272D4C" w:rsidP="00272D4C" w:rsidR="00272D4C">
      <w:pPr>
        <w:ind w:firstLine="708" w:right="-2"/>
        <w:jc w:val="both"/>
        <w:rPr>
          <w:szCs w:val="22"/>
        </w:rPr>
      </w:pPr>
    </w:p>
    <w:p w14:textId="77777777" w14:paraId="52DB21FB" w:rsidRDefault="00272D4C" w:rsidP="00272D4C" w:rsidR="00272D4C">
      <w:pPr>
        <w:ind w:right="-2"/>
        <w:jc w:val="both"/>
        <w:rPr>
          <w:sz w:val="22"/>
          <w:szCs w:val="22"/>
        </w:rPr>
      </w:pPr>
    </w:p>
    <w:p w14:textId="77777777" w14:paraId="3BB36E8E" w:rsidRDefault="00272D4C" w:rsidP="00272D4C" w:rsidR="00272D4C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6DA51C4B" w:rsidRDefault="00272D4C" w:rsidP="00272D4C" w:rsidR="00272D4C">
      <w:pPr>
        <w:jc w:val="center"/>
        <w:rPr>
          <w:sz w:val="22"/>
          <w:szCs w:val="22"/>
        </w:rPr>
      </w:pPr>
    </w:p>
    <w:p w14:textId="77777777" w14:paraId="723B59DC" w:rsidRDefault="00272D4C" w:rsidP="00272D4C" w:rsidR="00272D4C">
      <w:pPr>
        <w:jc w:val="center"/>
        <w:rPr>
          <w:sz w:val="22"/>
          <w:szCs w:val="22"/>
        </w:rPr>
      </w:pPr>
    </w:p>
    <w:p w14:textId="77777777" w14:paraId="69F34D6C" w:rsidRDefault="00272D4C" w:rsidP="00272D4C" w:rsidR="00272D4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3. kolovoza 2017.g. Financijska agencija (dalje: FINA) podnijela  je prijedlog za pokretanje stečajnog postupka nad trgovačkim društvom STEMART j.d.o.o. za gradnju, Petrinja, Marcela Gorupa 15, OIB: 07453515142. </w:t>
      </w:r>
    </w:p>
    <w:p w14:textId="77777777" w14:paraId="35EE15DB" w:rsidRDefault="00272D4C" w:rsidP="00272D4C" w:rsidR="00272D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27. rujna 2017.g. pozvan je HRVATSKI ZAVOD ZA MIROVINSKO OSIGURANJE, Zagreb, Trpimirova 4, očitovati se ima li naznačeni dužnik zaposlenika. </w:t>
      </w:r>
    </w:p>
    <w:p w14:textId="77777777" w14:paraId="09C94270" w:rsidRDefault="00272D4C" w:rsidP="00272D4C" w:rsidR="00272D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27.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090667EE" w:rsidRDefault="00272D4C" w:rsidP="00272D4C" w:rsidR="00272D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14:textId="77777777" w14:paraId="55CDD380" w:rsidRDefault="00272D4C" w:rsidP="00272D4C" w:rsidR="00272D4C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5437BEA0" w:rsidRDefault="00272D4C" w:rsidP="00272D4C" w:rsidR="00272D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7998D3E4" w:rsidRDefault="00272D4C" w:rsidP="00272D4C" w:rsidR="00272D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705D4E0" w:rsidRDefault="00272D4C" w:rsidP="00272D4C" w:rsidR="00272D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5C489BD" w:rsidRDefault="00272D4C" w:rsidP="00272D4C" w:rsidR="00272D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E4F4F2" w:rsidRDefault="00272D4C" w:rsidP="00272D4C" w:rsidR="00272D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95C73A" w:rsidRDefault="00272D4C" w:rsidP="00272D4C" w:rsidR="00272D4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608B159" w:rsidRDefault="00272D4C" w:rsidP="00272D4C" w:rsidR="00272D4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6885C6D" w:rsidRDefault="00272D4C" w:rsidP="00272D4C" w:rsidR="00272D4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184EAB2D" w:rsidRDefault="00272D4C" w:rsidP="00272D4C" w:rsidR="00272D4C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St-2169/2017</w:t>
      </w:r>
    </w:p>
    <w:p w14:textId="77777777" w14:paraId="1D098E34" w:rsidRDefault="00272D4C" w:rsidP="00272D4C" w:rsidR="00272D4C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12A124DB" w:rsidRDefault="00272D4C" w:rsidP="00272D4C" w:rsidR="00272D4C">
      <w:pPr>
        <w:ind w:firstLine="708"/>
        <w:jc w:val="both"/>
        <w:rPr>
          <w:sz w:val="22"/>
          <w:szCs w:val="22"/>
        </w:rPr>
      </w:pPr>
    </w:p>
    <w:p w14:textId="77777777" w14:paraId="4B0F8F5E" w:rsidRDefault="00272D4C" w:rsidP="00272D4C" w:rsidR="00272D4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2EFBF0A0" w:rsidRDefault="00272D4C" w:rsidP="00272D4C" w:rsidR="00272D4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124AFE0C" w:rsidRDefault="00272D4C" w:rsidP="00272D4C" w:rsidR="00272D4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6200D69E" w:rsidRDefault="00272D4C" w:rsidP="00272D4C" w:rsidR="00272D4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55365772" w:rsidRDefault="00272D4C" w:rsidP="00272D4C" w:rsidR="00272D4C">
      <w:pPr>
        <w:jc w:val="center"/>
        <w:rPr>
          <w:sz w:val="22"/>
          <w:szCs w:val="22"/>
        </w:rPr>
      </w:pPr>
    </w:p>
    <w:p w14:textId="77777777" w14:paraId="20C58768" w:rsidRDefault="00272D4C" w:rsidP="00272D4C" w:rsidR="00272D4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54E87633" w:rsidRDefault="00272D4C" w:rsidP="00272D4C" w:rsidR="00272D4C">
      <w:pPr>
        <w:jc w:val="both"/>
        <w:rPr>
          <w:sz w:val="22"/>
          <w:szCs w:val="22"/>
          <w:lang w:val="pl-PL"/>
        </w:rPr>
      </w:pPr>
    </w:p>
    <w:p w14:textId="77777777" w14:paraId="750B5F10" w:rsidRDefault="00272D4C" w:rsidP="00272D4C" w:rsidR="00272D4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504ACF2A" w:rsidRDefault="00272D4C" w:rsidP="00272D4C" w:rsidR="00272D4C">
      <w:pPr>
        <w:jc w:val="both"/>
        <w:rPr>
          <w:sz w:val="22"/>
          <w:szCs w:val="22"/>
          <w:lang w:val="pl-PL"/>
        </w:rPr>
      </w:pPr>
    </w:p>
    <w:p w14:textId="77777777" w14:paraId="60FA5CBE" w:rsidRDefault="00272D4C" w:rsidP="00272D4C" w:rsidR="00272D4C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7FC4C0BB" w:rsidRDefault="00272D4C" w:rsidP="00272D4C" w:rsidR="00272D4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3A22D2B9" w:rsidRDefault="00272D4C" w:rsidP="00272D4C" w:rsidR="00272D4C">
      <w:pPr>
        <w:jc w:val="both"/>
        <w:rPr>
          <w:sz w:val="20"/>
          <w:szCs w:val="20"/>
        </w:rPr>
      </w:pPr>
    </w:p>
    <w:p w14:textId="77777777" w14:paraId="64FAE8BC" w:rsidRDefault="00272D4C" w:rsidP="00272D4C" w:rsidR="00272D4C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08BF52DC" w:rsidRDefault="00272D4C" w:rsidP="00272D4C" w:rsidR="00272D4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EDA7E3E" w:rsidRDefault="00272D4C" w:rsidP="00272D4C" w:rsidR="00272D4C">
      <w:pPr>
        <w:jc w:val="both"/>
        <w:rPr>
          <w:sz w:val="20"/>
          <w:szCs w:val="20"/>
        </w:rPr>
      </w:pPr>
    </w:p>
    <w:p w14:textId="77777777" w14:paraId="0F29CC78" w:rsidRDefault="00272D4C" w:rsidP="00272D4C" w:rsidR="00272D4C">
      <w:pPr>
        <w:tabs>
          <w:tab w:pos="709" w:val="left"/>
        </w:tabs>
        <w:rPr>
          <w:sz w:val="20"/>
          <w:szCs w:val="20"/>
        </w:rPr>
      </w:pPr>
    </w:p>
    <w:p w14:textId="77777777" w14:paraId="5195D70F" w:rsidRDefault="00272D4C" w:rsidP="00272D4C" w:rsidR="00272D4C">
      <w:pPr>
        <w:tabs>
          <w:tab w:pos="709" w:val="left"/>
        </w:tabs>
        <w:rPr>
          <w:sz w:val="20"/>
          <w:szCs w:val="20"/>
        </w:rPr>
      </w:pPr>
    </w:p>
    <w:p w14:textId="0F2D2E12" w14:paraId="0F2D2E1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2D4C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2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2D4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72D4C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D4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2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2D4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72D4C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D4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878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St-2169/2017</izvorni_sadrzaj>
    <derivirana_varijabla naziv="DomainObject.Predmet.OznakaBroj_1">St-2169/2017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STEMART j.d.o.o. za gradnju</izvorni_sadrzaj>
    <derivirana_varijabla naziv="DomainObject.Predmet.ProtustrankaFormated_1">  STEMART j.d.o.o. za gradnju</derivirana_varijabla>
  </DomainObject.Predmet.ProtustrankaFormated>
  <DomainObject.Predmet.ProtustrankaFormatedOIB>
    <izvorni_sadrzaj>  STEMART j.d.o.o. za gradnju, OIB 07453515142</izvorni_sadrzaj>
    <derivirana_varijabla naziv="DomainObject.Predmet.ProtustrankaFormatedOIB_1">  STEMART j.d.o.o. za gradnju, OIB 07453515142</derivirana_varijabla>
  </DomainObject.Predmet.ProtustrankaFormatedOIB>
  <DomainObject.Predmet.ProtustrankaFormatedWithAdress>
    <izvorni_sadrzaj> STEMART j.d.o.o. za gradnju, Marcela Gorupa 15, 44250 Petrinja</izvorni_sadrzaj>
    <derivirana_varijabla naziv="DomainObject.Predmet.ProtustrankaFormatedWithAdress_1"> STEMART j.d.o.o. za gradnju, Marcela Gorupa 15, 44250 Petrinja</derivirana_varijabla>
  </DomainObject.Predmet.ProtustrankaFormatedWithAdress>
  <DomainObject.Predmet.ProtustrankaFormatedWithAdressOIB>
    <izvorni_sadrzaj> STEMART j.d.o.o. za gradnju, OIB 07453515142, Marcela Gorupa 15, 44250 Petrinja</izvorni_sadrzaj>
    <derivirana_varijabla naziv="DomainObject.Predmet.ProtustrankaFormatedWithAdressOIB_1"> STEMART j.d.o.o. za gradnju, OIB 07453515142, Marcela Gorupa 15, 44250 Petrinja</derivirana_varijabla>
  </DomainObject.Predmet.ProtustrankaFormatedWithAdressOIB>
  <DomainObject.Predmet.ProtustrankaWithAdress>
    <izvorni_sadrzaj>STEMART j.d.o.o. za gradnju Marcela Gorupa 15, 44250 Petrinja</izvorni_sadrzaj>
    <derivirana_varijabla naziv="DomainObject.Predmet.ProtustrankaWithAdress_1">STEMART j.d.o.o. za gradnju Marcela Gorupa 15, 44250 Petrinja</derivirana_varijabla>
  </DomainObject.Predmet.ProtustrankaWithAdress>
  <DomainObject.Predmet.ProtustrankaWithAdressOIB>
    <izvorni_sadrzaj>STEMART j.d.o.o. za gradnju, OIB 07453515142, Marcela Gorupa 15, 44250 Petrinja</izvorni_sadrzaj>
    <derivirana_varijabla naziv="DomainObject.Predmet.ProtustrankaWithAdressOIB_1">STEMART j.d.o.o. za gradnju, OIB 07453515142, Marcela Gorupa 15, 44250 Petrinja</derivirana_varijabla>
  </DomainObject.Predmet.ProtustrankaWithAdressOIB>
  <DomainObject.Predmet.ProtustrankaNazivFormated>
    <izvorni_sadrzaj>STEMART j.d.o.o. za gradnju</izvorni_sadrzaj>
    <derivirana_varijabla naziv="DomainObject.Predmet.ProtustrankaNazivFormated_1">STEMART j.d.o.o. za gradnju</derivirana_varijabla>
  </DomainObject.Predmet.ProtustrankaNazivFormated>
  <DomainObject.Predmet.ProtustrankaNazivFormatedOIB>
    <izvorni_sadrzaj>STEMART j.d.o.o. za gradnju, OIB 07453515142</izvorni_sadrzaj>
    <derivirana_varijabla naziv="DomainObject.Predmet.ProtustrankaNazivFormatedOIB_1">STEMART j.d.o.o. za gradnju, OIB 07453515142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STEMART j.d.o.o. za gradnju</item>
    </izvorni_sadrzaj>
    <derivirana_varijabla naziv="DomainObject.Predmet.ProtuStrankaListFormated_1">
      <item>STEMART j.d.o.o. za gradnju</item>
    </derivirana_varijabla>
  </DomainObject.Predmet.ProtuStrankaListFormated>
  <DomainObject.Predmet.ProtuStrankaListFormatedOIB>
    <izvorni_sadrzaj>
      <item>STEMART j.d.o.o. za gradnju, OIB 07453515142</item>
    </izvorni_sadrzaj>
    <derivirana_varijabla naziv="DomainObject.Predmet.ProtuStrankaListFormatedOIB_1">
      <item>STEMART j.d.o.o. za gradnju, OIB 07453515142</item>
    </derivirana_varijabla>
  </DomainObject.Predmet.ProtuStrankaListFormatedOIB>
  <DomainObject.Predmet.ProtuStrankaListFormatedWithAdress>
    <izvorni_sadrzaj>
      <item>STEMART j.d.o.o. za gradnju, Marcela Gorupa 15, 44250 Petrinja</item>
    </izvorni_sadrzaj>
    <derivirana_varijabla naziv="DomainObject.Predmet.ProtuStrankaListFormatedWithAdress_1">
      <item>STEMART j.d.o.o. za gradnju, Marcela Gorupa 15, 44250 Petrinja</item>
    </derivirana_varijabla>
  </DomainObject.Predmet.ProtuStrankaListFormatedWithAdress>
  <DomainObject.Predmet.ProtuStrankaListFormatedWithAdressOIB>
    <izvorni_sadrzaj>
      <item>STEMART j.d.o.o. za gradnju, OIB 07453515142, Marcela Gorupa 15, 44250 Petrinja</item>
    </izvorni_sadrzaj>
    <derivirana_varijabla naziv="DomainObject.Predmet.ProtuStrankaListFormatedWithAdressOIB_1">
      <item>STEMART j.d.o.o. za gradnju, OIB 07453515142, Marcela Gorupa 15, 44250 Petrinja</item>
    </derivirana_varijabla>
  </DomainObject.Predmet.ProtuStrankaListFormatedWithAdressOIB>
  <DomainObject.Predmet.ProtuStrankaListNazivFormated>
    <izvorni_sadrzaj>
      <item>STEMART j.d.o.o. za gradnju</item>
    </izvorni_sadrzaj>
    <derivirana_varijabla naziv="DomainObject.Predmet.ProtuStrankaListNazivFormated_1">
      <item>STEMART j.d.o.o. za gradnju</item>
    </derivirana_varijabla>
  </DomainObject.Predmet.ProtuStrankaListNazivFormated>
  <DomainObject.Predmet.ProtuStrankaListNazivFormatedOIB>
    <izvorni_sadrzaj>
      <item>STEMART j.d.o.o. za gradnju, OIB 07453515142</item>
    </izvorni_sadrzaj>
    <derivirana_varijabla naziv="DomainObject.Predmet.ProtuStrankaListNazivFormatedOIB_1">
      <item>STEMART j.d.o.o. za gradnju, OIB 07453515142</item>
    </derivirana_varijabla>
  </DomainObject.Predmet.ProtuStrankaListNazivFormatedOIB>
  <DomainObject.Predmet.OstaliListFormated>
    <izvorni_sadrzaj>
      <item>Dino Blažević</item>
      <item>HRVATSKI ZAVOD ZA MIROVINSKO OSIGURANJE</item>
    </izvorni_sadrzaj>
    <derivirana_varijabla naziv="DomainObject.Predmet.OstaliListFormated_1">
      <item>Dino Blažević</item>
      <item>HRVATSKI ZAVOD ZA MIROVINSKO OSIGURANJE</item>
    </derivirana_varijabla>
  </DomainObject.Predmet.OstaliListFormated>
  <DomainObject.Predmet.OstaliListFormatedOIB>
    <izvorni_sadrzaj>
      <item>Dino Blažević, OIB 00878117024</item>
      <item>HRVATSKI ZAVOD ZA MIROVINSKO OSIGURANJE, OIB 84397956623</item>
    </izvorni_sadrzaj>
    <derivirana_varijabla naziv="DomainObject.Predmet.OstaliListFormatedOIB_1">
      <item>Dino Blažević, OIB 00878117024</item>
      <item>HRVATSKI ZAVOD ZA MIROVINSKO OSIGURANJE, OIB 84397956623</item>
    </derivirana_varijabla>
  </DomainObject.Predmet.OstaliListFormatedOIB>
  <DomainObject.Predmet.OstaliListFormatedWithAdress>
    <izvorni_sadrzaj>
      <item>Dino Blažević, Marcela Gorupa 15, 44250 Petrinja</item>
      <item>HRVATSKI ZAVOD ZA MIROVINSKO OSIGURANJE, Trpimirova 4, 10000 Zagreb</item>
    </izvorni_sadrzaj>
    <derivirana_varijabla naziv="DomainObject.Predmet.OstaliListFormatedWithAdress_1">
      <item>Dino Blažević, Marcela Gorupa 15, 44250 Petrinja</item>
      <item>HRVATSKI ZAVOD ZA MIROVINSKO OSIGURANJE, Trpimirova 4, 10000 Zagreb</item>
    </derivirana_varijabla>
  </DomainObject.Predmet.OstaliListFormatedWithAdress>
  <DomainObject.Predmet.OstaliListFormatedWithAdressOIB>
    <izvorni_sadrzaj>
      <item>Dino Blažević, OIB 00878117024, Marcela Gorupa 15, 44250 Petrinja</item>
      <item>HRVATSKI ZAVOD ZA MIROVINSKO OSIGURANJE, OIB 84397956623, Trpimirova 4, 10000 Zagreb</item>
    </izvorni_sadrzaj>
    <derivirana_varijabla naziv="DomainObject.Predmet.OstaliListFormatedWithAdressOIB_1">
      <item>Dino Blažević, OIB 00878117024, Marcela Gorupa 15, 44250 Petrinja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Dino Blažević</item>
      <item>HRVATSKI ZAVOD ZA MIROVINSKO OSIGURANJE</item>
    </izvorni_sadrzaj>
    <derivirana_varijabla naziv="DomainObject.Predmet.OstaliListNazivFormated_1">
      <item>Dino Blažević</item>
      <item>HRVATSKI ZAVOD ZA MIROVINSKO OSIGURANJE</item>
    </derivirana_varijabla>
  </DomainObject.Predmet.OstaliListNazivFormated>
  <DomainObject.Predmet.OstaliListNazivFormatedOIB>
    <izvorni_sadrzaj>
      <item>Dino Blažević, OIB 00878117024</item>
      <item>HRVATSKI ZAVOD ZA MIROVINSKO OSIGURANJE, OIB 84397956623</item>
    </izvorni_sadrzaj>
    <derivirana_varijabla naziv="DomainObject.Predmet.OstaliListNazivFormatedOIB_1">
      <item>Dino Blažević, OIB 00878117024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STEMART j.d.o.o. za gradnju</izvorni_sadrzaj>
    <derivirana_varijabla naziv="DomainObject.Predmet.ProtustrankaIDrugi_1">STEMART j.d.o.o. za gradnju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STEMART j.d.o.o. za gradnju, OIB 07453515142, Marcela Gorupa 15, 44250 Petrinja</izvorni_sadrzaj>
    <derivirana_varijabla naziv="DomainObject.Predmet.ProtustrankaIDrugiAdressOIB_1">STEMART j.d.o.o. za gradnju, OIB 07453515142, Marcela Gorupa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STEMART j.d.o.o. za gradnju</item>
      <item>Dino Blažević</item>
      <item>HRVATSKI ZAVOD ZA MIROVINSKO OSIGURANJE</item>
    </izvorni_sadrzaj>
    <derivirana_varijabla naziv="DomainObject.Predmet.SudioniciListNaziv_1">
      <item>FINA Regionalni centar Zagreb</item>
      <item>STEMART j.d.o.o. za gradnju</item>
      <item>Dino Blažević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 1,10000 Zagreb</item>
      <item>STEMART j.d.o.o. za gradnju, OIB 07453515142, Marcela Gorupa 15,44250 Petrinja</item>
      <item>Dino Blažević, OIB 00878117024, Marcela Gorupa 15,44250 Petrinja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 1,10000 Zagreb</item>
      <item>STEMART j.d.o.o. za gradnju, OIB 07453515142, Marcela Gorupa 15,44250 Petrinja</item>
      <item>Dino Blažević, OIB 00878117024, Marcela Gorupa 15,44250 Petrinja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07453515142</item>
      <item>, OIB 00878117024</item>
      <item>, OIB 84397956623</item>
    </izvorni_sadrzaj>
    <derivirana_varijabla naziv="DomainObject.Predmet.SudioniciListNazivOIB_1">
      <item>, OIB 85821130368</item>
      <item>, OIB 07453515142</item>
      <item>, OIB 00878117024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2515</properties:Characters>
  <properties:Lines>80</properties:Lines>
  <properties:Paragraphs>27</properties:Paragraphs>
  <properties:TotalTime>1</properties:TotalTime>
  <properties:ScaleCrop>false</properties:ScaleCrop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