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f482" w14:paraId="803f48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751A6">
        <w:t>830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751A6">
        <w:t>ALLEANDRO INVEST j.d.o.o., Vodice, Ljubljanska 17, OIB: 86999698744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751A6">
        <w:t>ALLEANDRO INVEST j.d.o.o., Vodice, Ljubljanska 17, OIB: 86999698744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90BCF">
        <w:t>11</w:t>
      </w:r>
      <w:r w:rsidR="00A70A5D">
        <w:t>,</w:t>
      </w:r>
      <w:r w:rsidR="00C751A6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590BCF">
        <w:t>11</w:t>
      </w:r>
      <w:r w:rsidR="00620D30">
        <w:t>,</w:t>
      </w:r>
      <w:r w:rsidR="00C751A6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751A6">
        <w:t>ALLEANDRO INVEST j.d.o.o.,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36B16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C751A6">
        <w:t>330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C751A6">
        <w:t>647.083,86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C751A6">
        <w:t>dva</w:t>
      </w:r>
      <w:r w:rsidR="00C751A6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751A6">
        <w:t>ALLEANDRO INVEST j.d.o.o., Vodice</w:t>
      </w:r>
      <w:r w:rsidR="00C751A6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C751A6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DANIJEL ALLEANDRO, Vodice, Ljubljanska 17</w:t>
      </w:r>
      <w:r w:rsidR="00B31683">
        <w:rPr>
          <w:szCs w:val="24"/>
        </w:rPr>
        <w:t xml:space="preserve">- </w:t>
      </w:r>
      <w:r w:rsidR="00B31683">
        <w:t>uz upozorenje na adresu</w:t>
      </w:r>
      <w:r w:rsidR="00D75FB8">
        <w:t xml:space="preserve"> </w:t>
      </w:r>
      <w:r w:rsidR="00B3168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239A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C751A6">
      <w:t>830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0BCF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56DD0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239AE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6DF4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36B16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751A6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5FB8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3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9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3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9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ALLEANDRO INVEST j.d.o.o. za usluge i trgovinu</izvorni_sadrzaj>
    <derivirana_varijabla naziv="DomainObject.Predmet.ProtustrankaFormated_1">  ALLEANDRO INVEST j.d.o.o. za usluge i trgovinu</derivirana_varijabla>
  </DomainObject.Predmet.ProtustrankaFormated>
  <DomainObject.Predmet.ProtustrankaFormatedOIB>
    <izvorni_sadrzaj>  ALLEANDRO INVEST j.d.o.o. za usluge i trgovinu, OIB 86999698744</izvorni_sadrzaj>
    <derivirana_varijabla naziv="DomainObject.Predmet.ProtustrankaFormatedOIB_1">  ALLEANDRO INVEST j.d.o.o. za usluge i trgovinu, OIB 86999698744</derivirana_varijabla>
  </DomainObject.Predmet.ProtustrankaFormatedOIB>
  <DomainObject.Predmet.ProtustrankaFormatedWithAdress>
    <izvorni_sadrzaj> ALLEANDRO INVEST j.d.o.o. za usluge i trgovinu, Ljubljanska 17, 22211 Vodice</izvorni_sadrzaj>
    <derivirana_varijabla naziv="DomainObject.Predmet.ProtustrankaFormatedWithAdress_1"> ALLEANDRO INVEST j.d.o.o. za usluge i trgovinu, Ljubljanska 17, 22211 Vodice</derivirana_varijabla>
  </DomainObject.Predmet.ProtustrankaFormatedWithAdress>
  <DomainObject.Predmet.ProtustrankaFormatedWithAdressOIB>
    <izvorni_sadrzaj> ALLEANDRO INVEST j.d.o.o. za usluge i trgovinu, OIB 86999698744, Ljubljanska 17, 22211 Vodice</izvorni_sadrzaj>
    <derivirana_varijabla naziv="DomainObject.Predmet.ProtustrankaFormatedWithAdressOIB_1"> ALLEANDRO INVEST j.d.o.o. za usluge i trgovinu, OIB 86999698744, Ljubljanska 17, 22211 Vodice</derivirana_varijabla>
  </DomainObject.Predmet.ProtustrankaFormatedWithAdressOIB>
  <DomainObject.Predmet.ProtustrankaWithAdress>
    <izvorni_sadrzaj>ALLEANDRO INVEST j.d.o.o. za usluge i trgovinu Ljubljanska 17, 22211 Vodice</izvorni_sadrzaj>
    <derivirana_varijabla naziv="DomainObject.Predmet.ProtustrankaWithAdress_1">ALLEANDRO INVEST j.d.o.o. za usluge i trgovinu Ljubljanska 17, 22211 Vodice</derivirana_varijabla>
  </DomainObject.Predmet.ProtustrankaWithAdress>
  <DomainObject.Predmet.ProtustrankaWithAdressOIB>
    <izvorni_sadrzaj>ALLEANDRO INVEST j.d.o.o. za usluge i trgovinu, OIB 86999698744, Ljubljanska 17, 22211 Vodice</izvorni_sadrzaj>
    <derivirana_varijabla naziv="DomainObject.Predmet.ProtustrankaWithAdressOIB_1">ALLEANDRO INVEST j.d.o.o. za usluge i trgovinu, OIB 86999698744, Ljubljanska 17, 22211 Vodice</derivirana_varijabla>
  </DomainObject.Predmet.ProtustrankaWithAdressOIB>
  <DomainObject.Predmet.ProtustrankaNazivFormated>
    <izvorni_sadrzaj>ALLEANDRO INVEST j.d.o.o. za usluge i trgovinu</izvorni_sadrzaj>
    <derivirana_varijabla naziv="DomainObject.Predmet.ProtustrankaNazivFormated_1">ALLEANDRO INVEST j.d.o.o. za usluge i trgovinu</derivirana_varijabla>
  </DomainObject.Predmet.ProtustrankaNazivFormated>
  <DomainObject.Predmet.ProtustrankaNazivFormatedOIB>
    <izvorni_sadrzaj>ALLEANDRO INVEST j.d.o.o. za usluge i trgovinu, OIB 86999698744</izvorni_sadrzaj>
    <derivirana_varijabla naziv="DomainObject.Predmet.ProtustrankaNazivFormatedOIB_1">ALLEANDRO INVEST j.d.o.o. za usluge i trgovinu, OIB 86999698744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ALLEANDRO INVEST j.d.o.o. za usluge i trgovinu</item>
    </izvorni_sadrzaj>
    <derivirana_varijabla naziv="DomainObject.Predmet.ProtuStrankaListFormated_1">
      <item>ALLEANDRO INVEST j.d.o.o. za usluge i trgovinu</item>
    </derivirana_varijabla>
  </DomainObject.Predmet.ProtuStrankaListFormated>
  <DomainObject.Predmet.ProtuStrankaListFormatedOIB>
    <izvorni_sadrzaj>
      <item>ALLEANDRO INVEST j.d.o.o. za usluge i trgovinu, OIB 86999698744</item>
    </izvorni_sadrzaj>
    <derivirana_varijabla naziv="DomainObject.Predmet.ProtuStrankaListFormatedOIB_1">
      <item>ALLEANDRO INVEST j.d.o.o. za usluge i trgovinu, OIB 86999698744</item>
    </derivirana_varijabla>
  </DomainObject.Predmet.ProtuStrankaListFormatedOIB>
  <DomainObject.Predmet.ProtuStrankaListFormatedWithAdress>
    <izvorni_sadrzaj>
      <item>ALLEANDRO INVEST j.d.o.o. za usluge i trgovinu, Ljubljanska 17, 22211 Vodice</item>
    </izvorni_sadrzaj>
    <derivirana_varijabla naziv="DomainObject.Predmet.ProtuStrankaListFormatedWithAdress_1">
      <item>ALLEANDRO INVEST j.d.o.o. za usluge i trgovinu, Ljubljanska 17, 22211 Vodice</item>
    </derivirana_varijabla>
  </DomainObject.Predmet.ProtuStrankaListFormatedWithAdress>
  <DomainObject.Predmet.ProtuStrankaListFormatedWithAdressOIB>
    <izvorni_sadrzaj>
      <item>ALLEANDRO INVEST j.d.o.o. za usluge i trgovinu, OIB 86999698744, Ljubljanska 17, 22211 Vodice</item>
    </izvorni_sadrzaj>
    <derivirana_varijabla naziv="DomainObject.Predmet.ProtuStrankaListFormatedWithAdressOIB_1">
      <item>ALLEANDRO INVEST j.d.o.o. za usluge i trgovinu, OIB 86999698744, Ljubljanska 17, 22211 Vodice</item>
    </derivirana_varijabla>
  </DomainObject.Predmet.ProtuStrankaListFormatedWithAdressOIB>
  <DomainObject.Predmet.ProtuStrankaListNazivFormated>
    <izvorni_sadrzaj>
      <item>ALLEANDRO INVEST j.d.o.o. za usluge i trgovinu</item>
    </izvorni_sadrzaj>
    <derivirana_varijabla naziv="DomainObject.Predmet.ProtuStrankaListNazivFormated_1">
      <item>ALLEANDRO INVEST j.d.o.o. za usluge i trgovinu</item>
    </derivirana_varijabla>
  </DomainObject.Predmet.ProtuStrankaListNazivFormated>
  <DomainObject.Predmet.ProtuStrankaListNazivFormatedOIB>
    <izvorni_sadrzaj>
      <item>ALLEANDRO INVEST j.d.o.o. za usluge i trgovinu, OIB 86999698744</item>
    </izvorni_sadrzaj>
    <derivirana_varijabla naziv="DomainObject.Predmet.ProtuStrankaListNazivFormatedOIB_1">
      <item>ALLEANDRO INVEST j.d.o.o. za usluge i trgovinu, OIB 86999698744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ALLEANDRO INVEST j.d.o.o. za usluge i trgovinu</izvorni_sadrzaj>
    <derivirana_varijabla naziv="DomainObject.Predmet.ProtustrankaIDrugi_1">ALLEANDRO INVEST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ALLEANDRO INVEST j.d.o.o. za usluge i trgovinu, OIB 86999698744, Ljubljanska 17, 22211 Vodice</izvorni_sadrzaj>
    <derivirana_varijabla naziv="DomainObject.Predmet.ProtustrankaIDrugiAdressOIB_1">ALLEANDRO INVEST j.d.o.o. za usluge i trgovinu, OIB 86999698744, Ljubljanska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ALLEANDRO INVEST j.d.o.o. za usluge i trgovinu</item>
    </izvorni_sadrzaj>
    <derivirana_varijabla naziv="DomainObject.Predmet.SudioniciListNaziv_1">
      <item>FINA - Podružnica Šibenik</item>
      <item>ALLEANDRO INVEST j.d.o.o.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ALLEANDRO INVEST j.d.o.o. za usluge i trgovinu, OIB 86999698744, Ljubljanska 17,22211 Vodice</item>
    </izvorni_sadrzaj>
    <derivirana_varijabla naziv="DomainObject.Predmet.SudioniciListAdressOIB_1">
      <item>FINA - Podružnica Šibenik, OIB 85821130368, Perivoj L. Marune 1,22000 Šibenik</item>
      <item>ALLEANDRO INVEST j.d.o.o. za usluge i trgovinu, OIB 86999698744, Ljubljanska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86999698744</item>
    </izvorni_sadrzaj>
    <derivirana_varijabla naziv="DomainObject.Predmet.SudioniciListNazivOIB_1">
      <item>, OIB 85821130368</item>
      <item>, OIB 86999698744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AA0EE-D96B-48FD-AA2A-CCA1002CC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1947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2016-06-13T07:59:00Z</dcterms:created>
  <dc:creator>Administrator</dc:creator>
  <cp:lastModifiedBy>wsadmin</cp:lastModifiedBy>
  <cp:lastPrinted>2016-05-30T08:26:00Z</cp:lastPrinted>
  <dcterms:modified xmlns:xsi="http://www.w3.org/2001/XMLSchema-instance" xsi:type="dcterms:W3CDTF">2016-06-14T06:05:00Z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