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df6df" w14:paraId="f5df6df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B209EA">
        <w:t>8</w:t>
      </w:r>
      <w:r w:rsidR="00AB4786">
        <w:t>019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B209EA">
        <w:t>8</w:t>
      </w:r>
      <w:r w:rsidR="00AB4786">
        <w:t>019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CA64D1">
        <w:t>2.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AB4786">
        <w:t>SAMOBORSKI LIST TISUĆUDEVETSTOČETVRTA d.o.o. Samobor, Petra Preradovića 6 I, OIB 65648919885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AB4786">
        <w:t>11.953,94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CA64D1">
        <w:t>2.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7523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B4514"/>
    <w:rsid w:val="004D27C4"/>
    <w:rsid w:val="0053264E"/>
    <w:rsid w:val="00582442"/>
    <w:rsid w:val="005B101E"/>
    <w:rsid w:val="00652AC8"/>
    <w:rsid w:val="00683588"/>
    <w:rsid w:val="00697BB7"/>
    <w:rsid w:val="006C58E5"/>
    <w:rsid w:val="006E7C62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A0E71"/>
    <w:rsid w:val="00AB4786"/>
    <w:rsid w:val="00B1314F"/>
    <w:rsid w:val="00B209EA"/>
    <w:rsid w:val="00B71F98"/>
    <w:rsid w:val="00BA5EF8"/>
    <w:rsid w:val="00BE3247"/>
    <w:rsid w:val="00C82C2F"/>
    <w:rsid w:val="00CA64D1"/>
    <w:rsid w:val="00CB0B8D"/>
    <w:rsid w:val="00CB6C29"/>
    <w:rsid w:val="00DE7512"/>
    <w:rsid w:val="00DF1B94"/>
    <w:rsid w:val="00F11929"/>
    <w:rsid w:val="00F17825"/>
    <w:rsid w:val="00F2244C"/>
    <w:rsid w:val="00F42DED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5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8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8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8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8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5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8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8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8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8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8019</izvorni_sadrzaj>
    <derivirana_varijabla naziv="DomainObject.Predmet.Broj_1">8019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St-8019/2015</izvorni_sadrzaj>
    <derivirana_varijabla naziv="DomainObject.Predmet.OznakaBroj_1">St-8019/2015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SAMOBORSKI LIST TISUĆUDEVETSTOČETVRTA d.o.o.</izvorni_sadrzaj>
    <derivirana_varijabla naziv="DomainObject.Predmet.ProtustrankaFormated_1">  SAMOBORSKI LIST TISUĆUDEVETSTOČETVRTA d.o.o.</derivirana_varijabla>
  </DomainObject.Predmet.ProtustrankaFormated>
  <DomainObject.Predmet.ProtustrankaFormatedOIB>
    <izvorni_sadrzaj>  SAMOBORSKI LIST TISUĆUDEVETSTOČETVRTA d.o.o., OIB 65648919885</izvorni_sadrzaj>
    <derivirana_varijabla naziv="DomainObject.Predmet.ProtustrankaFormatedOIB_1">  SAMOBORSKI LIST TISUĆUDEVETSTOČETVRTA d.o.o., OIB 65648919885</derivirana_varijabla>
  </DomainObject.Predmet.ProtustrankaFormatedOIB>
  <DomainObject.Predmet.ProtustrankaFormatedWithAdress>
    <izvorni_sadrzaj> SAMOBORSKI LIST TISUĆUDEVETSTOČETVRTA d.o.o., Petra Preradovića 6/I, 10430 Samobor</izvorni_sadrzaj>
    <derivirana_varijabla naziv="DomainObject.Predmet.ProtustrankaFormatedWithAdress_1"> SAMOBORSKI LIST TISUĆUDEVETSTOČETVRTA d.o.o., Petra Preradovića 6/I, 10430 Samobor</derivirana_varijabla>
  </DomainObject.Predmet.ProtustrankaFormatedWithAdress>
  <DomainObject.Predmet.ProtustrankaFormatedWithAdressOIB>
    <izvorni_sadrzaj> SAMOBORSKI LIST TISUĆUDEVETSTOČETVRTA d.o.o., OIB 65648919885, Petra Preradovića 6/I, 10430 Samobor</izvorni_sadrzaj>
    <derivirana_varijabla naziv="DomainObject.Predmet.ProtustrankaFormatedWithAdressOIB_1"> SAMOBORSKI LIST TISUĆUDEVETSTOČETVRTA d.o.o., OIB 65648919885, Petra Preradovića 6/I, 10430 Samobor</derivirana_varijabla>
  </DomainObject.Predmet.ProtustrankaFormatedWithAdressOIB>
  <DomainObject.Predmet.ProtustrankaWithAdress>
    <izvorni_sadrzaj>SAMOBORSKI LIST TISUĆUDEVETSTOČETVRTA d.o.o. Petra Preradovića 6/I, 10430 Samobor</izvorni_sadrzaj>
    <derivirana_varijabla naziv="DomainObject.Predmet.ProtustrankaWithAdress_1">SAMOBORSKI LIST TISUĆUDEVETSTOČETVRTA d.o.o. Petra Preradovića 6/I, 10430 Samobor</derivirana_varijabla>
  </DomainObject.Predmet.ProtustrankaWithAdress>
  <DomainObject.Predmet.ProtustrankaWithAdressOIB>
    <izvorni_sadrzaj>SAMOBORSKI LIST TISUĆUDEVETSTOČETVRTA d.o.o., OIB 65648919885, Petra Preradovića 6/I, 10430 Samobor</izvorni_sadrzaj>
    <derivirana_varijabla naziv="DomainObject.Predmet.ProtustrankaWithAdressOIB_1">SAMOBORSKI LIST TISUĆUDEVETSTOČETVRTA d.o.o., OIB 65648919885, Petra Preradovića 6/I, 10430 Samobor</derivirana_varijabla>
  </DomainObject.Predmet.ProtustrankaWithAdressOIB>
  <DomainObject.Predmet.ProtustrankaNazivFormated>
    <izvorni_sadrzaj>SAMOBORSKI LIST TISUĆUDEVETSTOČETVRTA d.o.o.</izvorni_sadrzaj>
    <derivirana_varijabla naziv="DomainObject.Predmet.ProtustrankaNazivFormated_1">SAMOBORSKI LIST TISUĆUDEVETSTOČETVRTA d.o.o.</derivirana_varijabla>
  </DomainObject.Predmet.ProtustrankaNazivFormated>
  <DomainObject.Predmet.ProtustrankaNazivFormatedOIB>
    <izvorni_sadrzaj>SAMOBORSKI LIST TISUĆUDEVETSTOČETVRTA d.o.o., OIB 65648919885</izvorni_sadrzaj>
    <derivirana_varijabla naziv="DomainObject.Predmet.ProtustrankaNazivFormatedOIB_1">SAMOBORSKI LIST TISUĆUDEVETSTOČETVRTA d.o.o., OIB 65648919885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SAMOBORSKI LIST TISUĆUDEVETSTOČETVRTA d.o.o.</item>
    </izvorni_sadrzaj>
    <derivirana_varijabla naziv="DomainObject.Predmet.ProtuStrankaListFormated_1">
      <item>SAMOBORSKI LIST TISUĆUDEVETSTOČETVRTA d.o.o.</item>
    </derivirana_varijabla>
  </DomainObject.Predmet.ProtuStrankaListFormated>
  <DomainObject.Predmet.ProtuStrankaListFormatedOIB>
    <izvorni_sadrzaj>
      <item>SAMOBORSKI LIST TISUĆUDEVETSTOČETVRTA d.o.o., OIB 65648919885</item>
    </izvorni_sadrzaj>
    <derivirana_varijabla naziv="DomainObject.Predmet.ProtuStrankaListFormatedOIB_1">
      <item>SAMOBORSKI LIST TISUĆUDEVETSTOČETVRTA d.o.o., OIB 65648919885</item>
    </derivirana_varijabla>
  </DomainObject.Predmet.ProtuStrankaListFormatedOIB>
  <DomainObject.Predmet.ProtuStrankaListFormatedWithAdress>
    <izvorni_sadrzaj>
      <item>SAMOBORSKI LIST TISUĆUDEVETSTOČETVRTA d.o.o., Petra Preradovića 6/I, 10430 Samobor</item>
    </izvorni_sadrzaj>
    <derivirana_varijabla naziv="DomainObject.Predmet.ProtuStrankaListFormatedWithAdress_1">
      <item>SAMOBORSKI LIST TISUĆUDEVETSTOČETVRTA d.o.o., Petra Preradovića 6/I, 10430 Samobor</item>
    </derivirana_varijabla>
  </DomainObject.Predmet.ProtuStrankaListFormatedWithAdress>
  <DomainObject.Predmet.ProtuStrankaListFormatedWithAdressOIB>
    <izvorni_sadrzaj>
      <item>SAMOBORSKI LIST TISUĆUDEVETSTOČETVRTA d.o.o., OIB 65648919885, Petra Preradovića 6/I, 10430 Samobor</item>
    </izvorni_sadrzaj>
    <derivirana_varijabla naziv="DomainObject.Predmet.ProtuStrankaListFormatedWithAdressOIB_1">
      <item>SAMOBORSKI LIST TISUĆUDEVETSTOČETVRTA d.o.o., OIB 65648919885, Petra Preradovića 6/I, 10430 Samobor</item>
    </derivirana_varijabla>
  </DomainObject.Predmet.ProtuStrankaListFormatedWithAdressOIB>
  <DomainObject.Predmet.ProtuStrankaListNazivFormated>
    <izvorni_sadrzaj>
      <item>SAMOBORSKI LIST TISUĆUDEVETSTOČETVRTA d.o.o.</item>
    </izvorni_sadrzaj>
    <derivirana_varijabla naziv="DomainObject.Predmet.ProtuStrankaListNazivFormated_1">
      <item>SAMOBORSKI LIST TISUĆUDEVETSTOČETVRTA d.o.o.</item>
    </derivirana_varijabla>
  </DomainObject.Predmet.ProtuStrankaListNazivFormated>
  <DomainObject.Predmet.ProtuStrankaListNazivFormatedOIB>
    <izvorni_sadrzaj>
      <item>SAMOBORSKI LIST TISUĆUDEVETSTOČETVRTA d.o.o., OIB 65648919885</item>
    </izvorni_sadrzaj>
    <derivirana_varijabla naziv="DomainObject.Predmet.ProtuStrankaListNazivFormatedOIB_1">
      <item>SAMOBORSKI LIST TISUĆUDEVETSTOČETVRTA d.o.o., OIB 65648919885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SAMOBORSKI LIST TISUĆUDEVETSTOČETVRTA d.o.o.</izvorni_sadrzaj>
    <derivirana_varijabla naziv="DomainObject.Predmet.ProtustrankaIDrugi_1">SAMOBORSKI LIST TISUĆUDEVETSTOČETVRTA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SAMOBORSKI LIST TISUĆUDEVETSTOČETVRTA d.o.o., OIB 65648919885, Petra Preradovića 6/I, 10430 Samobor</izvorni_sadrzaj>
    <derivirana_varijabla naziv="DomainObject.Predmet.ProtustrankaIDrugiAdressOIB_1">SAMOBORSKI LIST TISUĆUDEVETSTOČETVRTA d.o.o., OIB 65648919885, Petra Preradovića 6/I,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SAMOBORSKI LIST TISUĆUDEVETSTOČETVRTA d.o.o.</item>
    </izvorni_sadrzaj>
    <derivirana_varijabla naziv="DomainObject.Predmet.SudioniciListNaziv_1">
      <item>FINA Regionalni centar Zagreb</item>
      <item>SAMOBORSKI LIST TISUĆUDEVETSTOČETVRTA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SAMOBORSKI LIST TISUĆUDEVETSTOČETVRTA d.o.o., OIB 65648919885, Petra Preradovića 6/I,10430 Samobor</item>
    </izvorni_sadrzaj>
    <derivirana_varijabla naziv="DomainObject.Predmet.SudioniciListAdressOIB_1">
      <item>FINA Regionalni centar Zagreb, OIB 85821130368, Trg svibanjskih žrtava 1995. 1,10000 Zagreb</item>
      <item>SAMOBORSKI LIST TISUĆUDEVETSTOČETVRTA d.o.o., OIB 65648919885, Petra Preradovića 6/I,10430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65648919885</item>
    </izvorni_sadrzaj>
    <derivirana_varijabla naziv="DomainObject.Predmet.SudioniciListNazivOIB_1">
      <item>, OIB 85821130368</item>
      <item>, OIB 65648919885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1396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2016-02-02T11:18:00Z</dcterms:created>
  <dc:creator>gboljkovac</dc:creator>
  <cp:lastModifiedBy>Goranka Boljkovac</cp:lastModifiedBy>
  <cp:lastPrinted>2016-02-02T11:19:00Z</cp:lastPrinted>
  <dcterms:modified xmlns:xsi="http://www.w3.org/2001/XMLSchema-instance" xsi:type="dcterms:W3CDTF">2016-02-02T11:19:00Z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