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89c0" w14:paraId="faa89c0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C628AF">
        <w:t>2430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C628AF">
        <w:t xml:space="preserve">MIRIS DUNJA d.o.o. za trgovinu, Zagreb, </w:t>
      </w:r>
      <w:proofErr w:type="spellStart"/>
      <w:r w:rsidR="00C628AF">
        <w:t>Susedgradski</w:t>
      </w:r>
      <w:proofErr w:type="spellEnd"/>
      <w:r w:rsidR="00C628AF">
        <w:t xml:space="preserve"> </w:t>
      </w:r>
      <w:proofErr w:type="spellStart"/>
      <w:r w:rsidR="00C628AF">
        <w:t>vidikovec</w:t>
      </w:r>
      <w:proofErr w:type="spellEnd"/>
      <w:r w:rsidR="00C628AF">
        <w:t xml:space="preserve"> 008 A, OIB:28086100254</w:t>
      </w:r>
      <w:r w:rsidR="002750A7">
        <w:t xml:space="preserve">, dana </w:t>
      </w:r>
      <w:r w:rsidR="00C628AF">
        <w:t>19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C628AF">
        <w:t xml:space="preserve">MIRIS DUNJA d.o.o. za trgovinu, Zagreb, </w:t>
      </w:r>
      <w:proofErr w:type="spellStart"/>
      <w:r w:rsidR="00C628AF">
        <w:t>Susedgradski</w:t>
      </w:r>
      <w:proofErr w:type="spellEnd"/>
      <w:r w:rsidR="00C628AF">
        <w:t xml:space="preserve"> </w:t>
      </w:r>
      <w:proofErr w:type="spellStart"/>
      <w:r w:rsidR="00C628AF">
        <w:t>vidikovec</w:t>
      </w:r>
      <w:proofErr w:type="spellEnd"/>
      <w:r w:rsidR="00C628AF">
        <w:t xml:space="preserve"> 008 A, OIB:28086100254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628AF">
        <w:t>2430</w:t>
      </w:r>
      <w:r w:rsidR="00926DA0">
        <w:t>16</w:t>
      </w:r>
      <w:r>
        <w:t>.</w:t>
      </w:r>
    </w:p>
    <w:p w:rsidRDefault="00C628AF" w:rsidP="00C5617A" w:rsidR="00C628AF">
      <w:pPr>
        <w:ind w:firstLine="708"/>
        <w:jc w:val="both"/>
        <w:rPr>
          <w:lang w:val="pt-BR"/>
        </w:rPr>
      </w:pP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628AF" w:rsidP="00C628AF" w:rsidR="00C628AF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MIRIS DUNJA d.o.o. za trgovinu,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008 A</w:t>
      </w:r>
      <w:r w:rsidRPr="00DF3BB3">
        <w:t>,</w:t>
      </w:r>
      <w:r>
        <w:t xml:space="preserve"> OIB:28086100254.</w:t>
      </w:r>
    </w:p>
    <w:p w:rsidRDefault="00C628AF" w:rsidP="00C628AF" w:rsidR="00C628AF" w:rsidRPr="00C37D39">
      <w:pPr>
        <w:ind w:firstLine="709"/>
        <w:jc w:val="both"/>
      </w:pPr>
    </w:p>
    <w:p w:rsidRDefault="00C628AF" w:rsidP="00C628AF" w:rsidR="00C628AF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C628AF" w:rsidP="00C628AF" w:rsidR="00C628AF">
      <w:pPr>
        <w:ind w:firstLine="709"/>
        <w:jc w:val="both"/>
      </w:pPr>
    </w:p>
    <w:p w:rsidRDefault="00C628AF" w:rsidP="00C628AF" w:rsidR="00C628A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C628AF" w:rsidP="00C628AF" w:rsidR="00C628A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C628AF" w:rsidP="00C628AF" w:rsidR="00C628AF" w:rsidRPr="00CB19A0">
      <w:pPr>
        <w:pStyle w:val="Odlomakpopisa"/>
        <w:overflowPunct w:val="false"/>
        <w:autoSpaceDE w:val="false"/>
        <w:autoSpaceDN w:val="false"/>
        <w:adjustRightInd w:val="false"/>
        <w:ind w:left="1069"/>
        <w:jc w:val="both"/>
        <w:textAlignment w:val="baseline"/>
      </w:pPr>
    </w:p>
    <w:p w:rsidRDefault="00C628AF" w:rsidP="00C628AF" w:rsidR="00C628AF" w:rsidRPr="00E974B3">
      <w:pPr>
        <w:ind w:firstLine="709"/>
        <w:jc w:val="both"/>
      </w:pPr>
    </w:p>
    <w:p w:rsidRDefault="00C628AF" w:rsidP="00C628AF" w:rsidR="00C628AF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131</w:t>
      </w:r>
      <w:r w:rsidRPr="00E974B3">
        <w:t xml:space="preserve"> dana, u ukupnom iznosu od </w:t>
      </w:r>
      <w:r>
        <w:t>2.595,02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628AF" w:rsidP="00C628AF" w:rsidR="00C628AF" w:rsidRPr="00E974B3">
      <w:pPr>
        <w:jc w:val="both"/>
      </w:pPr>
    </w:p>
    <w:p w:rsidRDefault="00C628AF" w:rsidP="00C628AF" w:rsidR="00C628A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144B" w:rsidP="0016144B" w:rsidR="0016144B" w:rsidRPr="00E974B3">
      <w:pPr>
        <w:ind w:firstLine="709"/>
        <w:jc w:val="both"/>
      </w:pPr>
    </w:p>
    <w:p w:rsidRDefault="0016144B" w:rsidP="0016144B" w:rsidR="0016144B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C628AF">
        <w:t>25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</w:t>
      </w:r>
      <w:r w:rsidR="00602429">
        <w:t>n</w:t>
      </w:r>
      <w:r w:rsidR="0016144B">
        <w:t>osno zakonski zastupnik dužnika, uredno pozvan, na ročište nije pristupio, a niti je dostavljeno pisano očitovanje.</w:t>
      </w:r>
    </w:p>
    <w:p w:rsidRDefault="0016144B" w:rsidP="00337055" w:rsidR="0016144B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628AF">
        <w:t>15</w:t>
      </w:r>
      <w:r w:rsidR="00243C31">
        <w:t xml:space="preserve"> spisa).</w:t>
      </w:r>
      <w:r>
        <w:t xml:space="preserve"> </w:t>
      </w:r>
    </w:p>
    <w:p w:rsidRDefault="0016144B" w:rsidP="00C5617A" w:rsidR="0016144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6144B" w:rsidP="00C5617A" w:rsidR="0016144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6144B" w:rsidP="00C5617A" w:rsidR="0016144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9579D" w:rsidP="00C5617A" w:rsidR="0079579D">
      <w:pPr>
        <w:jc w:val="both"/>
      </w:pPr>
    </w:p>
    <w:p w:rsidRDefault="0016144B" w:rsidP="00C5617A" w:rsidR="0016144B">
      <w:pPr>
        <w:jc w:val="both"/>
      </w:pPr>
    </w:p>
    <w:p w:rsidRDefault="00C5617A" w:rsidP="00243C31" w:rsidR="00C5617A">
      <w:pPr>
        <w:ind w:firstLine="708"/>
        <w:jc w:val="both"/>
      </w:pPr>
      <w:r>
        <w:lastRenderedPageBreak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144B">
        <w:t>18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79579D">
        <w:t>, v.r.</w:t>
      </w:r>
    </w:p>
    <w:p w:rsidRDefault="00642C20" w:rsidP="000D5F6E" w:rsidR="00642C20" w:rsidRPr="00AB60C9">
      <w:pPr>
        <w:jc w:val="both"/>
      </w:pPr>
    </w:p>
    <w:p w:rsidRDefault="00642C20" w:rsidP="00DE2D2A" w:rsidR="00642C20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42C20" w:rsidP="00DE2D2A" w:rsidR="00642C20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642C20">
      <w:pPr>
        <w:rPr>
          <w:color w:val="FFFFFF"/>
        </w:rPr>
      </w:pPr>
      <w:bookmarkStart w:name="_GoBack" w:id="0"/>
      <w:r w:rsidRPr="00642C20">
        <w:rPr>
          <w:color w:val="FFFFFF"/>
        </w:rPr>
        <w:t>DNA:</w:t>
      </w:r>
    </w:p>
    <w:p w:rsidRDefault="007D0292" w:rsidR="007D0292" w:rsidRPr="00642C20">
      <w:pPr>
        <w:rPr>
          <w:color w:val="FFFFFF"/>
        </w:rPr>
      </w:pPr>
      <w:r w:rsidRPr="00642C20">
        <w:rPr>
          <w:color w:val="FFFFFF"/>
        </w:rPr>
        <w:t>E-oglasna ploča</w:t>
      </w:r>
      <w:bookmarkEnd w:id="0"/>
    </w:p>
    <w:sectPr w:rsidSect="00337055" w:rsidR="007D0292" w:rsidRPr="00642C20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290" w:rsidP="007D0292" w:rsidR="004A5290">
      <w:r>
        <w:separator/>
      </w:r>
    </w:p>
  </w:endnote>
  <w:endnote w:id="0" w:type="continuationSeparator">
    <w:p w:rsidRDefault="004A5290" w:rsidP="007D0292" w:rsidR="004A5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290" w:rsidP="007D0292" w:rsidR="004A5290">
      <w:r>
        <w:separator/>
      </w:r>
    </w:p>
  </w:footnote>
  <w:footnote w:id="0" w:type="continuationSeparator">
    <w:p w:rsidRDefault="004A5290" w:rsidP="007D0292" w:rsidR="004A5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C20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C628AF">
      <w:t>2430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7519C"/>
    <w:rsid w:val="0009680C"/>
    <w:rsid w:val="000B7435"/>
    <w:rsid w:val="000F41C9"/>
    <w:rsid w:val="00143F17"/>
    <w:rsid w:val="0016144B"/>
    <w:rsid w:val="001A25D6"/>
    <w:rsid w:val="0021457C"/>
    <w:rsid w:val="00242A50"/>
    <w:rsid w:val="00243C31"/>
    <w:rsid w:val="00267D5F"/>
    <w:rsid w:val="002750A7"/>
    <w:rsid w:val="002F0131"/>
    <w:rsid w:val="003022E2"/>
    <w:rsid w:val="00303E2C"/>
    <w:rsid w:val="00337055"/>
    <w:rsid w:val="004A5290"/>
    <w:rsid w:val="00520203"/>
    <w:rsid w:val="005224A8"/>
    <w:rsid w:val="00555423"/>
    <w:rsid w:val="005A3A7D"/>
    <w:rsid w:val="005B4FEC"/>
    <w:rsid w:val="005C4B12"/>
    <w:rsid w:val="00602429"/>
    <w:rsid w:val="00642C20"/>
    <w:rsid w:val="00674018"/>
    <w:rsid w:val="00747769"/>
    <w:rsid w:val="00762488"/>
    <w:rsid w:val="0077668B"/>
    <w:rsid w:val="0079579D"/>
    <w:rsid w:val="007D0292"/>
    <w:rsid w:val="007D65B9"/>
    <w:rsid w:val="008E360F"/>
    <w:rsid w:val="00926DA0"/>
    <w:rsid w:val="00966B87"/>
    <w:rsid w:val="00BE3772"/>
    <w:rsid w:val="00C059A6"/>
    <w:rsid w:val="00C5617A"/>
    <w:rsid w:val="00C628AF"/>
    <w:rsid w:val="00D4179B"/>
    <w:rsid w:val="00D824B0"/>
    <w:rsid w:val="00E20B5F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C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2C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C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C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C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C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2C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C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C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C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St-2430/2016</izvorni_sadrzaj>
    <derivirana_varijabla naziv="DomainObject.Predmet.OznakaBroj_1">St-2430/2016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 DUNJA d.o.o. zastupanog po punomoćniku Tomislav Beber</izvorni_sadrzaj>
    <derivirana_varijabla naziv="DomainObject.Predmet.ProtustrankaFormated_1">  MIRIS DUNJA d.o.o. zastupanog po punomoćniku Tomislav Beber</derivirana_varijabla>
  </DomainObject.Predmet.ProtustrankaFormated>
  <DomainObject.Predmet.ProtustrankaFormatedOIB>
    <izvorni_sadrzaj>  MIRIS DUNJA d.o.o., OIB 28086100254 zastupanog po punomoćniku Tomislav Beber</izvorni_sadrzaj>
    <derivirana_varijabla naziv="DomainObject.Predmet.ProtustrankaFormatedOIB_1">  MIRIS DUNJA d.o.o., OIB 28086100254 zastupanog po punomoćniku Tomislav Beber</derivirana_varijabla>
  </DomainObject.Predmet.ProtustrankaFormatedOIB>
  <DomainObject.Predmet.ProtustrankaFormatedWithAdress>
    <izvorni_sadrzaj> MIRIS DUNJA d.o.o., Susedgradski vidikovec 008 A, 10000 Zagreb zastupanog po punomoćniku Tomislav Beber</izvorni_sadrzaj>
    <derivirana_varijabla naziv="DomainObject.Predmet.ProtustrankaFormatedWithAdress_1"> MIRIS DUNJA d.o.o., Susedgradski vidikovec 008 A, 10000 Zagreb zastupanog po punomoćniku Tomislav Beber</derivirana_varijabla>
  </DomainObject.Predmet.ProtustrankaFormatedWithAdress>
  <DomainObject.Predmet.ProtustrankaFormatedWithAdressOIB>
    <izvorni_sadrzaj> MIRIS DUNJA d.o.o., OIB 28086100254, Susedgradski vidikovec 008 A, 10000 Zagreb zastupanog po punomoćniku Tomislav Beber</izvorni_sadrzaj>
    <derivirana_varijabla naziv="DomainObject.Predmet.ProtustrankaFormatedWithAdressOIB_1"> MIRIS DUNJA d.o.o., OIB 28086100254, Susedgradski vidikovec 008 A, 10000 Zagreb zastupanog po punomoćniku Tomislav Beber</derivirana_varijabla>
  </DomainObject.Predmet.ProtustrankaFormatedWithAdressOIB>
  <DomainObject.Predmet.ProtustrankaWithAdress>
    <izvorni_sadrzaj>MIRIS DUNJA d.o.o. Susedgradski vidikovec 008 A, 10000 Zagreb</izvorni_sadrzaj>
    <derivirana_varijabla naziv="DomainObject.Predmet.ProtustrankaWithAdress_1">MIRIS DUNJA d.o.o. Susedgradski vidikovec 008 A, 10000 Zagreb</derivirana_varijabla>
  </DomainObject.Predmet.ProtustrankaWithAdress>
  <DomainObject.Predmet.ProtustrankaWithAdressOIB>
    <izvorni_sadrzaj>MIRIS DUNJA d.o.o., OIB 28086100254, Susedgradski vidikovec 008 A, 10000 Zagreb</izvorni_sadrzaj>
    <derivirana_varijabla naziv="DomainObject.Predmet.ProtustrankaWithAdressOIB_1">MIRIS DUNJA d.o.o., OIB 28086100254, Susedgradski vidikovec 008 A, 10000 Zagreb</derivirana_varijabla>
  </DomainObject.Predmet.ProtustrankaWithAdressOIB>
  <DomainObject.Predmet.ProtustrankaNazivFormated>
    <izvorni_sadrzaj>MIRIS DUNJA d.o.o.</izvorni_sadrzaj>
    <derivirana_varijabla naziv="DomainObject.Predmet.ProtustrankaNazivFormated_1">MIRIS DUNJA d.o.o.</derivirana_varijabla>
  </DomainObject.Predmet.ProtustrankaNazivFormated>
  <DomainObject.Predmet.ProtustrankaNazivFormatedOIB>
    <izvorni_sadrzaj>MIRIS DUNJA d.o.o., OIB 28086100254</izvorni_sadrzaj>
    <derivirana_varijabla naziv="DomainObject.Predmet.ProtustrankaNazivFormatedOIB_1">MIRIS DUNJA d.o.o., OIB 28086100254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DUNJA d.o.o. zastupanog po punomoćniku Tomislav Beber</item>
    </izvorni_sadrzaj>
    <derivirana_varijabla naziv="DomainObject.Predmet.ProtuStrankaListFormated_1">
      <item>MIRIS DUNJA d.o.o. zastupanog po punomoćniku Tomislav Beber</item>
    </derivirana_varijabla>
  </DomainObject.Predmet.ProtuStrankaListFormated>
  <DomainObject.Predmet.ProtuStrankaListFormatedOIB>
    <izvorni_sadrzaj>
      <item>MIRIS DUNJA d.o.o., OIB 28086100254 zastupanog po punomoćniku Tomislav Beber</item>
    </izvorni_sadrzaj>
    <derivirana_varijabla naziv="DomainObject.Predmet.ProtuStrankaListFormatedOIB_1">
      <item>MIRIS DUNJA d.o.o., OIB 28086100254 zastupanog po punomoćniku Tomislav Beber</item>
    </derivirana_varijabla>
  </DomainObject.Predmet.ProtuStrankaListFormatedOIB>
  <DomainObject.Predmet.ProtuStrankaListFormatedWithAdress>
    <izvorni_sadrzaj>
      <item>MIRIS DUNJA d.o.o., Susedgradski vidikovec 008 A, 10000 Zagreb zastupanog po punomoćniku Tomislav Beber</item>
    </izvorni_sadrzaj>
    <derivirana_varijabla naziv="DomainObject.Predmet.ProtuStrankaListFormatedWithAdress_1">
      <item>MIRIS DUNJA d.o.o., Susedgradski vidikovec 008 A, 10000 Zagreb zastupanog po punomoćniku Tomislav Beber</item>
    </derivirana_varijabla>
  </DomainObject.Predmet.ProtuStrankaListFormatedWithAdress>
  <DomainObject.Predmet.ProtuStrankaListFormatedWithAdressOIB>
    <izvorni_sadrzaj>
      <item>MIRIS DUNJA d.o.o., OIB 28086100254, Susedgradski vidikovec 008 A, 10000 Zagreb zastupanog po punomoćniku Tomislav Beber</item>
    </izvorni_sadrzaj>
    <derivirana_varijabla naziv="DomainObject.Predmet.ProtuStrankaListFormatedWithAdressOIB_1">
      <item>MIRIS DUNJA d.o.o., OIB 28086100254, Susedgradski vidikovec 008 A, 10000 Zagreb zastupanog po punomoćniku Tomislav Beber</item>
    </derivirana_varijabla>
  </DomainObject.Predmet.ProtuStrankaListFormatedWithAdressOIB>
  <DomainObject.Predmet.ProtuStrankaListNazivFormated>
    <izvorni_sadrzaj>
      <item>MIRIS DUNJA d.o.o.</item>
    </izvorni_sadrzaj>
    <derivirana_varijabla naziv="DomainObject.Predmet.ProtuStrankaListNazivFormated_1">
      <item>MIRIS DUNJA d.o.o.</item>
    </derivirana_varijabla>
  </DomainObject.Predmet.ProtuStrankaListNazivFormated>
  <DomainObject.Predmet.ProtuStrankaListNazivFormatedOIB>
    <izvorni_sadrzaj>
      <item>MIRIS DUNJA d.o.o., OIB 28086100254</item>
    </izvorni_sadrzaj>
    <derivirana_varijabla naziv="DomainObject.Predmet.ProtuStrankaListNazivFormatedOIB_1">
      <item>MIRIS DUNJA d.o.o., OIB 28086100254</item>
    </derivirana_varijabla>
  </DomainObject.Predmet.ProtuStrankaListNazivFormatedOIB>
  <DomainObject.Predmet.OstaliListFormated>
    <izvorni_sadrzaj>
      <item>Tomislav Beber punomoćnik sudionika u postupku MIRIS DUNJA d.o.o.</item>
    </izvorni_sadrzaj>
    <derivirana_varijabla naziv="DomainObject.Predmet.OstaliListFormated_1">
      <item>Tomislav Beber punomoćnik sudionika u postupku MIRIS DUNJA d.o.o.</item>
    </derivirana_varijabla>
  </DomainObject.Predmet.OstaliListFormated>
  <DomainObject.Predmet.OstaliListFormatedOIB>
    <izvorni_sadrzaj>
      <item>Tomislav Beber, OIB 33018581369 punomoćnik sudionika u postupku MIRIS DUNJA d.o.o.</item>
    </izvorni_sadrzaj>
    <derivirana_varijabla naziv="DomainObject.Predmet.OstaliListFormatedOIB_1">
      <item>Tomislav Beber, OIB 33018581369 punomoćnik sudionika u postupku MIRIS DUNJA d.o.o.</item>
    </derivirana_varijabla>
  </DomainObject.Predmet.OstaliListFormatedOIB>
  <DomainObject.Predmet.OstaliListFormatedWithAdress>
    <izvorni_sadrzaj>
      <item>Tomislav Beber, Nova Cesta 5, 10000 Zagreb punomoćnik sudionika u postupku MIRIS DUNJA d.o.o.</item>
    </izvorni_sadrzaj>
    <derivirana_varijabla naziv="DomainObject.Predmet.OstaliListFormatedWithAdress_1">
      <item>Tomislav Beber, Nova Cesta 5, 10000 Zagreb punomoćnik sudionika u postupku MIRIS DUNJA d.o.o.</item>
    </derivirana_varijabla>
  </DomainObject.Predmet.OstaliListFormatedWithAdress>
  <DomainObject.Predmet.OstaliListFormatedWithAdressOIB>
    <izvorni_sadrzaj>
      <item>Tomislav Beber, OIB 33018581369, Nova Cesta 5, 10000 Zagreb punomoćnik sudionika u postupku MIRIS DUNJA d.o.o.</item>
    </izvorni_sadrzaj>
    <derivirana_varijabla naziv="DomainObject.Predmet.OstaliListFormatedWithAdressOIB_1">
      <item>Tomislav Beber, OIB 33018581369, Nova Cesta 5, 10000 Zagreb punomoćnik sudionika u postupku MIRIS DUNJA d.o.o.</item>
    </derivirana_varijabla>
  </DomainObject.Predmet.OstaliListFormatedWithAdressOIB>
  <DomainObject.Predmet.OstaliListNazivFormated>
    <izvorni_sadrzaj>
      <item>Tomislav Beber</item>
    </izvorni_sadrzaj>
    <derivirana_varijabla naziv="DomainObject.Predmet.OstaliListNazivFormated_1">
      <item>Tomislav Beber</item>
    </derivirana_varijabla>
  </DomainObject.Predmet.OstaliListNazivFormated>
  <DomainObject.Predmet.OstaliListNazivFormatedOIB>
    <izvorni_sadrzaj>
      <item>Tomislav Beber, OIB 33018581369</item>
    </izvorni_sadrzaj>
    <derivirana_varijabla naziv="DomainObject.Predmet.OstaliListNazivFormatedOIB_1">
      <item>Tomislav Beber, OIB 33018581369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DUNJA d.o.o.</izvorni_sadrzaj>
    <derivirana_varijabla naziv="DomainObject.Predmet.ProtustrankaIDrugi_1">MIRIS DUNJA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MIRIS DUNJA d.o.o., OIB 28086100254, Susedgradski vidikovec 008 A, 10000 Zagreb</izvorni_sadrzaj>
    <derivirana_varijabla naziv="DomainObject.Predmet.ProtustrankaIDrugiAdressOIB_1">MIRIS DUNJA d.o.o., OIB 28086100254, Susedgradski vidikovec 008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 DUNJA d.o.o.</item>
      <item>Tomislav Beber</item>
    </izvorni_sadrzaj>
    <derivirana_varijabla naziv="DomainObject.Predmet.SudioniciListNaziv_1">
      <item>FINA Regionalni centar Zagreb</item>
      <item>MIRIS DUNJA d.o.o.</item>
      <item>Tomislav Beber</item>
    </derivirana_varijabla>
  </DomainObject.Predmet.SudioniciListNaziv>
  <DomainObject.Predmet.SudioniciListAdressOIB>
    <izvorni_sadrzaj>
      <item>FINA Regionalni centar Zagreb, OIB 85821130368, Trg svibanjskih žrtava 1995. 1,10000 Zagreb</item>
      <item>MIRIS DUNJA d.o.o., OIB 28086100254, Susedgradski vidikovec 008 A,10000 Zagreb</item>
      <item>Tomislav Beber, OIB 33018581369, Nova Cesta 5,10000 Zagreb</item>
    </izvorni_sadrzaj>
    <derivirana_varijabla naziv="DomainObject.Predmet.SudioniciListAdressOIB_1">
      <item>FINA Regionalni centar Zagreb, OIB 85821130368, Trg svibanjskih žrtava 1995. 1,10000 Zagreb</item>
      <item>MIRIS DUNJA d.o.o., OIB 28086100254, Susedgradski vidikovec 008 A,10000 Zagreb</item>
      <item>Tomislav Beber, OIB 33018581369, Nova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28086100254</item>
      <item>, OIB 33018581369</item>
    </izvorni_sadrzaj>
    <derivirana_varijabla naziv="DomainObject.Predmet.SudioniciListNazivOIB_1">
      <item>, OIB 85821130368</item>
      <item>, OIB 28086100254</item>
      <item>, OIB 33018581369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5314</properties:Characters>
  <properties:Lines>116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2017-07-19T09:02:00Z</dcterms:created>
  <dc:creator>Valentina Kranjčić</dc:creator>
  <cp:lastModifiedBy>Valentina Kranjčić</cp:lastModifiedBy>
  <cp:lastPrinted>2017-07-19T09:07:00Z</cp:lastPrinted>
  <dcterms:modified xmlns:xsi="http://www.w3.org/2001/XMLSchema-instance" xsi:type="dcterms:W3CDTF">2017-07-19T09:08:00Z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