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c4e2" w14:paraId="688c4e2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6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2916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3630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B17A2"/>
    <w:rsid w:val="00FB6C4D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2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9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9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9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9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2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9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9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9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9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B1890-B4DA-49B6-9538-450FBD36A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2017-07-12T07:42:00Z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Hrvatski Telekom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