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50dbc" w14:paraId="c750dbc" w:rsidRDefault="00637444" w:rsidP="00637444" w:rsidR="00637444" w:rsidRPr="00F42E4A">
      <w:pPr>
        <w:jc w:val="right"/>
        <w15:collapsed w:val="false"/>
      </w:pPr>
      <w:bookmarkStart w:name="_GoBack" w:id="0"/>
      <w:bookmarkEnd w:id="0"/>
      <w:r w:rsidRPr="00F42E4A">
        <w:t>Poslovni broj: 9 S</w:t>
      </w:r>
      <w:r w:rsidR="00DE5384" w:rsidRPr="00F42E4A">
        <w:t>t</w:t>
      </w:r>
      <w:r w:rsidRPr="00F42E4A">
        <w:t>-</w:t>
      </w:r>
      <w:r w:rsidR="00317710">
        <w:t>237</w:t>
      </w:r>
      <w:r w:rsidR="0081351D" w:rsidRPr="00F42E4A">
        <w:t>/</w:t>
      </w:r>
      <w:r w:rsidR="00CC7B8F" w:rsidRPr="00F42E4A">
        <w:t>20</w:t>
      </w:r>
      <w:r w:rsidR="00F42E4A" w:rsidRPr="00F42E4A">
        <w:t>16</w:t>
      </w:r>
      <w:r w:rsidR="0081351D" w:rsidRPr="00F42E4A">
        <w:t>-</w:t>
      </w:r>
      <w:r w:rsidR="00A17244">
        <w:t>4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bCs/>
          <w:snapToGrid w:val="false"/>
          <w:lang w:eastAsia="en-US"/>
        </w:rPr>
        <w:t xml:space="preserve">                     </w:t>
      </w:r>
      <w:r w:rsidRPr="00F42E4A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>TRGOVAČKI SUD U VARAŽDINU</w:t>
      </w:r>
    </w:p>
    <w:p w:rsidRDefault="001159F0" w:rsidP="001159F0" w:rsidR="001159F0" w:rsidRPr="00F42E4A">
      <w:pPr>
        <w:widowControl w:val="false"/>
        <w:rPr>
          <w:bCs/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           B. Radić 2</w:t>
      </w:r>
      <w:r w:rsidRPr="00F42E4A">
        <w:rPr>
          <w:bCs/>
          <w:snapToGrid w:val="false"/>
          <w:lang w:eastAsia="en-US"/>
        </w:rPr>
        <w:t xml:space="preserve">                   </w:t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</w:p>
    <w:p w:rsidRDefault="00637444" w:rsidP="00637444" w:rsidR="00637444" w:rsidRPr="00F42E4A">
      <w:pPr>
        <w:jc w:val="right"/>
      </w:pPr>
    </w:p>
    <w:p w:rsidRDefault="0081351D" w:rsidP="00637444" w:rsidR="00637444" w:rsidRPr="00F42E4A">
      <w:pPr>
        <w:jc w:val="both"/>
      </w:pPr>
      <w:r w:rsidRPr="00F42E4A">
        <w:tab/>
      </w:r>
      <w:r w:rsidR="00637444" w:rsidRPr="00F42E4A">
        <w:t xml:space="preserve">Trgovački sud u Varaždinu po sucu toga suda Maji Valušnig, kao stečajnom sucu u predmetu u povodu </w:t>
      </w:r>
      <w:r w:rsidRPr="00F42E4A">
        <w:t>zahtjeva</w:t>
      </w:r>
      <w:r w:rsidR="00637444" w:rsidRPr="00F42E4A">
        <w:t xml:space="preserve"> </w:t>
      </w:r>
      <w:r w:rsidRPr="00F42E4A">
        <w:t>Financijske agencije Regionalni centar Zagreb, Podružnica Varaždin, Augusta Cesarca 2, Varaždin</w:t>
      </w:r>
      <w:r w:rsidR="00637444" w:rsidRPr="00F42E4A">
        <w:t>, za pokretanje skraćenog stečajnog postupka protiv</w:t>
      </w:r>
      <w:r w:rsidR="00852A7C" w:rsidRPr="00F42E4A">
        <w:t xml:space="preserve"> dužnika</w:t>
      </w:r>
      <w:r w:rsidR="00637444" w:rsidRPr="00F42E4A">
        <w:t xml:space="preserve"> </w:t>
      </w:r>
      <w:r w:rsidR="00317710">
        <w:t>POLJOPRIVREDNA ZADRUGA BRANITELJA VOĆARSTVO LONČARIĆ, Donji Kraljevec, Čakovečka 34</w:t>
      </w:r>
      <w:r w:rsidR="00AF2C11" w:rsidRPr="00F42E4A">
        <w:t>,</w:t>
      </w:r>
      <w:r w:rsidR="00317710">
        <w:t xml:space="preserve"> MBS:</w:t>
      </w:r>
      <w:r w:rsidR="00317710" w:rsidRPr="00317710">
        <w:t xml:space="preserve"> 070070428</w:t>
      </w:r>
      <w:r w:rsidR="00317710">
        <w:t>,</w:t>
      </w:r>
      <w:r w:rsidR="00DE5384" w:rsidRPr="00F42E4A">
        <w:t xml:space="preserve"> </w:t>
      </w:r>
      <w:r w:rsidR="00F10C2B" w:rsidRPr="00F42E4A">
        <w:t xml:space="preserve"> OIB:</w:t>
      </w:r>
      <w:r w:rsidR="00F42E4A" w:rsidRPr="00F42E4A">
        <w:t xml:space="preserve"> </w:t>
      </w:r>
      <w:r w:rsidR="00317710" w:rsidRPr="00317710">
        <w:t>72238634739</w:t>
      </w:r>
      <w:r w:rsidR="00637444" w:rsidRPr="00F42E4A">
        <w:t xml:space="preserve">, dana </w:t>
      </w:r>
      <w:r w:rsidR="00440BA3">
        <w:t>15</w:t>
      </w:r>
      <w:r w:rsidR="00637444" w:rsidRPr="00F42E4A">
        <w:t xml:space="preserve">. </w:t>
      </w:r>
      <w:r w:rsidR="00B35C80">
        <w:t>veljače</w:t>
      </w:r>
      <w:r w:rsidR="00637444" w:rsidRPr="00F42E4A">
        <w:t xml:space="preserve"> 201</w:t>
      </w:r>
      <w:r w:rsidR="00F42E4A" w:rsidRPr="00F42E4A">
        <w:t>6</w:t>
      </w:r>
      <w:r w:rsidR="00637444" w:rsidRPr="00F42E4A">
        <w:t>.</w:t>
      </w:r>
      <w:r w:rsidR="00AF2C11" w:rsidRPr="00F42E4A">
        <w:t xml:space="preserve"> godine</w:t>
      </w:r>
      <w:r w:rsidR="00CB6C18" w:rsidRPr="00F42E4A">
        <w:t xml:space="preserve"> temeljem čl.</w:t>
      </w:r>
      <w:r w:rsidRPr="00F42E4A">
        <w:t xml:space="preserve"> </w:t>
      </w:r>
      <w:r w:rsidR="00CB6C18" w:rsidRPr="00F42E4A">
        <w:t>430 Stečajnog zakona („Narodne novine“ 71/15, u daljnjem tekstu SZ) objavljuje sljedeći</w:t>
      </w:r>
    </w:p>
    <w:p w:rsidRDefault="00CB6C18" w:rsidP="00CB6C18" w:rsidR="00CB6C18" w:rsidRPr="00F42E4A">
      <w:pPr>
        <w:jc w:val="center"/>
      </w:pPr>
    </w:p>
    <w:p w:rsidRDefault="00CB6C18" w:rsidP="00CB6C18" w:rsidR="00CB6C18" w:rsidRPr="00F42E4A">
      <w:pPr>
        <w:jc w:val="center"/>
      </w:pPr>
      <w:r w:rsidRPr="00F42E4A">
        <w:t>OGLAS</w:t>
      </w:r>
    </w:p>
    <w:p w:rsidRDefault="00D60907" w:rsidR="00D60907" w:rsidRPr="00F42E4A"/>
    <w:p w:rsidRDefault="00D60907" w:rsidP="00D60907" w:rsidR="00CB6C18" w:rsidRPr="00F42E4A">
      <w:pPr>
        <w:jc w:val="both"/>
      </w:pPr>
      <w:r w:rsidRPr="00F42E4A">
        <w:t>I/</w:t>
      </w:r>
      <w:r w:rsidRPr="00F42E4A">
        <w:tab/>
      </w:r>
      <w:r w:rsidR="00CB6C18" w:rsidRPr="00F42E4A">
        <w:t xml:space="preserve">Utvrđuje se da ukupni iznos evidentiranog duga dužnika </w:t>
      </w:r>
      <w:r w:rsidR="00317710" w:rsidRPr="00317710">
        <w:t>POLJOPRIVREDNA ZADRUGA BRANITELJA VOĆARSTVO LONČARIĆ, Donji Kraljevec, Čakovečka 34, MBS: 070070428,  OIB: 72238634739</w:t>
      </w:r>
      <w:r w:rsidR="00317710">
        <w:t xml:space="preserve"> </w:t>
      </w:r>
      <w:r w:rsidR="00CB6C18" w:rsidRPr="00F42E4A">
        <w:t xml:space="preserve">iznosi </w:t>
      </w:r>
      <w:r w:rsidR="00317710">
        <w:t>5.319,28</w:t>
      </w:r>
      <w:r w:rsidR="00CB6C18" w:rsidRPr="00F42E4A">
        <w:t xml:space="preserve"> kn.</w:t>
      </w:r>
    </w:p>
    <w:p w:rsidRDefault="00CB6C18" w:rsidP="00D60907" w:rsidR="00CB6C18" w:rsidRPr="00F42E4A">
      <w:pPr>
        <w:jc w:val="both"/>
      </w:pPr>
    </w:p>
    <w:p w:rsidRDefault="00CB6C18" w:rsidP="00D60907" w:rsidR="00D60907" w:rsidRPr="00F42E4A">
      <w:pPr>
        <w:jc w:val="both"/>
      </w:pPr>
      <w:r w:rsidRPr="00F42E4A">
        <w:t>II</w:t>
      </w:r>
      <w:r w:rsidR="0081351D" w:rsidRPr="00F42E4A">
        <w:t>/</w:t>
      </w:r>
      <w:r w:rsidR="0081351D" w:rsidRPr="00F42E4A">
        <w:tab/>
      </w:r>
      <w:r w:rsidRPr="00F42E4A">
        <w:t xml:space="preserve"> P</w:t>
      </w:r>
      <w:r w:rsidR="00D60907" w:rsidRPr="00F42E4A">
        <w:t xml:space="preserve">oziva se </w:t>
      </w:r>
      <w:r w:rsidR="00317710">
        <w:t>upravitelj zadruge Milan Lončarić, Donji Kraljevec, Čakovečka 34</w:t>
      </w:r>
      <w:r w:rsidR="00440BA3">
        <w:t xml:space="preserve"> </w:t>
      </w:r>
      <w:r w:rsidR="00B35C80">
        <w:t xml:space="preserve"> </w:t>
      </w:r>
      <w:r w:rsidR="0081351D" w:rsidRPr="00F42E4A">
        <w:t xml:space="preserve">da u roku od petnaest </w:t>
      </w:r>
      <w:r w:rsidR="00D60907" w:rsidRPr="00F42E4A">
        <w:t>dana</w:t>
      </w:r>
      <w:r w:rsidR="005E111A" w:rsidRPr="00F42E4A">
        <w:t xml:space="preserve"> od dana objave ovog oglasa na e-oglasnoj ploči suda</w:t>
      </w:r>
      <w:r w:rsidR="00D60907" w:rsidRPr="00F42E4A">
        <w:t xml:space="preserve"> podnese ovome sudu,</w:t>
      </w:r>
      <w:r w:rsidR="001159F0" w:rsidRPr="00F42E4A">
        <w:t xml:space="preserve"> </w:t>
      </w:r>
      <w:r w:rsidR="00D60907" w:rsidRPr="00F42E4A">
        <w:t>pozivom na gornji broj spisa, javnobilježnički ovjerovljeni prokazni popis imovine</w:t>
      </w:r>
      <w:r w:rsidR="005E111A" w:rsidRPr="00F42E4A">
        <w:t xml:space="preserve"> i obveza</w:t>
      </w:r>
      <w:r w:rsidR="00D60907" w:rsidRPr="00F42E4A">
        <w:t xml:space="preserve"> dužnika</w:t>
      </w:r>
      <w:r w:rsidR="005E111A" w:rsidRPr="00F42E4A">
        <w:t xml:space="preserve"> na propisanom obrascu</w:t>
      </w:r>
      <w:r w:rsidR="00D60907" w:rsidRPr="00F42E4A">
        <w:t>.</w:t>
      </w:r>
    </w:p>
    <w:p w:rsidRDefault="00D60907" w:rsidP="00D60907" w:rsidR="00D60907" w:rsidRPr="00F42E4A">
      <w:pPr>
        <w:jc w:val="both"/>
      </w:pPr>
    </w:p>
    <w:p w:rsidRDefault="00D60907" w:rsidP="00CB6C18" w:rsidR="00CB6C18" w:rsidRPr="00F42E4A">
      <w:pPr>
        <w:jc w:val="both"/>
      </w:pPr>
      <w:r w:rsidRPr="00F42E4A">
        <w:t>II</w:t>
      </w:r>
      <w:r w:rsidR="0081351D" w:rsidRPr="00F42E4A">
        <w:t>I</w:t>
      </w:r>
      <w:r w:rsidR="00CB6C18" w:rsidRPr="00F42E4A">
        <w:t>/</w:t>
      </w:r>
      <w:r w:rsidR="00CB6C18" w:rsidRPr="00F42E4A">
        <w:tab/>
        <w:t xml:space="preserve">Upozorava se </w:t>
      </w:r>
      <w:r w:rsidR="00317710">
        <w:t xml:space="preserve">upravitelj </w:t>
      </w:r>
      <w:r w:rsidR="00CB6C18" w:rsidRPr="00F42E4A">
        <w:t xml:space="preserve"> dužnika da</w:t>
      </w:r>
      <w:r w:rsidR="0081351D" w:rsidRPr="00F42E4A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F42E4A">
        <w:t>.</w:t>
      </w:r>
      <w:r w:rsidR="0081351D" w:rsidRPr="00F42E4A">
        <w:t xml:space="preserve"> i 133. te čl. 286. do 292. SZ-a na odgovarajući način,</w:t>
      </w:r>
      <w:r w:rsidR="00CB6C18" w:rsidRPr="00F42E4A">
        <w:t xml:space="preserve"> ako </w:t>
      </w:r>
      <w:r w:rsidR="0081351D" w:rsidRPr="00F42E4A">
        <w:t>u roku od petnaest</w:t>
      </w:r>
      <w:r w:rsidRPr="00F42E4A">
        <w:t xml:space="preserve"> dana</w:t>
      </w:r>
      <w:r w:rsidR="005E111A" w:rsidRPr="00F42E4A">
        <w:t xml:space="preserve"> od dana objave ovog oglasa na e-oglasnoj ploči suda</w:t>
      </w:r>
      <w:r w:rsidRPr="00F42E4A">
        <w:t xml:space="preserve"> ne podnese prokazni popis imovine </w:t>
      </w:r>
      <w:r w:rsidR="00CB6C18" w:rsidRPr="00F42E4A">
        <w:t xml:space="preserve">i obveza </w:t>
      </w:r>
      <w:r w:rsidR="0081351D" w:rsidRPr="00F42E4A">
        <w:t xml:space="preserve">dužnika </w:t>
      </w:r>
      <w:r w:rsidRPr="00F42E4A">
        <w:t xml:space="preserve">ili ako iz </w:t>
      </w:r>
      <w:r w:rsidR="00CB6C18" w:rsidRPr="00F42E4A">
        <w:t>toga</w:t>
      </w:r>
      <w:r w:rsidRPr="00F42E4A">
        <w:t xml:space="preserve"> popisa proizlazi da </w:t>
      </w:r>
      <w:r w:rsidR="00CB6C18" w:rsidRPr="00F42E4A">
        <w:t>dužnik</w:t>
      </w:r>
      <w:r w:rsidRPr="00F42E4A">
        <w:t xml:space="preserve"> ima imovinu koja ne bi bila dostatna ni za pokriće predvidivih trošk</w:t>
      </w:r>
      <w:r w:rsidR="005E111A" w:rsidRPr="00F42E4A">
        <w:t>ova stečajnog postupka</w:t>
      </w:r>
      <w:r w:rsidR="00CB6C18" w:rsidRPr="00F42E4A">
        <w:t>.</w:t>
      </w:r>
    </w:p>
    <w:p w:rsidRDefault="00D60907" w:rsidR="00D60907" w:rsidRPr="00F42E4A"/>
    <w:p w:rsidRDefault="00D60907" w:rsidP="00D60907" w:rsidR="00D60907" w:rsidRPr="00F42E4A">
      <w:pPr>
        <w:jc w:val="both"/>
      </w:pPr>
      <w:r w:rsidRPr="00F42E4A">
        <w:t>I</w:t>
      </w:r>
      <w:r w:rsidR="0081351D" w:rsidRPr="00F42E4A">
        <w:t>V</w:t>
      </w:r>
      <w:r w:rsidRPr="00F42E4A">
        <w:t>/</w:t>
      </w:r>
      <w:r w:rsidRPr="00F42E4A">
        <w:tab/>
      </w:r>
      <w:r w:rsidR="005E111A" w:rsidRPr="00F42E4A">
        <w:t>Temeljem čl. 430. SZ-a p</w:t>
      </w:r>
      <w:r w:rsidRPr="00F42E4A">
        <w:t xml:space="preserve">ozivaju se vjerovnici </w:t>
      </w:r>
      <w:r w:rsidR="0081351D" w:rsidRPr="00F42E4A">
        <w:t xml:space="preserve">dužnika da </w:t>
      </w:r>
      <w:r w:rsidRPr="00F42E4A">
        <w:t xml:space="preserve">najkasnije u roku od 45 dana od </w:t>
      </w:r>
      <w:r w:rsidR="005E111A" w:rsidRPr="00F42E4A">
        <w:t>dana objave ovog</w:t>
      </w:r>
      <w:r w:rsidR="0081351D" w:rsidRPr="00F42E4A">
        <w:t xml:space="preserve"> oglasa na e-oglasnoj ploči suda </w:t>
      </w:r>
      <w:r w:rsidRPr="00F42E4A">
        <w:t>predlož</w:t>
      </w:r>
      <w:r w:rsidR="00CB6C18" w:rsidRPr="00F42E4A">
        <w:t>e</w:t>
      </w:r>
      <w:r w:rsidRPr="00F42E4A">
        <w:t xml:space="preserve"> otvaranje stečajnog postupka</w:t>
      </w:r>
      <w:r w:rsidR="00CB6C18" w:rsidRPr="00F42E4A">
        <w:t xml:space="preserve"> nad dužnikom</w:t>
      </w:r>
      <w:r w:rsidR="0081351D" w:rsidRPr="00F42E4A">
        <w:t>.</w:t>
      </w:r>
    </w:p>
    <w:p w:rsidRDefault="00D60907" w:rsidP="00D60907" w:rsidR="00D60907" w:rsidRPr="00F42E4A">
      <w:pPr>
        <w:jc w:val="both"/>
      </w:pPr>
      <w:r w:rsidRPr="00F42E4A">
        <w:tab/>
      </w:r>
    </w:p>
    <w:p w:rsidRDefault="00CB6C18" w:rsidP="0081351D" w:rsidR="0081351D" w:rsidRPr="00F42E4A">
      <w:pPr>
        <w:jc w:val="both"/>
      </w:pPr>
      <w:r w:rsidRPr="00F42E4A">
        <w:t>V</w:t>
      </w:r>
      <w:r w:rsidR="0081351D" w:rsidRPr="00F42E4A">
        <w:t>/</w:t>
      </w:r>
      <w:r w:rsidR="0081351D" w:rsidRPr="00F42E4A">
        <w:tab/>
      </w:r>
      <w:r w:rsidRPr="00F42E4A">
        <w:t>Sukladno čl. 431. st. 1. i 2. SZ-a</w:t>
      </w:r>
      <w:r w:rsidR="0081351D" w:rsidRPr="00F42E4A">
        <w:t xml:space="preserve"> smatrat će se da je dužnik nesposoban za plaćanje.</w:t>
      </w:r>
      <w:r w:rsidRPr="00F42E4A">
        <w:t xml:space="preserve"> a</w:t>
      </w:r>
      <w:r w:rsidR="00D60907" w:rsidRPr="00F42E4A">
        <w:t>ko ni jedan vjerovnik u roku od 45 dana od objave oglasa ovog poziva ne predloži otvaranje stečajnog postupka</w:t>
      </w:r>
      <w:r w:rsidR="009B113F" w:rsidRPr="00F42E4A">
        <w:t>.</w:t>
      </w:r>
      <w:r w:rsidR="00D60907" w:rsidRPr="00F42E4A">
        <w:t xml:space="preserve"> U tom slučaju sud će po službenoj dužnosti donijeti rješenje o otvaranju i zaključenju stečajnog postupka </w:t>
      </w:r>
      <w:r w:rsidR="0081351D" w:rsidRPr="00F42E4A">
        <w:t>uz primjenu odredbi čl. 132</w:t>
      </w:r>
      <w:r w:rsidR="000C0F46" w:rsidRPr="00F42E4A">
        <w:t>.</w:t>
      </w:r>
      <w:r w:rsidR="0081351D" w:rsidRPr="00F42E4A">
        <w:t xml:space="preserve"> i 133. te čl. 286. do 292. SZ-a na odgovarajući način.</w:t>
      </w:r>
    </w:p>
    <w:p w:rsidRDefault="0081351D" w:rsidP="0081351D" w:rsidR="0081351D" w:rsidRPr="00F42E4A">
      <w:pPr>
        <w:jc w:val="both"/>
      </w:pPr>
    </w:p>
    <w:p w:rsidRDefault="0081351D" w:rsidP="0081351D" w:rsidR="0081351D" w:rsidRPr="00F42E4A">
      <w:pPr>
        <w:jc w:val="center"/>
      </w:pPr>
      <w:r w:rsidRPr="00F42E4A">
        <w:t xml:space="preserve">U Varaždinu </w:t>
      </w:r>
      <w:r w:rsidR="00440BA3">
        <w:t>15</w:t>
      </w:r>
      <w:r w:rsidRPr="00F42E4A">
        <w:t xml:space="preserve">. </w:t>
      </w:r>
      <w:r w:rsidR="00B35C80">
        <w:t>veljače</w:t>
      </w:r>
      <w:r w:rsidRPr="00F42E4A">
        <w:t xml:space="preserve"> 201</w:t>
      </w:r>
      <w:r w:rsidR="00F42E4A" w:rsidRPr="00F42E4A">
        <w:t>6</w:t>
      </w:r>
      <w:r w:rsidRPr="00F42E4A">
        <w:t>.</w:t>
      </w:r>
    </w:p>
    <w:p w:rsidRDefault="00D60907" w:rsidP="00D60907" w:rsidR="00D60907" w:rsidRPr="00F42E4A">
      <w:pPr>
        <w:jc w:val="both"/>
      </w:pPr>
    </w:p>
    <w:p w:rsidRDefault="001159F0" w:rsidR="00D60907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="00BD36A7" w:rsidRPr="00F42E4A">
        <w:t>Stečajni s</w:t>
      </w:r>
      <w:r w:rsidRPr="00F42E4A">
        <w:t>udac:</w:t>
      </w:r>
    </w:p>
    <w:p w:rsidRDefault="001159F0" w:rsidR="001159F0" w:rsidRPr="00F42E4A"/>
    <w:p w:rsidRDefault="001159F0" w:rsidR="001159F0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  <w:t xml:space="preserve">     </w:t>
      </w:r>
      <w:r w:rsidR="00BD36A7" w:rsidRPr="00F42E4A">
        <w:tab/>
      </w:r>
      <w:r w:rsidRPr="00F42E4A">
        <w:t>Maja Valušnig</w:t>
      </w:r>
    </w:p>
    <w:sectPr w:rsidSect="001159F0" w:rsidR="001159F0" w:rsidRPr="00F42E4A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77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07F2"/>
    <w:rsid w:val="000C0F46"/>
    <w:rsid w:val="000D3AEC"/>
    <w:rsid w:val="000D41E5"/>
    <w:rsid w:val="000E1119"/>
    <w:rsid w:val="000E51F0"/>
    <w:rsid w:val="000F0403"/>
    <w:rsid w:val="001159F0"/>
    <w:rsid w:val="00121DEA"/>
    <w:rsid w:val="0018399F"/>
    <w:rsid w:val="001B72D6"/>
    <w:rsid w:val="001E6833"/>
    <w:rsid w:val="00274464"/>
    <w:rsid w:val="002B49A1"/>
    <w:rsid w:val="002F1F37"/>
    <w:rsid w:val="0030278D"/>
    <w:rsid w:val="003074E6"/>
    <w:rsid w:val="00317710"/>
    <w:rsid w:val="00324FA2"/>
    <w:rsid w:val="00327690"/>
    <w:rsid w:val="00337280"/>
    <w:rsid w:val="003E2AE0"/>
    <w:rsid w:val="00400A96"/>
    <w:rsid w:val="00401A7F"/>
    <w:rsid w:val="00420F99"/>
    <w:rsid w:val="00440BA3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66132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8F2A5E"/>
    <w:rsid w:val="009017FE"/>
    <w:rsid w:val="00906B85"/>
    <w:rsid w:val="00933038"/>
    <w:rsid w:val="00940790"/>
    <w:rsid w:val="00943931"/>
    <w:rsid w:val="009463BE"/>
    <w:rsid w:val="00982CC9"/>
    <w:rsid w:val="009B113F"/>
    <w:rsid w:val="009B530D"/>
    <w:rsid w:val="009D0C5B"/>
    <w:rsid w:val="00A00D9B"/>
    <w:rsid w:val="00A05A32"/>
    <w:rsid w:val="00A17244"/>
    <w:rsid w:val="00A54936"/>
    <w:rsid w:val="00A916A9"/>
    <w:rsid w:val="00AF2C11"/>
    <w:rsid w:val="00B07014"/>
    <w:rsid w:val="00B26931"/>
    <w:rsid w:val="00B34567"/>
    <w:rsid w:val="00B35C80"/>
    <w:rsid w:val="00B62791"/>
    <w:rsid w:val="00B97476"/>
    <w:rsid w:val="00BA14F9"/>
    <w:rsid w:val="00BB6955"/>
    <w:rsid w:val="00BD132D"/>
    <w:rsid w:val="00BD36A7"/>
    <w:rsid w:val="00BF5CAE"/>
    <w:rsid w:val="00C14471"/>
    <w:rsid w:val="00C15721"/>
    <w:rsid w:val="00C7158A"/>
    <w:rsid w:val="00C71B6D"/>
    <w:rsid w:val="00C83918"/>
    <w:rsid w:val="00C852AE"/>
    <w:rsid w:val="00C95F18"/>
    <w:rsid w:val="00CA4C65"/>
    <w:rsid w:val="00CB6C18"/>
    <w:rsid w:val="00CC7B8F"/>
    <w:rsid w:val="00CE19A1"/>
    <w:rsid w:val="00CE29CC"/>
    <w:rsid w:val="00CF440E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42E4A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39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9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9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9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9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39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9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9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9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9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St-237/2016</izvorni_sadrzaj>
    <derivirana_varijabla naziv="DomainObject.Predmet.OznakaBroj_1">St-237/2016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branitelja voćarstvo Lončarić</izvorni_sadrzaj>
    <derivirana_varijabla naziv="DomainObject.Predmet.ProtustrankaFormated_1">  Poljoprivredna zadruga branitelja voćarstvo Lončarić</derivirana_varijabla>
  </DomainObject.Predmet.ProtustrankaFormated>
  <DomainObject.Predmet.ProtustrankaFormatedOIB>
    <izvorni_sadrzaj>  Poljoprivredna zadruga branitelja voćarstvo Lončarić, OIB 72238634739</izvorni_sadrzaj>
    <derivirana_varijabla naziv="DomainObject.Predmet.ProtustrankaFormatedOIB_1">  Poljoprivredna zadruga branitelja voćarstvo Lončarić, OIB 72238634739</derivirana_varijabla>
  </DomainObject.Predmet.ProtustrankaFormatedOIB>
  <DomainObject.Predmet.ProtustrankaFormatedWithAdress>
    <izvorni_sadrzaj> Poljoprivredna zadruga branitelja voćarstvo Lončarić, Čakovečka 34, 40320 Donji Kraljevec</izvorni_sadrzaj>
    <derivirana_varijabla naziv="DomainObject.Predmet.ProtustrankaFormatedWithAdress_1"> Poljoprivredna zadruga branitelja voćarstvo Lončarić, Čakovečka 34, 40320 Donji Kraljevec</derivirana_varijabla>
  </DomainObject.Predmet.ProtustrankaFormatedWithAdress>
  <DomainObject.Predmet.ProtustrankaFormatedWithAdressOIB>
    <izvorni_sadrzaj> Poljoprivredna zadruga branitelja voćarstvo Lončarić, OIB 72238634739, Čakovečka 34, 40320 Donji Kraljevec</izvorni_sadrzaj>
    <derivirana_varijabla naziv="DomainObject.Predmet.ProtustrankaFormatedWithAdressOIB_1"> Poljoprivredna zadruga branitelja voćarstvo Lončarić, OIB 72238634739, Čakovečka 34, 40320 Donji Kraljevec</derivirana_varijabla>
  </DomainObject.Predmet.ProtustrankaFormatedWithAdressOIB>
  <DomainObject.Predmet.ProtustrankaWithAdress>
    <izvorni_sadrzaj>Poljoprivredna zadruga branitelja voćarstvo Lončarić Čakovečka 34, 40320 Donji Kraljevec</izvorni_sadrzaj>
    <derivirana_varijabla naziv="DomainObject.Predmet.ProtustrankaWithAdress_1">Poljoprivredna zadruga branitelja voćarstvo Lončarić Čakovečka 34, 40320 Donji Kraljevec</derivirana_varijabla>
  </DomainObject.Predmet.ProtustrankaWithAdress>
  <DomainObject.Predmet.ProtustrankaWithAdressOIB>
    <izvorni_sadrzaj>Poljoprivredna zadruga branitelja voćarstvo Lončarić, OIB 72238634739, Čakovečka 34, 40320 Donji Kraljevec</izvorni_sadrzaj>
    <derivirana_varijabla naziv="DomainObject.Predmet.ProtustrankaWithAdressOIB_1">Poljoprivredna zadruga branitelja voćarstvo Lončarić, OIB 72238634739, Čakovečka 34, 40320 Donji Kraljevec</derivirana_varijabla>
  </DomainObject.Predmet.ProtustrankaWithAdressOIB>
  <DomainObject.Predmet.ProtustrankaNazivFormated>
    <izvorni_sadrzaj>Poljoprivredna zadruga branitelja voćarstvo Lončarić</izvorni_sadrzaj>
    <derivirana_varijabla naziv="DomainObject.Predmet.ProtustrankaNazivFormated_1">Poljoprivredna zadruga branitelja voćarstvo Lončarić</derivirana_varijabla>
  </DomainObject.Predmet.ProtustrankaNazivFormated>
  <DomainObject.Predmet.ProtustrankaNazivFormatedOIB>
    <izvorni_sadrzaj>Poljoprivredna zadruga branitelja voćarstvo Lončarić, OIB 72238634739</izvorni_sadrzaj>
    <derivirana_varijabla naziv="DomainObject.Predmet.ProtustrankaNazivFormatedOIB_1">Poljoprivredna zadruga branitelja voćarstvo Lončarić, OIB 72238634739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5319.28</izvorni_sadrzaj>
    <derivirana_varijabla naziv="DomainObject.Predmet.TrenutnaVrijednost_1">5319.28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branitelja voćarstvo Lončarić</item>
    </izvorni_sadrzaj>
    <derivirana_varijabla naziv="DomainObject.Predmet.ProtuStrankaListFormated_1">
      <item>Poljoprivredna zadruga branitelja voćarstvo Lončarić</item>
    </derivirana_varijabla>
  </DomainObject.Predmet.ProtuStrankaListFormated>
  <DomainObject.Predmet.ProtuStrankaListFormatedOIB>
    <izvorni_sadrzaj>
      <item>Poljoprivredna zadruga branitelja voćarstvo Lončarić, OIB 72238634739</item>
    </izvorni_sadrzaj>
    <derivirana_varijabla naziv="DomainObject.Predmet.ProtuStrankaListFormatedOIB_1">
      <item>Poljoprivredna zadruga branitelja voćarstvo Lončarić, OIB 72238634739</item>
    </derivirana_varijabla>
  </DomainObject.Predmet.ProtuStrankaListFormatedOIB>
  <DomainObject.Predmet.ProtuStrankaListFormatedWithAdress>
    <izvorni_sadrzaj>
      <item>Poljoprivredna zadruga branitelja voćarstvo Lončarić, Čakovečka 34, 40320 Donji Kraljevec</item>
    </izvorni_sadrzaj>
    <derivirana_varijabla naziv="DomainObject.Predmet.ProtuStrankaListFormatedWithAdress_1">
      <item>Poljoprivredna zadruga branitelja voćarstvo Lončarić, Čakovečka 34, 40320 Donji Kraljevec</item>
    </derivirana_varijabla>
  </DomainObject.Predmet.ProtuStrankaListFormatedWithAdress>
  <DomainObject.Predmet.ProtuStrankaListFormatedWithAdressOIB>
    <izvorni_sadrzaj>
      <item>Poljoprivredna zadruga branitelja voćarstvo Lončarić, OIB 72238634739, Čakovečka 34, 40320 Donji Kraljevec</item>
    </izvorni_sadrzaj>
    <derivirana_varijabla naziv="DomainObject.Predmet.ProtuStrankaListFormatedWithAdressOIB_1">
      <item>Poljoprivredna zadruga branitelja voćarstvo Lončarić, OIB 72238634739, Čakovečka 34, 40320 Donji Kraljevec</item>
    </derivirana_varijabla>
  </DomainObject.Predmet.ProtuStrankaListFormatedWithAdressOIB>
  <DomainObject.Predmet.ProtuStrankaListNazivFormated>
    <izvorni_sadrzaj>
      <item>Poljoprivredna zadruga branitelja voćarstvo Lončarić</item>
    </izvorni_sadrzaj>
    <derivirana_varijabla naziv="DomainObject.Predmet.ProtuStrankaListNazivFormated_1">
      <item>Poljoprivredna zadruga branitelja voćarstvo Lončarić</item>
    </derivirana_varijabla>
  </DomainObject.Predmet.ProtuStrankaListNazivFormated>
  <DomainObject.Predmet.ProtuStrankaListNazivFormatedOIB>
    <izvorni_sadrzaj>
      <item>Poljoprivredna zadruga branitelja voćarstvo Lončarić, OIB 72238634739</item>
    </izvorni_sadrzaj>
    <derivirana_varijabla naziv="DomainObject.Predmet.ProtuStrankaListNazivFormatedOIB_1">
      <item>Poljoprivredna zadruga branitelja voćarstvo Lončarić, OIB 72238634739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branitelja voćarstvo Lončarić</izvorni_sadrzaj>
    <derivirana_varijabla naziv="DomainObject.Predmet.ProtustrankaIDrugi_1">Poljoprivredna zadruga branitelja voćarstvo Lončarić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Poljoprivredna zadruga branitelja voćarstvo Lončarić, OIB 72238634739, Čakovečka 34, 40320 Donji Kraljevec</izvorni_sadrzaj>
    <derivirana_varijabla naziv="DomainObject.Predmet.ProtustrankaIDrugiAdressOIB_1">Poljoprivredna zadruga branitelja voćarstvo Lončarić, OIB 72238634739, Čakovečka 34,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branitelja voćarstvo Lončarić</item>
      <item>Sudski registar</item>
    </izvorni_sadrzaj>
    <derivirana_varijabla naziv="DomainObject.Predmet.SudioniciListNaziv_1">
      <item>Financijska agencija</item>
      <item>Poljoprivredna zadruga branitelja voćarstvo Lončarić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Poljoprivredna zadruga branitelja voćarstvo Lončarić, OIB 72238634739, Čakovečka 34,40320 Donji Kraljevec</item>
      <item>Sudski registar</item>
    </izvorni_sadrzaj>
    <derivirana_varijabla naziv="DomainObject.Predmet.SudioniciListAdressOIB_1">
      <item>Financijska agencija, OIB 85821130368, A. Cesarca 2,42000 Varaždin</item>
      <item>Poljoprivredna zadruga branitelja voćarstvo Lončarić, OIB 72238634739, Čakovečka 34,40320 Donji Kraljevec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72238634739</item>
      <item>, OIB null</item>
    </izvorni_sadrzaj>
    <derivirana_varijabla naziv="DomainObject.Predmet.SudioniciListNazivOIB_1">
      <item>, OIB 85821130368</item>
      <item>, OIB 72238634739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554DDD-066A-44FA-9340-45200A79FF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351</properties:Words>
  <properties:Characters>1932</properties:Characters>
  <properties:Lines>47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2016-02-15T13:02:00Z</dcterms:created>
  <dc:creator>Ljubica Makovec</dc:creator>
  <cp:lastModifiedBy>Nevenka Vuković</cp:lastModifiedBy>
  <cp:lastPrinted>2016-02-15T13:06:00Z</cp:lastPrinted>
  <dcterms:modified xmlns:xsi="http://www.w3.org/2001/XMLSchema-instance" xsi:type="dcterms:W3CDTF">2016-02-15T13:06:00Z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