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4c41" w14:paraId="9b24c4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1B3D76">
        <w:rPr>
          <w:color w:themeColor="text1" w:val="000000"/>
        </w:rPr>
        <w:t>BANDIĆ d.o.o., Komiža, Ribarska 10, OIB: 54865972900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1B3D76">
        <w:rPr>
          <w:color w:themeColor="text1" w:val="000000"/>
        </w:rPr>
        <w:t>BANDIĆ d.o.o., Komiža, Ribarska 10, OIB: 54865972900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1B3D76">
        <w:rPr>
          <w:color w:themeColor="text1" w:val="000000"/>
        </w:rPr>
        <w:t>852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B3D76">
        <w:rPr>
          <w:color w:themeColor="text1" w:val="000000"/>
        </w:rPr>
        <w:t>964.667,22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2549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6152E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St-2549/2015</izvorni_sadrzaj>
    <derivirana_varijabla naziv="DomainObject.Predmet.OznakaBroj_1">St-2549/2015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BANDIĆ društvo s ograničenom odgovornošću za trgovinu, ugostiteljstvo i turizam</izvorni_sadrzaj>
    <derivirana_varijabla naziv="DomainObject.Predmet.ProtustrankaFormated_1">  BANDIĆ društvo s ograničenom odgovornošću za trgovinu, ugostiteljstvo i turizam</derivirana_varijabla>
  </DomainObject.Predmet.ProtustrankaFormated>
  <DomainObject.Predmet.ProtustrankaFormatedOIB>
    <izvorni_sadrzaj>  BANDIĆ društvo s ograničenom odgovornošću za trgovinu, ugostiteljstvo i turizam, OIB 54865972900</izvorni_sadrzaj>
    <derivirana_varijabla naziv="DomainObject.Predmet.ProtustrankaFormatedOIB_1">  BANDIĆ društvo s ograničenom odgovornošću za trgovinu, ugostiteljstvo i turizam, OIB 54865972900</derivirana_varijabla>
  </DomainObject.Predmet.ProtustrankaFormatedOIB>
  <DomainObject.Predmet.ProtustrankaFormatedWithAdress>
    <izvorni_sadrzaj> BANDIĆ društvo s ograničenom odgovornošću za trgovinu, ugostiteljstvo i turizam, Ribarska 10, 21485 Komiža</izvorni_sadrzaj>
    <derivirana_varijabla naziv="DomainObject.Predmet.ProtustrankaFormatedWithAdress_1"> BANDIĆ društvo s ograničenom odgovornošću za trgovinu, ugostiteljstvo i turizam, Ribarska 10, 21485 Komiža</derivirana_varijabla>
  </DomainObject.Predmet.ProtustrankaFormatedWithAdress>
  <DomainObject.Predmet.ProtustrankaFormatedWithAdressOIB>
    <izvorni_sadrzaj> BANDIĆ društvo s ograničenom odgovornošću za trgovinu, ugostiteljstvo i turizam, OIB 54865972900, Ribarska 10, 21485 Komiža</izvorni_sadrzaj>
    <derivirana_varijabla naziv="DomainObject.Predmet.ProtustrankaFormatedWithAdressOIB_1"> BANDIĆ društvo s ograničenom odgovornošću za trgovinu, ugostiteljstvo i turizam, OIB 54865972900, Ribarska 10, 21485 Komiža</derivirana_varijabla>
  </DomainObject.Predmet.ProtustrankaFormatedWithAdressOIB>
  <DomainObject.Predmet.ProtustrankaWithAdress>
    <izvorni_sadrzaj>BANDIĆ društvo s ograničenom odgovornošću za trgovinu, ugostiteljstvo i turizam Ribarska 10, 21485 Komiža</izvorni_sadrzaj>
    <derivirana_varijabla naziv="DomainObject.Predmet.ProtustrankaWithAdress_1">BANDIĆ društvo s ograničenom odgovornošću za trgovinu, ugostiteljstvo i turizam Ribarska 10, 21485 Komiža</derivirana_varijabla>
  </DomainObject.Predmet.ProtustrankaWithAdress>
  <DomainObject.Predmet.ProtustrankaWithAdressOIB>
    <izvorni_sadrzaj>BANDIĆ društvo s ograničenom odgovornošću za trgovinu, ugostiteljstvo i turizam, OIB 54865972900, Ribarska 10, 21485 Komiža</izvorni_sadrzaj>
    <derivirana_varijabla naziv="DomainObject.Predmet.ProtustrankaWithAdressOIB_1">BANDIĆ društvo s ograničenom odgovornošću za trgovinu, ugostiteljstvo i turizam, OIB 54865972900, Ribarska 10, 21485 Komiža</derivirana_varijabla>
  </DomainObject.Predmet.ProtustrankaWithAdressOIB>
  <DomainObject.Predmet.ProtustrankaNazivFormated>
    <izvorni_sadrzaj>BANDIĆ društvo s ograničenom odgovornošću za trgovinu, ugostiteljstvo i turizam</izvorni_sadrzaj>
    <derivirana_varijabla naziv="DomainObject.Predmet.ProtustrankaNazivFormated_1">BANDIĆ društvo s ograničenom odgovornošću za trgovinu, ugostiteljstvo i turizam</derivirana_varijabla>
  </DomainObject.Predmet.ProtustrankaNazivFormated>
  <DomainObject.Predmet.ProtustrankaNazivFormatedOIB>
    <izvorni_sadrzaj>BANDIĆ društvo s ograničenom odgovornošću za trgovinu, ugostiteljstvo i turizam, OIB 54865972900</izvorni_sadrzaj>
    <derivirana_varijabla naziv="DomainObject.Predmet.ProtustrankaNazivFormatedOIB_1">BANDIĆ društvo s ograničenom odgovornošću za trgovinu, ugostiteljstvo i turizam, OIB 54865972900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964667.22</izvorni_sadrzaj>
    <derivirana_varijabla naziv="DomainObject.Predmet.TrenutnaVrijednost_1">964667.22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BANDIĆ društvo s ograničenom odgovornošću za trgovinu, ugostiteljstvo i turizam</item>
    </izvorni_sadrzaj>
    <derivirana_varijabla naziv="DomainObject.Predmet.ProtuStrankaListFormated_1">
      <item>BANDIĆ društvo s ograničenom odgovornošću za trgovinu, ugostiteljstvo i turizam</item>
    </derivirana_varijabla>
  </DomainObject.Predmet.ProtuStrankaListFormated>
  <DomainObject.Predmet.ProtuStrankaListFormatedOIB>
    <izvorni_sadrzaj>
      <item>BANDIĆ društvo s ograničenom odgovornošću za trgovinu, ugostiteljstvo i turizam, OIB 54865972900</item>
    </izvorni_sadrzaj>
    <derivirana_varijabla naziv="DomainObject.Predmet.ProtuStrankaListFormatedOIB_1">
      <item>BANDIĆ društvo s ograničenom odgovornošću za trgovinu, ugostiteljstvo i turizam, OIB 54865972900</item>
    </derivirana_varijabla>
  </DomainObject.Predmet.ProtuStrankaListFormatedOIB>
  <DomainObject.Predmet.ProtuStrankaListFormatedWithAdress>
    <izvorni_sadrzaj>
      <item>BANDIĆ društvo s ograničenom odgovornošću za trgovinu, ugostiteljstvo i turizam, Ribarska 10, 21485 Komiža</item>
    </izvorni_sadrzaj>
    <derivirana_varijabla naziv="DomainObject.Predmet.ProtuStrankaListFormatedWithAdress_1">
      <item>BANDIĆ društvo s ograničenom odgovornošću za trgovinu, ugostiteljstvo i turizam, Ribarska 10, 21485 Komiža</item>
    </derivirana_varijabla>
  </DomainObject.Predmet.ProtuStrankaListFormatedWithAdress>
  <DomainObject.Predmet.ProtuStrankaListFormatedWithAdressOIB>
    <izvorni_sadrzaj>
      <item>BANDIĆ društvo s ograničenom odgovornošću za trgovinu, ugostiteljstvo i turizam, OIB 54865972900, Ribarska 10, 21485 Komiža</item>
    </izvorni_sadrzaj>
    <derivirana_varijabla naziv="DomainObject.Predmet.ProtuStrankaListFormatedWithAdressOIB_1">
      <item>BANDIĆ društvo s ograničenom odgovornošću za trgovinu, ugostiteljstvo i turizam, OIB 54865972900, Ribarska 10, 21485 Komiža</item>
    </derivirana_varijabla>
  </DomainObject.Predmet.ProtuStrankaListFormatedWithAdressOIB>
  <DomainObject.Predmet.ProtuStrankaListNazivFormated>
    <izvorni_sadrzaj>
      <item>BANDIĆ društvo s ograničenom odgovornošću za trgovinu, ugostiteljstvo i turizam</item>
    </izvorni_sadrzaj>
    <derivirana_varijabla naziv="DomainObject.Predmet.ProtuStrankaListNazivFormated_1">
      <item>BANDIĆ društvo s ograničenom odgovornošću za trgovinu, ugostiteljstvo i turizam</item>
    </derivirana_varijabla>
  </DomainObject.Predmet.ProtuStrankaListNazivFormated>
  <DomainObject.Predmet.ProtuStrankaListNazivFormatedOIB>
    <izvorni_sadrzaj>
      <item>BANDIĆ društvo s ograničenom odgovornošću za trgovinu, ugostiteljstvo i turizam, OIB 54865972900</item>
    </izvorni_sadrzaj>
    <derivirana_varijabla naziv="DomainObject.Predmet.ProtuStrankaListNazivFormatedOIB_1">
      <item>BANDIĆ društvo s ograničenom odgovornošću za trgovinu, ugostiteljstvo i turizam, OIB 54865972900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BANDIĆ društvo s ograničenom odgovornošću za trgovinu, ugostiteljstvo i turizam</izvorni_sadrzaj>
    <derivirana_varijabla naziv="DomainObject.Predmet.ProtustrankaIDrugi_1">BANDIĆ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BANDIĆ društvo s ograničenom odgovornošću za trgovinu, ugostiteljstvo i turizam, OIB 54865972900, Ribarska 10, 21485 Komiža</izvorni_sadrzaj>
    <derivirana_varijabla naziv="DomainObject.Predmet.ProtustrankaIDrugiAdressOIB_1">BANDIĆ društvo s ograničenom odgovornošću za trgovinu, ugostiteljstvo i turizam, OIB 54865972900, Ribarska 10,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BANDIĆ društvo s ograničenom odgovornošću za trgovinu, ugostiteljstvo i turizam</item>
      <item>FINANCIJSKA AGENCIJA, RC SPLIT</item>
    </izvorni_sadrzaj>
    <derivirana_varijabla naziv="DomainObject.Predmet.SudioniciListNaziv_1">
      <item>BANDIĆ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BANDIĆ društvo s ograničenom odgovornošću za trgovinu, ugostiteljstvo i turizam, OIB 54865972900, Ribarska 10,21485 Komiža</item>
      <item>FINANCIJSKA AGENCIJA, RC SPLIT, OIB 85821130368, Mažuranićevo šetalište 24 b,21000 Split</item>
    </izvorni_sadrzaj>
    <derivirana_varijabla naziv="DomainObject.Predmet.SudioniciListAdressOIB_1">
      <item>BANDIĆ društvo s ograničenom odgovornošću za trgovinu, ugostiteljstvo i turizam, OIB 54865972900, Ribarska 10,21485 Komiža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54865972900</item>
      <item>, OIB 85821130368</item>
    </izvorni_sadrzaj>
    <derivirana_varijabla naziv="DomainObject.Predmet.SudioniciListNazivOIB_1">
      <item>, OIB 54865972900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1734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2016-04-27T05:58:00Z</cp:lastPrinted>
  <dcterms:modified xmlns:xsi="http://www.w3.org/2001/XMLSchema-instance" xsi:type="dcterms:W3CDTF">2016-04-27T08:00:00Z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