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cf9a42" w14:paraId="5cf9a42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ab/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A03086">
        <w:rPr>
          <w:sz w:val="24"/>
          <w:szCs w:val="24"/>
        </w:rPr>
        <w:t>689</w:t>
      </w:r>
      <w:r w:rsidR="008F2FD7" w:rsidRPr="001F122F">
        <w:rPr>
          <w:sz w:val="24"/>
          <w:szCs w:val="24"/>
        </w:rPr>
        <w:t>/16</w:t>
      </w:r>
      <w:r w:rsidRPr="001F122F">
        <w:rPr>
          <w:sz w:val="24"/>
          <w:szCs w:val="24"/>
        </w:rPr>
        <w:t xml:space="preserve"> 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8F2FD7" w:rsidR="002B2DAC" w:rsidRPr="00F400E6">
      <w:pPr>
        <w:ind w:firstLine="708"/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Pr="00F400E6">
        <w:rPr>
          <w:sz w:val="24"/>
          <w:szCs w:val="24"/>
        </w:rPr>
        <w:t xml:space="preserve"> Anti Galiću,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dužnikom </w:t>
      </w:r>
      <w:r w:rsidR="00A03086" w:rsidRPr="00F400E6">
        <w:rPr>
          <w:sz w:val="24"/>
          <w:szCs w:val="24"/>
        </w:rPr>
        <w:t>STUDIO DAMJANA d.o.o. u stečaju, Nikole Hećimovića 24, Zagreb, (OIB 24176138810)</w:t>
      </w:r>
      <w:r w:rsidR="008F2FD7" w:rsidRPr="00F400E6">
        <w:rPr>
          <w:sz w:val="24"/>
          <w:szCs w:val="24"/>
        </w:rPr>
        <w:t xml:space="preserve">,  </w:t>
      </w:r>
      <w:r w:rsidR="00894357" w:rsidRPr="00F400E6">
        <w:rPr>
          <w:sz w:val="24"/>
          <w:szCs w:val="24"/>
        </w:rPr>
        <w:t xml:space="preserve">nakon </w:t>
      </w:r>
      <w:r w:rsidRPr="00F400E6">
        <w:rPr>
          <w:sz w:val="24"/>
          <w:szCs w:val="24"/>
        </w:rPr>
        <w:t xml:space="preserve"> ispitnog ročišta od</w:t>
      </w:r>
      <w:r w:rsidR="006C3D33" w:rsidRPr="00F400E6">
        <w:rPr>
          <w:sz w:val="24"/>
          <w:szCs w:val="24"/>
        </w:rPr>
        <w:t>r</w:t>
      </w:r>
      <w:r w:rsidRPr="00F400E6">
        <w:rPr>
          <w:sz w:val="24"/>
          <w:szCs w:val="24"/>
        </w:rPr>
        <w:t>žanog dana</w:t>
      </w:r>
      <w:r w:rsidR="00F962EF" w:rsidRPr="00F400E6">
        <w:rPr>
          <w:sz w:val="24"/>
          <w:szCs w:val="24"/>
        </w:rPr>
        <w:t xml:space="preserve"> </w:t>
      </w:r>
      <w:r w:rsidR="00F400E6" w:rsidRPr="00F400E6">
        <w:rPr>
          <w:sz w:val="24"/>
          <w:szCs w:val="24"/>
        </w:rPr>
        <w:t>9.veljače</w:t>
      </w:r>
      <w:r w:rsidR="00AB025F" w:rsidRPr="00F400E6">
        <w:rPr>
          <w:sz w:val="24"/>
          <w:szCs w:val="24"/>
        </w:rPr>
        <w:t xml:space="preserve"> 201</w:t>
      </w:r>
      <w:r w:rsidR="00F400E6" w:rsidRPr="00F400E6">
        <w:rPr>
          <w:sz w:val="24"/>
          <w:szCs w:val="24"/>
        </w:rPr>
        <w:t>7</w:t>
      </w:r>
      <w:r w:rsidR="00AB025F" w:rsidRPr="00F400E6">
        <w:rPr>
          <w:sz w:val="24"/>
          <w:szCs w:val="24"/>
        </w:rPr>
        <w:t>.</w:t>
      </w:r>
    </w:p>
    <w:p w:rsidRDefault="004D45C7" w:rsidP="004D45C7" w:rsidR="004D45C7" w:rsidRPr="00F400E6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FE7FC3" w:rsidP="00F0731C" w:rsidR="00FE7FC3">
      <w:pPr>
        <w:widowControl/>
        <w:ind w:left="720"/>
        <w:jc w:val="both"/>
        <w:rPr>
          <w:b/>
          <w:sz w:val="24"/>
          <w:szCs w:val="24"/>
        </w:rPr>
      </w:pPr>
    </w:p>
    <w:p w:rsidRDefault="00F400E6" w:rsidP="00F400E6" w:rsidR="00F400E6" w:rsidRPr="009863F2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863F2">
        <w:rPr>
          <w:rFonts w:hAnsi="Times New Roman" w:ascii="Times New Roman"/>
          <w:sz w:val="24"/>
          <w:szCs w:val="24"/>
        </w:rPr>
        <w:t>RH MINISTARSTVO FINANCIJA ………………….u iznosu  82.540,33 kn</w:t>
      </w:r>
    </w:p>
    <w:p w:rsidRDefault="00F400E6" w:rsidP="00F400E6" w:rsidR="00F400E6" w:rsidRPr="009863F2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863F2">
        <w:rPr>
          <w:rFonts w:hAnsi="Times New Roman" w:ascii="Times New Roman"/>
          <w:sz w:val="24"/>
          <w:szCs w:val="24"/>
        </w:rPr>
        <w:t>HRVATSKI ZAVOD ZA ZAPOŠLJAVANJE ……….u iznosu 10.853,37 kn</w:t>
      </w:r>
    </w:p>
    <w:p w:rsidRDefault="00F400E6" w:rsidP="00F400E6" w:rsidR="00F400E6" w:rsidRPr="009863F2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863F2">
        <w:rPr>
          <w:rFonts w:hAnsi="Times New Roman" w:ascii="Times New Roman"/>
          <w:sz w:val="24"/>
          <w:szCs w:val="24"/>
        </w:rPr>
        <w:t xml:space="preserve">ZAGREBAČKI HOLDING d.o.o…..………………….u iznosu    </w:t>
      </w:r>
      <w:r w:rsidR="0099698F">
        <w:rPr>
          <w:rFonts w:hAnsi="Times New Roman" w:ascii="Times New Roman"/>
          <w:sz w:val="24"/>
          <w:szCs w:val="24"/>
        </w:rPr>
        <w:t xml:space="preserve">  </w:t>
      </w:r>
      <w:r w:rsidRPr="009863F2">
        <w:rPr>
          <w:rFonts w:hAnsi="Times New Roman" w:ascii="Times New Roman"/>
          <w:sz w:val="24"/>
          <w:szCs w:val="24"/>
        </w:rPr>
        <w:t>112,97 kn</w:t>
      </w:r>
    </w:p>
    <w:p w:rsidRDefault="00F400E6" w:rsidP="00F400E6" w:rsidR="00F400E6" w:rsidRPr="009863F2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863F2">
        <w:rPr>
          <w:rFonts w:hAnsi="Times New Roman" w:ascii="Times New Roman"/>
          <w:sz w:val="24"/>
          <w:szCs w:val="24"/>
        </w:rPr>
        <w:t xml:space="preserve">INKASO HR…………………………………………...u iznosu </w:t>
      </w:r>
      <w:r w:rsidR="0099698F">
        <w:rPr>
          <w:rFonts w:hAnsi="Times New Roman" w:ascii="Times New Roman"/>
          <w:sz w:val="24"/>
          <w:szCs w:val="24"/>
        </w:rPr>
        <w:t xml:space="preserve">  </w:t>
      </w:r>
      <w:r w:rsidRPr="009863F2">
        <w:rPr>
          <w:rFonts w:hAnsi="Times New Roman" w:ascii="Times New Roman"/>
          <w:sz w:val="24"/>
          <w:szCs w:val="24"/>
        </w:rPr>
        <w:t>2.984,39 kn</w:t>
      </w:r>
    </w:p>
    <w:p w:rsidRDefault="00F400E6" w:rsidP="00F400E6" w:rsidR="00F400E6" w:rsidRPr="009863F2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863F2">
        <w:rPr>
          <w:rFonts w:hAnsi="Times New Roman" w:ascii="Times New Roman"/>
          <w:sz w:val="24"/>
          <w:szCs w:val="24"/>
        </w:rPr>
        <w:t xml:space="preserve">HEP-OPSKRBA d.o.o…………………………………u iznosu </w:t>
      </w:r>
      <w:r w:rsidR="0099698F">
        <w:rPr>
          <w:rFonts w:hAnsi="Times New Roman" w:ascii="Times New Roman"/>
          <w:sz w:val="24"/>
          <w:szCs w:val="24"/>
        </w:rPr>
        <w:t xml:space="preserve">  </w:t>
      </w:r>
      <w:r w:rsidRPr="009863F2">
        <w:rPr>
          <w:rFonts w:hAnsi="Times New Roman" w:ascii="Times New Roman"/>
          <w:sz w:val="24"/>
          <w:szCs w:val="24"/>
        </w:rPr>
        <w:t>1.106,58 kn</w:t>
      </w:r>
    </w:p>
    <w:p w:rsidRDefault="00F400E6" w:rsidP="00F400E6" w:rsidR="00F400E6" w:rsidRPr="009863F2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863F2">
        <w:rPr>
          <w:rFonts w:hAnsi="Times New Roman" w:ascii="Times New Roman"/>
          <w:sz w:val="24"/>
          <w:szCs w:val="24"/>
        </w:rPr>
        <w:t xml:space="preserve">VIP net d.o.o…………………………………………...u iznosu </w:t>
      </w:r>
      <w:r w:rsidR="0099698F">
        <w:rPr>
          <w:rFonts w:hAnsi="Times New Roman" w:ascii="Times New Roman"/>
          <w:sz w:val="24"/>
          <w:szCs w:val="24"/>
        </w:rPr>
        <w:t xml:space="preserve">  </w:t>
      </w:r>
      <w:r w:rsidRPr="009863F2">
        <w:rPr>
          <w:rFonts w:hAnsi="Times New Roman" w:ascii="Times New Roman"/>
          <w:sz w:val="24"/>
          <w:szCs w:val="24"/>
        </w:rPr>
        <w:t>6.594,53 kn</w:t>
      </w:r>
    </w:p>
    <w:p w:rsidRDefault="00F400E6" w:rsidP="00F400E6" w:rsidR="00F400E6" w:rsidRPr="009863F2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863F2">
        <w:rPr>
          <w:rFonts w:hAnsi="Times New Roman" w:ascii="Times New Roman"/>
          <w:sz w:val="24"/>
          <w:szCs w:val="24"/>
        </w:rPr>
        <w:t>ERSTE&amp;STEIERMARKISCHE bank</w:t>
      </w:r>
      <w:r w:rsidR="003A00FF">
        <w:rPr>
          <w:rFonts w:hAnsi="Times New Roman" w:ascii="Times New Roman"/>
          <w:sz w:val="24"/>
          <w:szCs w:val="24"/>
        </w:rPr>
        <w:t xml:space="preserve"> d.d </w:t>
      </w:r>
      <w:r w:rsidRPr="009863F2">
        <w:rPr>
          <w:rFonts w:hAnsi="Times New Roman" w:ascii="Times New Roman"/>
          <w:sz w:val="24"/>
          <w:szCs w:val="24"/>
        </w:rPr>
        <w:t>…………</w:t>
      </w:r>
      <w:r w:rsidR="0099698F">
        <w:rPr>
          <w:rFonts w:hAnsi="Times New Roman" w:ascii="Times New Roman"/>
          <w:sz w:val="24"/>
          <w:szCs w:val="24"/>
        </w:rPr>
        <w:t>…</w:t>
      </w:r>
      <w:r w:rsidRPr="009863F2">
        <w:rPr>
          <w:rFonts w:hAnsi="Times New Roman" w:ascii="Times New Roman"/>
          <w:sz w:val="24"/>
          <w:szCs w:val="24"/>
        </w:rPr>
        <w:t xml:space="preserve">u iznosu </w:t>
      </w:r>
      <w:r w:rsidR="0099698F">
        <w:rPr>
          <w:rFonts w:hAnsi="Times New Roman" w:ascii="Times New Roman"/>
          <w:sz w:val="24"/>
          <w:szCs w:val="24"/>
        </w:rPr>
        <w:t xml:space="preserve"> </w:t>
      </w:r>
      <w:r w:rsidRPr="009863F2">
        <w:rPr>
          <w:rFonts w:hAnsi="Times New Roman" w:ascii="Times New Roman"/>
          <w:sz w:val="24"/>
          <w:szCs w:val="24"/>
        </w:rPr>
        <w:t>2.373,99 kn</w:t>
      </w:r>
    </w:p>
    <w:p w:rsidRDefault="00FE7FC3" w:rsidP="00F0731C" w:rsidR="00FE7FC3" w:rsidRPr="009863F2">
      <w:pPr>
        <w:widowControl/>
        <w:ind w:left="720"/>
        <w:jc w:val="both"/>
        <w:rPr>
          <w:b/>
          <w:sz w:val="24"/>
          <w:szCs w:val="24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 viših isplatnih redova:</w:t>
      </w:r>
    </w:p>
    <w:p w:rsidRDefault="00E17E7B" w:rsidP="00F0731C" w:rsidR="00E17E7B">
      <w:pPr>
        <w:widowControl/>
        <w:jc w:val="both"/>
        <w:rPr>
          <w:sz w:val="24"/>
          <w:szCs w:val="24"/>
        </w:rPr>
      </w:pPr>
    </w:p>
    <w:p w:rsidRDefault="00A1054B" w:rsidP="00A1054B" w:rsidR="00A1054B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2A16DB" w:rsidP="00A1054B" w:rsidR="002A16DB">
      <w:pPr>
        <w:ind w:firstLine="720"/>
        <w:jc w:val="both"/>
      </w:pPr>
    </w:p>
    <w:p w:rsidRDefault="00D20336" w:rsidP="00D20336" w:rsidR="00D20336">
      <w:pPr>
        <w:ind w:firstLine="282" w:left="426"/>
        <w:jc w:val="both"/>
        <w:rPr>
          <w:b/>
          <w:sz w:val="24"/>
        </w:rPr>
      </w:pPr>
      <w:r w:rsidRPr="00C666D7">
        <w:rPr>
          <w:b/>
          <w:sz w:val="24"/>
        </w:rPr>
        <w:t xml:space="preserve">stečajni upravitelj je u </w:t>
      </w:r>
      <w:r>
        <w:rPr>
          <w:b/>
          <w:sz w:val="24"/>
        </w:rPr>
        <w:t xml:space="preserve">drugom </w:t>
      </w:r>
      <w:r w:rsidRPr="00C666D7">
        <w:rPr>
          <w:b/>
          <w:sz w:val="24"/>
        </w:rPr>
        <w:t xml:space="preserve">višem isplatnom redu osporio tražbinu </w:t>
      </w:r>
      <w:r>
        <w:rPr>
          <w:b/>
          <w:sz w:val="24"/>
        </w:rPr>
        <w:t xml:space="preserve">za koju </w:t>
      </w:r>
    </w:p>
    <w:p w:rsidRDefault="00D20336" w:rsidP="00D20336" w:rsidR="0063127F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ne postoji ovršna isprava sljedećim vjerovnicima:</w:t>
      </w:r>
    </w:p>
    <w:p w:rsidRDefault="00B577D4" w:rsidP="00D20336" w:rsidR="00B577D4" w:rsidRPr="009863F2">
      <w:pPr>
        <w:ind w:firstLine="282" w:left="426"/>
        <w:jc w:val="both"/>
        <w:rPr>
          <w:b/>
          <w:sz w:val="24"/>
          <w:szCs w:val="24"/>
        </w:rPr>
      </w:pPr>
    </w:p>
    <w:p w:rsidRDefault="009863F2" w:rsidP="009863F2" w:rsidR="009863F2" w:rsidRPr="009863F2">
      <w:pPr>
        <w:jc w:val="both"/>
        <w:rPr>
          <w:sz w:val="24"/>
          <w:szCs w:val="24"/>
        </w:rPr>
      </w:pPr>
      <w:r>
        <w:rPr>
          <w:sz w:val="24"/>
          <w:szCs w:val="24"/>
        </w:rPr>
        <w:t>¸</w:t>
      </w:r>
      <w:r>
        <w:rPr>
          <w:sz w:val="24"/>
          <w:szCs w:val="24"/>
        </w:rPr>
        <w:tab/>
        <w:t>1.</w:t>
      </w:r>
      <w:r w:rsidRPr="009863F2">
        <w:rPr>
          <w:sz w:val="24"/>
          <w:szCs w:val="24"/>
        </w:rPr>
        <w:t>HRVATSKI TELEKOM</w:t>
      </w:r>
      <w:r>
        <w:rPr>
          <w:sz w:val="24"/>
          <w:szCs w:val="24"/>
        </w:rPr>
        <w:t xml:space="preserve"> d.d. Zagreb u iznosu od </w:t>
      </w:r>
      <w:r w:rsidRPr="009863F2">
        <w:rPr>
          <w:sz w:val="24"/>
          <w:szCs w:val="24"/>
        </w:rPr>
        <w:t xml:space="preserve"> 17.492,06  kn, </w:t>
      </w:r>
    </w:p>
    <w:p w:rsidRDefault="009863F2" w:rsidP="009863F2" w:rsidR="009863F2" w:rsidRPr="009863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9863F2">
        <w:rPr>
          <w:sz w:val="24"/>
          <w:szCs w:val="24"/>
        </w:rPr>
        <w:t xml:space="preserve">ERSTE&amp;STEIERMARKISCHE bank d.d. u iznosu od  15.950,00 kn </w:t>
      </w:r>
    </w:p>
    <w:p w:rsidRDefault="002A16DB" w:rsidP="00CE525C" w:rsidR="002A16DB">
      <w:pPr>
        <w:ind w:firstLine="720"/>
        <w:jc w:val="both"/>
        <w:rPr>
          <w:sz w:val="24"/>
          <w:szCs w:val="24"/>
        </w:rPr>
      </w:pPr>
    </w:p>
    <w:p w:rsidRDefault="00CE525C" w:rsidP="00CE525C" w:rsidR="00CE525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Stečajni vjerovnici </w:t>
      </w:r>
      <w:r w:rsidR="0063127F"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 w:rsidR="00E13F8D"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 w:rsidR="0063127F">
        <w:rPr>
          <w:sz w:val="24"/>
          <w:szCs w:val="24"/>
        </w:rPr>
        <w:t>na parnicu radi utvr</w:t>
      </w:r>
      <w:r w:rsidR="002B1DC9">
        <w:rPr>
          <w:sz w:val="24"/>
          <w:szCs w:val="24"/>
        </w:rPr>
        <w:t>đ</w:t>
      </w:r>
      <w:r w:rsidR="0063127F">
        <w:rPr>
          <w:sz w:val="24"/>
          <w:szCs w:val="24"/>
        </w:rPr>
        <w:t>enja osporene tražbine u roku od 8 dana od pravomoćnosti rješenja o upućivanju na parnicu</w:t>
      </w:r>
      <w:r w:rsidR="003D4D4F">
        <w:rPr>
          <w:sz w:val="24"/>
          <w:szCs w:val="24"/>
        </w:rPr>
        <w:t xml:space="preserve"> odnosno primitka drugostupanjske odluke</w:t>
      </w:r>
    </w:p>
    <w:p w:rsidRDefault="00CE525C" w:rsidP="00CE525C" w:rsidR="00CE525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CE525C" w:rsidP="00CE525C" w:rsidR="00CE525C" w:rsidRPr="00DE26C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A51C01">
        <w:rPr>
          <w:sz w:val="24"/>
          <w:szCs w:val="24"/>
        </w:rPr>
        <w:t>9.veljače</w:t>
      </w:r>
      <w:r w:rsidR="002B007F">
        <w:rPr>
          <w:sz w:val="24"/>
          <w:szCs w:val="24"/>
        </w:rPr>
        <w:t xml:space="preserve"> 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stečajni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962EF" w:rsidP="002B2DAC" w:rsidR="00F962EF" w:rsidRPr="00E3265C">
      <w:pPr>
        <w:widowControl/>
        <w:ind w:firstLine="708"/>
        <w:jc w:val="both"/>
        <w:rPr>
          <w:sz w:val="24"/>
          <w:szCs w:val="24"/>
        </w:rPr>
      </w:pPr>
    </w:p>
    <w:p w:rsidRDefault="00DE26CD" w:rsidP="0006525B" w:rsidR="00320E94" w:rsidRPr="00572027">
      <w:pPr>
        <w:ind w:firstLine="708"/>
        <w:rPr>
          <w:sz w:val="24"/>
          <w:szCs w:val="24"/>
        </w:rPr>
      </w:pPr>
      <w:r w:rsidRPr="00572027">
        <w:rPr>
          <w:sz w:val="24"/>
          <w:szCs w:val="24"/>
        </w:rPr>
        <w:t>Stečajn</w:t>
      </w:r>
      <w:r w:rsidR="00A4481C" w:rsidRPr="00572027">
        <w:rPr>
          <w:sz w:val="24"/>
          <w:szCs w:val="24"/>
        </w:rPr>
        <w:t>i</w:t>
      </w:r>
      <w:r w:rsidRPr="00572027">
        <w:rPr>
          <w:sz w:val="24"/>
          <w:szCs w:val="24"/>
        </w:rPr>
        <w:t xml:space="preserve"> je upravitelj ospori tražbine sljedeći</w:t>
      </w:r>
      <w:r w:rsidR="001C78CB" w:rsidRPr="00572027">
        <w:rPr>
          <w:sz w:val="24"/>
          <w:szCs w:val="24"/>
        </w:rPr>
        <w:t>m vjerovnicima:</w:t>
      </w:r>
      <w:r w:rsidR="0006525B">
        <w:rPr>
          <w:sz w:val="24"/>
          <w:szCs w:val="24"/>
        </w:rPr>
        <w:t xml:space="preserve"> HRVATSKI TELEKOM d.d.</w:t>
      </w:r>
      <w:r w:rsidR="00A51C01" w:rsidRPr="00572027">
        <w:rPr>
          <w:sz w:val="24"/>
          <w:szCs w:val="24"/>
        </w:rPr>
        <w:t>u iznosu od  17.492,06  kn, radi nepostojanja valjanih isprava i  ERSTE&amp;STEIERMARKISCHE bank d.d. u iznosu od  15.950,00 kn radi  izvršen</w:t>
      </w:r>
      <w:r w:rsidR="000E74CE">
        <w:rPr>
          <w:sz w:val="24"/>
          <w:szCs w:val="24"/>
        </w:rPr>
        <w:t>e</w:t>
      </w:r>
      <w:r w:rsidR="00A51C01" w:rsidRPr="00572027">
        <w:rPr>
          <w:sz w:val="24"/>
          <w:szCs w:val="24"/>
        </w:rPr>
        <w:t xml:space="preserve"> uplat</w:t>
      </w:r>
      <w:r w:rsidR="000E74CE">
        <w:rPr>
          <w:sz w:val="24"/>
          <w:szCs w:val="24"/>
        </w:rPr>
        <w:t>e</w:t>
      </w:r>
      <w:r w:rsidR="00A51C01" w:rsidRPr="00572027">
        <w:rPr>
          <w:sz w:val="24"/>
          <w:szCs w:val="24"/>
        </w:rPr>
        <w:t>.</w:t>
      </w:r>
      <w:r w:rsidR="00572027" w:rsidRPr="00572027">
        <w:rPr>
          <w:sz w:val="24"/>
          <w:szCs w:val="24"/>
        </w:rPr>
        <w:t xml:space="preserve"> Za osporene tražbine ne postoji </w:t>
      </w:r>
      <w:r w:rsidR="00320E94" w:rsidRPr="00572027">
        <w:rPr>
          <w:sz w:val="24"/>
          <w:szCs w:val="24"/>
        </w:rPr>
        <w:t xml:space="preserve">ovršna isprava </w:t>
      </w:r>
      <w:r w:rsidR="00572027" w:rsidRPr="00572027">
        <w:rPr>
          <w:sz w:val="24"/>
          <w:szCs w:val="24"/>
        </w:rPr>
        <w:t xml:space="preserve">te je </w:t>
      </w:r>
      <w:r w:rsidR="00320E94" w:rsidRPr="00572027">
        <w:rPr>
          <w:sz w:val="24"/>
          <w:szCs w:val="24"/>
        </w:rPr>
        <w:t>temeljem članka 266. stavak 1. SZ-a riješeno je kao pod toč.I</w:t>
      </w:r>
      <w:r w:rsidR="00572027" w:rsidRPr="00572027">
        <w:rPr>
          <w:sz w:val="24"/>
          <w:szCs w:val="24"/>
        </w:rPr>
        <w:t>I</w:t>
      </w:r>
      <w:r w:rsidR="00320E94" w:rsidRPr="00572027">
        <w:rPr>
          <w:sz w:val="24"/>
          <w:szCs w:val="24"/>
        </w:rPr>
        <w:t>.</w:t>
      </w:r>
    </w:p>
    <w:p w:rsidRDefault="00320E94" w:rsidP="00320E94" w:rsidR="00320E94">
      <w:pPr>
        <w:widowControl/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572027">
        <w:rPr>
          <w:sz w:val="24"/>
          <w:szCs w:val="24"/>
        </w:rPr>
        <w:t>9.veljače</w:t>
      </w:r>
      <w:r w:rsidR="004A4F10">
        <w:rPr>
          <w:sz w:val="24"/>
          <w:szCs w:val="24"/>
        </w:rPr>
        <w:t xml:space="preserve"> 201</w:t>
      </w:r>
      <w:r w:rsidR="0006525B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06525B" w:rsidR="00E475F1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06525B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2E4F36" w:rsidP="002E4F36" w:rsidR="002E4F36" w:rsidRPr="002E4F36">
      <w:pPr>
        <w:ind w:firstLine="708" w:left="4248"/>
        <w:jc w:val="both"/>
        <w:rPr>
          <w:sz w:val="24"/>
          <w:szCs w:val="24"/>
        </w:rPr>
      </w:pPr>
      <w:r w:rsidRPr="002E4F36">
        <w:rPr>
          <w:sz w:val="24"/>
          <w:szCs w:val="24"/>
        </w:rPr>
        <w:t>Za točnost otpravka, ovlašteni službenik:</w:t>
      </w:r>
    </w:p>
    <w:p w:rsidRDefault="002E4F36" w:rsidP="00422EE0" w:rsidR="002E4F36" w:rsidRPr="002E4F36">
      <w:pPr>
        <w:jc w:val="both"/>
        <w:rPr>
          <w:sz w:val="24"/>
          <w:szCs w:val="24"/>
        </w:rPr>
      </w:pPr>
      <w:r w:rsidRPr="002E4F36">
        <w:rPr>
          <w:sz w:val="24"/>
          <w:szCs w:val="24"/>
        </w:rPr>
        <w:t xml:space="preserve">              </w:t>
      </w:r>
      <w:r w:rsidRPr="002E4F36">
        <w:rPr>
          <w:sz w:val="24"/>
          <w:szCs w:val="24"/>
        </w:rPr>
        <w:tab/>
      </w:r>
      <w:r w:rsidRPr="002E4F36">
        <w:rPr>
          <w:sz w:val="24"/>
          <w:szCs w:val="24"/>
        </w:rPr>
        <w:tab/>
      </w:r>
      <w:r w:rsidRPr="002E4F36">
        <w:rPr>
          <w:sz w:val="24"/>
          <w:szCs w:val="24"/>
        </w:rPr>
        <w:tab/>
      </w:r>
      <w:r w:rsidRPr="002E4F36">
        <w:rPr>
          <w:sz w:val="24"/>
          <w:szCs w:val="24"/>
        </w:rPr>
        <w:tab/>
      </w:r>
      <w:r w:rsidRPr="002E4F36">
        <w:rPr>
          <w:sz w:val="24"/>
          <w:szCs w:val="24"/>
        </w:rPr>
        <w:tab/>
      </w:r>
      <w:r w:rsidRPr="002E4F36">
        <w:rPr>
          <w:sz w:val="24"/>
          <w:szCs w:val="24"/>
        </w:rPr>
        <w:tab/>
      </w:r>
      <w:r w:rsidRPr="002E4F36">
        <w:rPr>
          <w:sz w:val="24"/>
          <w:szCs w:val="24"/>
        </w:rPr>
        <w:tab/>
      </w:r>
      <w:r w:rsidRPr="002E4F36">
        <w:rPr>
          <w:sz w:val="24"/>
          <w:szCs w:val="24"/>
        </w:rPr>
        <w:tab/>
      </w:r>
      <w:r w:rsidRPr="002E4F36">
        <w:rPr>
          <w:sz w:val="24"/>
          <w:szCs w:val="24"/>
        </w:rPr>
        <w:tab/>
        <w:t xml:space="preserve"> Valentina Delač</w:t>
      </w:r>
    </w:p>
    <w:p w:rsidRDefault="006D51EF" w:rsidP="002E4F36" w:rsidR="006D51EF" w:rsidRPr="002E4F36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4D45C7" w:rsidR="006D51EF" w:rsidRPr="002E4F3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6D2" w:rsidR="00A866D2">
      <w:r>
        <w:separator/>
      </w:r>
    </w:p>
  </w:endnote>
  <w:endnote w:id="0" w:type="continuationSeparator">
    <w:p w:rsidRDefault="00A866D2" w:rsidR="00A86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6D2" w:rsidR="00A866D2">
      <w:r>
        <w:separator/>
      </w:r>
    </w:p>
  </w:footnote>
  <w:footnote w:id="0" w:type="continuationSeparator">
    <w:p w:rsidRDefault="00A866D2" w:rsidR="00A866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05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A03086">
      <w:rPr>
        <w:sz w:val="24"/>
        <w:szCs w:val="24"/>
      </w:rPr>
      <w:t>689</w:t>
    </w:r>
    <w:r>
      <w:rPr>
        <w:sz w:val="24"/>
        <w:szCs w:val="24"/>
      </w:rPr>
      <w:t>/1</w:t>
    </w:r>
    <w:r w:rsidR="000B736E">
      <w:rPr>
        <w:sz w:val="24"/>
        <w:szCs w:val="24"/>
      </w:rPr>
      <w:t>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4"/>
  </w:num>
  <w:num w:numId="3">
    <w:abstractNumId w:val="5"/>
  </w:num>
  <w:num w:numId="4">
    <w:abstractNumId w:val="35"/>
  </w:num>
  <w:num w:numId="5">
    <w:abstractNumId w:val="31"/>
  </w:num>
  <w:num w:numId="6">
    <w:abstractNumId w:val="15"/>
  </w:num>
  <w:num w:numId="7">
    <w:abstractNumId w:val="36"/>
  </w:num>
  <w:num w:numId="8">
    <w:abstractNumId w:val="26"/>
  </w:num>
  <w:num w:numId="9">
    <w:abstractNumId w:val="2"/>
  </w:num>
  <w:num w:numId="10">
    <w:abstractNumId w:val="22"/>
  </w:num>
  <w:num w:numId="11">
    <w:abstractNumId w:val="28"/>
  </w:num>
  <w:num w:numId="12">
    <w:abstractNumId w:val="23"/>
  </w:num>
  <w:num w:numId="13">
    <w:abstractNumId w:val="10"/>
  </w:num>
  <w:num w:numId="14">
    <w:abstractNumId w:val="8"/>
  </w:num>
  <w:num w:numId="15">
    <w:abstractNumId w:val="20"/>
  </w:num>
  <w:num w:numId="16">
    <w:abstractNumId w:val="3"/>
  </w:num>
  <w:num w:numId="17">
    <w:abstractNumId w:val="25"/>
  </w:num>
  <w:num w:numId="18">
    <w:abstractNumId w:val="16"/>
  </w:num>
  <w:num w:numId="19">
    <w:abstractNumId w:val="17"/>
  </w:num>
  <w:num w:numId="20">
    <w:abstractNumId w:val="0"/>
  </w:num>
  <w:num w:numId="21">
    <w:abstractNumId w:val="29"/>
  </w:num>
  <w:num w:numId="22">
    <w:abstractNumId w:val="33"/>
  </w:num>
  <w:num w:numId="23">
    <w:abstractNumId w:val="30"/>
  </w:num>
  <w:num w:numId="24">
    <w:abstractNumId w:val="24"/>
  </w:num>
  <w:num w:numId="25">
    <w:abstractNumId w:val="12"/>
  </w:num>
  <w:num w:numId="26">
    <w:abstractNumId w:val="19"/>
  </w:num>
  <w:num w:numId="27">
    <w:abstractNumId w:val="13"/>
  </w:num>
  <w:num w:numId="28">
    <w:abstractNumId w:val="21"/>
  </w:num>
  <w:num w:numId="29">
    <w:abstractNumId w:val="14"/>
  </w:num>
  <w:num w:numId="30">
    <w:abstractNumId w:val="9"/>
  </w:num>
  <w:num w:numId="31">
    <w:abstractNumId w:val="1"/>
  </w:num>
  <w:num w:numId="32">
    <w:abstractNumId w:val="6"/>
  </w:num>
  <w:num w:numId="33">
    <w:abstractNumId w:val="7"/>
  </w:num>
  <w:num w:numId="34">
    <w:abstractNumId w:val="27"/>
  </w:num>
  <w:num w:numId="35">
    <w:abstractNumId w:val="11"/>
  </w:num>
  <w:num w:numId="36">
    <w:abstractNumId w:val="32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47035"/>
    <w:rsid w:val="0005055B"/>
    <w:rsid w:val="00051E71"/>
    <w:rsid w:val="000600F5"/>
    <w:rsid w:val="0006525B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3023D"/>
    <w:rsid w:val="00151FCB"/>
    <w:rsid w:val="00193977"/>
    <w:rsid w:val="00193FFB"/>
    <w:rsid w:val="001A3B02"/>
    <w:rsid w:val="001B02FE"/>
    <w:rsid w:val="001C78CB"/>
    <w:rsid w:val="001F122F"/>
    <w:rsid w:val="00226F9D"/>
    <w:rsid w:val="00237253"/>
    <w:rsid w:val="00261EC5"/>
    <w:rsid w:val="002A16DB"/>
    <w:rsid w:val="002B007F"/>
    <w:rsid w:val="002B1DC9"/>
    <w:rsid w:val="002B2DAC"/>
    <w:rsid w:val="002C2247"/>
    <w:rsid w:val="002C6C6C"/>
    <w:rsid w:val="002E4F36"/>
    <w:rsid w:val="00303608"/>
    <w:rsid w:val="00320E94"/>
    <w:rsid w:val="00323BB8"/>
    <w:rsid w:val="00334D50"/>
    <w:rsid w:val="00350E6B"/>
    <w:rsid w:val="00355F9C"/>
    <w:rsid w:val="00366E33"/>
    <w:rsid w:val="003A00FF"/>
    <w:rsid w:val="003D395F"/>
    <w:rsid w:val="003D4D4F"/>
    <w:rsid w:val="003E4725"/>
    <w:rsid w:val="003F6C06"/>
    <w:rsid w:val="004149ED"/>
    <w:rsid w:val="00415927"/>
    <w:rsid w:val="00417323"/>
    <w:rsid w:val="00417EC8"/>
    <w:rsid w:val="0044747B"/>
    <w:rsid w:val="004924C3"/>
    <w:rsid w:val="004A4F10"/>
    <w:rsid w:val="004B653E"/>
    <w:rsid w:val="004D14DB"/>
    <w:rsid w:val="004D45C7"/>
    <w:rsid w:val="004F3685"/>
    <w:rsid w:val="00530EE2"/>
    <w:rsid w:val="00557F42"/>
    <w:rsid w:val="00572027"/>
    <w:rsid w:val="0059682F"/>
    <w:rsid w:val="005A7D53"/>
    <w:rsid w:val="005C1D78"/>
    <w:rsid w:val="00605DCA"/>
    <w:rsid w:val="0063127F"/>
    <w:rsid w:val="006342B4"/>
    <w:rsid w:val="00682519"/>
    <w:rsid w:val="00691FD1"/>
    <w:rsid w:val="00692398"/>
    <w:rsid w:val="006B3F36"/>
    <w:rsid w:val="006C3D33"/>
    <w:rsid w:val="006D3E9D"/>
    <w:rsid w:val="006D51EF"/>
    <w:rsid w:val="006E746E"/>
    <w:rsid w:val="007649F9"/>
    <w:rsid w:val="00776383"/>
    <w:rsid w:val="007A2E5A"/>
    <w:rsid w:val="007B51BD"/>
    <w:rsid w:val="007B6567"/>
    <w:rsid w:val="007C5ED3"/>
    <w:rsid w:val="00834A38"/>
    <w:rsid w:val="00854CF2"/>
    <w:rsid w:val="00872A4A"/>
    <w:rsid w:val="008833A0"/>
    <w:rsid w:val="00894357"/>
    <w:rsid w:val="008D797A"/>
    <w:rsid w:val="008E3F99"/>
    <w:rsid w:val="008F2FD7"/>
    <w:rsid w:val="00905C89"/>
    <w:rsid w:val="00913C24"/>
    <w:rsid w:val="009515AE"/>
    <w:rsid w:val="0096525A"/>
    <w:rsid w:val="009863F2"/>
    <w:rsid w:val="0099698F"/>
    <w:rsid w:val="009A17E2"/>
    <w:rsid w:val="009A3787"/>
    <w:rsid w:val="009A7682"/>
    <w:rsid w:val="009C0C74"/>
    <w:rsid w:val="009F1CA4"/>
    <w:rsid w:val="00A03086"/>
    <w:rsid w:val="00A1054B"/>
    <w:rsid w:val="00A4481C"/>
    <w:rsid w:val="00A51C01"/>
    <w:rsid w:val="00A60BCD"/>
    <w:rsid w:val="00A706BA"/>
    <w:rsid w:val="00A71C89"/>
    <w:rsid w:val="00A758E3"/>
    <w:rsid w:val="00A866D2"/>
    <w:rsid w:val="00AB025F"/>
    <w:rsid w:val="00AC62AA"/>
    <w:rsid w:val="00AC76E7"/>
    <w:rsid w:val="00AF64B0"/>
    <w:rsid w:val="00B14BC1"/>
    <w:rsid w:val="00B40D90"/>
    <w:rsid w:val="00B54A8B"/>
    <w:rsid w:val="00B577D4"/>
    <w:rsid w:val="00B91C7C"/>
    <w:rsid w:val="00BB2EB8"/>
    <w:rsid w:val="00BC03E6"/>
    <w:rsid w:val="00C37E1A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6EB8"/>
    <w:rsid w:val="00DA4583"/>
    <w:rsid w:val="00DC4A08"/>
    <w:rsid w:val="00DD7330"/>
    <w:rsid w:val="00DE26CD"/>
    <w:rsid w:val="00DF2CF6"/>
    <w:rsid w:val="00E01DDE"/>
    <w:rsid w:val="00E13F8D"/>
    <w:rsid w:val="00E17E7B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731C"/>
    <w:rsid w:val="00F1312F"/>
    <w:rsid w:val="00F31501"/>
    <w:rsid w:val="00F32BD0"/>
    <w:rsid w:val="00F400E6"/>
    <w:rsid w:val="00F42084"/>
    <w:rsid w:val="00F63270"/>
    <w:rsid w:val="00F77728"/>
    <w:rsid w:val="00F86F4A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0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55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55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55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55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0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5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5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5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5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DAMJANA d.o.o.</izvorni_sadrzaj>
    <derivirana_varijabla naziv="DomainObject.Predmet.ProtustrankaFormated_1">  STUDIO DAMJANA d.o.o.</derivirana_varijabla>
  </DomainObject.Predmet.ProtustrankaFormated>
  <DomainObject.Predmet.ProtustrankaFormatedOIB>
    <izvorni_sadrzaj>  STUDIO DAMJANA d.o.o., OIB 24176138810</izvorni_sadrzaj>
    <derivirana_varijabla naziv="DomainObject.Predmet.ProtustrankaFormatedOIB_1">  STUDIO DAMJANA d.o.o., OIB 24176138810</derivirana_varijabla>
  </DomainObject.Predmet.ProtustrankaFormatedOIB>
  <DomainObject.Predmet.ProtustrankaFormatedWithAdress>
    <izvorni_sadrzaj> STUDIO DAMJANA d.o.o., Nikole Hećimovića 24, 10000 Zagreb</izvorni_sadrzaj>
    <derivirana_varijabla naziv="DomainObject.Predmet.ProtustrankaFormatedWithAdress_1"> STUDIO DAMJANA d.o.o., Nikole Hećimovića 24, 10000 Zagreb</derivirana_varijabla>
  </DomainObject.Predmet.ProtustrankaFormatedWithAdress>
  <DomainObject.Predmet.ProtustrankaFormatedWithAdressOIB>
    <izvorni_sadrzaj> STUDIO DAMJANA d.o.o., OIB 24176138810, Nikole Hećimovića 24, 10000 Zagreb</izvorni_sadrzaj>
    <derivirana_varijabla naziv="DomainObject.Predmet.ProtustrankaFormatedWithAdressOIB_1"> STUDIO DAMJANA d.o.o., OIB 24176138810, Nikole Hećimovića 24, 10000 Zagreb</derivirana_varijabla>
  </DomainObject.Predmet.ProtustrankaFormatedWithAdressOIB>
  <DomainObject.Predmet.ProtustrankaWithAdress>
    <izvorni_sadrzaj>STUDIO DAMJANA d.o.o. Nikole Hećimovića 24, 10000 Zagreb</izvorni_sadrzaj>
    <derivirana_varijabla naziv="DomainObject.Predmet.ProtustrankaWithAdress_1">STUDIO DAMJANA d.o.o. Nikole Hećimovića 24, 10000 Zagreb</derivirana_varijabla>
  </DomainObject.Predmet.ProtustrankaWithAdress>
  <DomainObject.Predmet.ProtustrankaWithAdressOIB>
    <izvorni_sadrzaj>STUDIO DAMJANA d.o.o., OIB 24176138810, Nikole Hećimovića 24, 10000 Zagreb</izvorni_sadrzaj>
    <derivirana_varijabla naziv="DomainObject.Predmet.ProtustrankaWithAdressOIB_1">STUDIO DAMJANA d.o.o., OIB 24176138810, Nikole Hećimovića 24, 10000 Zagreb</derivirana_varijabla>
  </DomainObject.Predmet.ProtustrankaWithAdressOIB>
  <DomainObject.Predmet.ProtustrankaNazivFormated>
    <izvorni_sadrzaj>STUDIO DAMJANA d.o.o.</izvorni_sadrzaj>
    <derivirana_varijabla naziv="DomainObject.Predmet.ProtustrankaNazivFormated_1">STUDIO DAMJANA d.o.o.</derivirana_varijabla>
  </DomainObject.Predmet.ProtustrankaNazivFormated>
  <DomainObject.Predmet.ProtustrankaNazivFormatedOIB>
    <izvorni_sadrzaj>STUDIO DAMJANA d.o.o., OIB 24176138810</izvorni_sadrzaj>
    <derivirana_varijabla naziv="DomainObject.Predmet.ProtustrankaNazivFormatedOIB_1">STUDIO DAMJANA d.o.o., OIB 24176138810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DAMJANA d.o.o.</item>
    </izvorni_sadrzaj>
    <derivirana_varijabla naziv="DomainObject.Predmet.ProtuStrankaListFormated_1">
      <item>STUDIO DAMJANA d.o.o.</item>
    </derivirana_varijabla>
  </DomainObject.Predmet.ProtuStrankaListFormated>
  <DomainObject.Predmet.ProtuStrankaListFormatedOIB>
    <izvorni_sadrzaj>
      <item>STUDIO DAMJANA d.o.o., OIB 24176138810</item>
    </izvorni_sadrzaj>
    <derivirana_varijabla naziv="DomainObject.Predmet.ProtuStrankaListFormatedOIB_1">
      <item>STUDIO DAMJANA d.o.o., OIB 24176138810</item>
    </derivirana_varijabla>
  </DomainObject.Predmet.ProtuStrankaListFormatedOIB>
  <DomainObject.Predmet.ProtuStrankaListFormatedWithAdress>
    <izvorni_sadrzaj>
      <item>STUDIO DAMJANA d.o.o., Nikole Hećimovića 24, 10000 Zagreb</item>
    </izvorni_sadrzaj>
    <derivirana_varijabla naziv="DomainObject.Predmet.ProtuStrankaListFormatedWithAdress_1">
      <item>STUDIO DAMJANA d.o.o., Nikole Hećimovića 24, 10000 Zagreb</item>
    </derivirana_varijabla>
  </DomainObject.Predmet.ProtuStrankaListFormatedWithAdress>
  <DomainObject.Predmet.ProtuStrankaListFormatedWithAdressOIB>
    <izvorni_sadrzaj>
      <item>STUDIO DAMJANA d.o.o., OIB 24176138810, Nikole Hećimovića 24, 10000 Zagreb</item>
    </izvorni_sadrzaj>
    <derivirana_varijabla naziv="DomainObject.Predmet.ProtuStrankaListFormatedWithAdressOIB_1">
      <item>STUDIO DAMJANA d.o.o., OIB 24176138810, Nikole Hećimovića 24, 10000 Zagreb</item>
    </derivirana_varijabla>
  </DomainObject.Predmet.ProtuStrankaListFormatedWithAdressOIB>
  <DomainObject.Predmet.ProtuStrankaListNazivFormated>
    <izvorni_sadrzaj>
      <item>STUDIO DAMJANA d.o.o.</item>
    </izvorni_sadrzaj>
    <derivirana_varijabla naziv="DomainObject.Predmet.ProtuStrankaListNazivFormated_1">
      <item>STUDIO DAMJANA d.o.o.</item>
    </derivirana_varijabla>
  </DomainObject.Predmet.ProtuStrankaListNazivFormated>
  <DomainObject.Predmet.ProtuStrankaListNazivFormatedOIB>
    <izvorni_sadrzaj>
      <item>STUDIO DAMJANA d.o.o., OIB 24176138810</item>
    </izvorni_sadrzaj>
    <derivirana_varijabla naziv="DomainObject.Predmet.ProtuStrankaListNazivFormatedOIB_1">
      <item>STUDIO DAMJANA d.o.o., OIB 24176138810</item>
    </derivirana_varijabla>
  </DomainObject.Predmet.ProtuStrankaListNazivFormatedOIB>
  <DomainObject.Predmet.OstaliListFormated>
    <izvorni_sadrzaj>
      <item>Damjana Domanovac</item>
    </izvorni_sadrzaj>
    <derivirana_varijabla naziv="DomainObject.Predmet.OstaliListFormated_1">
      <item>Damjana Domanovac</item>
    </derivirana_varijabla>
  </DomainObject.Predmet.OstaliListFormated>
  <DomainObject.Predmet.OstaliListFormatedOIB>
    <izvorni_sadrzaj>
      <item>Damjana Domanovac, OIB 32475933056</item>
    </izvorni_sadrzaj>
    <derivirana_varijabla naziv="DomainObject.Predmet.OstaliListFormatedOIB_1">
      <item>Damjana Domanovac, OIB 32475933056</item>
    </derivirana_varijabla>
  </DomainObject.Predmet.OstaliListFormatedOIB>
  <DomainObject.Predmet.OstaliListFormatedWithAdress>
    <izvorni_sadrzaj>
      <item>Damjana Domanovac, Višnjica 16, 10000 Zagreb</item>
    </izvorni_sadrzaj>
    <derivirana_varijabla naziv="DomainObject.Predmet.OstaliListFormatedWithAdress_1">
      <item>Damjana Domanovac, Višnjica 16, 10000 Zagreb</item>
    </derivirana_varijabla>
  </DomainObject.Predmet.OstaliListFormatedWithAdress>
  <DomainObject.Predmet.OstaliListFormatedWithAdressOIB>
    <izvorni_sadrzaj>
      <item>Damjana Domanovac, OIB 32475933056, Višnjica 16, 10000 Zagreb</item>
    </izvorni_sadrzaj>
    <derivirana_varijabla naziv="DomainObject.Predmet.OstaliListFormatedWithAdressOIB_1">
      <item>Damjana Domanovac, OIB 32475933056, Višnjica 16, 10000 Zagreb</item>
    </derivirana_varijabla>
  </DomainObject.Predmet.OstaliListFormatedWithAdressOIB>
  <DomainObject.Predmet.OstaliListNazivFormated>
    <izvorni_sadrzaj>
      <item>Damjana Domanovac</item>
    </izvorni_sadrzaj>
    <derivirana_varijabla naziv="DomainObject.Predmet.OstaliListNazivFormated_1">
      <item>Damjana Domanovac</item>
    </derivirana_varijabla>
  </DomainObject.Predmet.OstaliListNazivFormated>
  <DomainObject.Predmet.OstaliListNazivFormatedOIB>
    <izvorni_sadrzaj>
      <item>Damjana Domanovac, OIB 32475933056</item>
    </izvorni_sadrzaj>
    <derivirana_varijabla naziv="DomainObject.Predmet.OstaliListNazivFormatedOIB_1">
      <item>Damjana Domanovac, OIB 32475933056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DAMJANA d.o.o.</izvorni_sadrzaj>
    <derivirana_varijabla naziv="DomainObject.Predmet.ProtustrankaIDrugi_1">STUDIO DAMJANA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DAMJANA d.o.o., OIB 24176138810, Nikole Hećimovića 24, 10000 Zagreb</izvorni_sadrzaj>
    <derivirana_varijabla naziv="DomainObject.Predmet.ProtustrankaIDrugiAdressOIB_1">STUDIO DAMJANA d.o.o., OIB 24176138810, Nikole Hećimovića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DAMJANA d.o.o.</item>
      <item>FINA Regionalni centar Zagreb</item>
      <item>Damjana Domanovac</item>
    </izvorni_sadrzaj>
    <derivirana_varijabla naziv="DomainObject.Predmet.SudioniciListNaziv_1">
      <item>STUDIO DAMJANA d.o.o.</item>
      <item>FINA Regionalni centar Zagreb</item>
      <item>Damjana Domanovac</item>
    </derivirana_varijabla>
  </DomainObject.Predmet.SudioniciListNaziv>
  <DomainObject.Predmet.SudioniciListAdressOIB>
    <izvorni_sadrzaj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izvorni_sadrzaj>
    <derivirana_varijabla naziv="DomainObject.Predmet.SudioniciListAdressOIB_1">
      <item>STUDIO DAMJANA d.o.o., OIB 24176138810, Nikole Hećimovića 24,10000 Zagreb</item>
      <item>FINA Regionalni centar Zagreb, OIB 85821130368, Trg svibanjskih žrtava 1995. br. 1,10000 Zagreb</item>
      <item>Damjana Domanovac, OIB 32475933056, Višnjica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24176138810</item>
      <item>, OIB 85821130368</item>
      <item>, OIB 32475933056</item>
    </izvorni_sadrzaj>
    <derivirana_varijabla naziv="DomainObject.Predmet.SudioniciListNazivOIB_1">
      <item>, OIB 24176138810</item>
      <item>, OIB 85821130368</item>
      <item>, OIB 32475933056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F33BE-867F-48E9-BDC1-3AE5D1093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467</properties:Words>
  <properties:Characters>2599</properties:Characters>
  <properties:Lines>76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2017-02-13T12:33:00Z</dcterms:created>
  <dc:creator>ilukac</dc:creator>
  <cp:lastModifiedBy>Valentina Delač</cp:lastModifiedBy>
  <cp:lastPrinted>2017-02-13T12:32:00Z</cp:lastPrinted>
  <dcterms:modified xmlns:xsi="http://www.w3.org/2001/XMLSchema-instance" xsi:type="dcterms:W3CDTF">2017-02-13T12:33:00Z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