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145f" w14:paraId="096145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AA15B2">
        <w:t>1</w:t>
      </w:r>
      <w:r w:rsidR="00155394">
        <w:t>6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proofErr w:type="spellStart"/>
      <w:r w:rsidR="00155394">
        <w:t>GASTRO</w:t>
      </w:r>
      <w:proofErr w:type="spellEnd"/>
      <w:r w:rsidR="00155394">
        <w:t xml:space="preserve"> ZAGORJE društvo s ograničenom odgovornošću za ugostiteljstvo, turizam i usluge Sveti Križ </w:t>
      </w:r>
      <w:proofErr w:type="spellStart"/>
      <w:r w:rsidR="00155394">
        <w:t>Začretje</w:t>
      </w:r>
      <w:proofErr w:type="spellEnd"/>
      <w:r w:rsidR="00155394">
        <w:t xml:space="preserve">, Marije Jurić Zagorke 93, </w:t>
      </w:r>
      <w:proofErr w:type="spellStart"/>
      <w:r w:rsidR="00155394">
        <w:t>MBS</w:t>
      </w:r>
      <w:proofErr w:type="spellEnd"/>
      <w:r w:rsidR="00155394">
        <w:t xml:space="preserve">: 080987330, </w:t>
      </w:r>
      <w:proofErr w:type="spellStart"/>
      <w:r w:rsidR="00155394">
        <w:t>OIB</w:t>
      </w:r>
      <w:proofErr w:type="spellEnd"/>
      <w:r w:rsidR="00155394">
        <w:t xml:space="preserve">: 99274438037., </w:t>
      </w:r>
      <w:r w:rsidR="0079713C">
        <w:t xml:space="preserve">dana </w:t>
      </w:r>
      <w:r w:rsidR="00586F9E">
        <w:t>2</w:t>
      </w:r>
      <w:r w:rsidR="00AA15B2">
        <w:t>5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AA15B2">
        <w:rPr>
          <w:bCs/>
        </w:rPr>
        <w:t xml:space="preserve"> </w:t>
      </w:r>
      <w:proofErr w:type="spellStart"/>
      <w:r w:rsidR="00155394">
        <w:t>GASTRO</w:t>
      </w:r>
      <w:proofErr w:type="spellEnd"/>
      <w:r w:rsidR="00155394">
        <w:t xml:space="preserve"> ZAGORJE društvo s ograničenom odgovornošću za ugostiteljstvo, turizam i usluge Sveti Križ </w:t>
      </w:r>
      <w:proofErr w:type="spellStart"/>
      <w:r w:rsidR="00155394">
        <w:t>Začretje</w:t>
      </w:r>
      <w:proofErr w:type="spellEnd"/>
      <w:r w:rsidR="00155394">
        <w:t xml:space="preserve">, Marije Jurić Zagorke 93, </w:t>
      </w:r>
      <w:proofErr w:type="spellStart"/>
      <w:r w:rsidR="00155394">
        <w:t>MBS</w:t>
      </w:r>
      <w:proofErr w:type="spellEnd"/>
      <w:r w:rsidR="00155394">
        <w:t xml:space="preserve">: 080987330, </w:t>
      </w:r>
      <w:proofErr w:type="spellStart"/>
      <w:r w:rsidR="00155394">
        <w:t>OIB</w:t>
      </w:r>
      <w:proofErr w:type="spellEnd"/>
      <w:r w:rsidR="00155394">
        <w:t>: 99274438037.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55394">
        <w:t xml:space="preserve">Siniša </w:t>
      </w:r>
      <w:proofErr w:type="spellStart"/>
      <w:r w:rsidR="00155394">
        <w:t>Rajnović</w:t>
      </w:r>
      <w:proofErr w:type="spellEnd"/>
      <w:r w:rsidR="00155394">
        <w:t xml:space="preserve">, </w:t>
      </w:r>
      <w:proofErr w:type="spellStart"/>
      <w:r w:rsidR="00155394">
        <w:t>OIB</w:t>
      </w:r>
      <w:proofErr w:type="spellEnd"/>
      <w:r w:rsidR="00155394">
        <w:t xml:space="preserve">: 86217384445, Sv. Trojstva 87, </w:t>
      </w:r>
      <w:proofErr w:type="spellStart"/>
      <w:r w:rsidR="00155394">
        <w:t>Milanovac</w:t>
      </w:r>
      <w:proofErr w:type="spellEnd"/>
      <w:r w:rsidR="00155394">
        <w:t>, Virovitica.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155394">
        <w:t>GASTRO</w:t>
      </w:r>
      <w:proofErr w:type="spellEnd"/>
      <w:r w:rsidR="00155394">
        <w:t xml:space="preserve"> ZAGORJE društvo s ograničenom odgovornošću za ugostiteljstvo, turizam i usluge Sveti Križ </w:t>
      </w:r>
      <w:proofErr w:type="spellStart"/>
      <w:r w:rsidR="00155394">
        <w:t>Začretje</w:t>
      </w:r>
      <w:proofErr w:type="spellEnd"/>
      <w:r w:rsidR="00155394">
        <w:t xml:space="preserve">, Marije Jurić Zagorke 93, </w:t>
      </w:r>
      <w:proofErr w:type="spellStart"/>
      <w:r w:rsidR="00155394">
        <w:t>MBS</w:t>
      </w:r>
      <w:proofErr w:type="spellEnd"/>
      <w:r w:rsidR="00155394">
        <w:t xml:space="preserve">: 080987330, </w:t>
      </w:r>
      <w:proofErr w:type="spellStart"/>
      <w:r w:rsidR="00155394">
        <w:t>OIB</w:t>
      </w:r>
      <w:proofErr w:type="spellEnd"/>
      <w:r w:rsidR="00155394">
        <w:t>: 99274438037.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155394">
        <w:rPr>
          <w:bCs/>
        </w:rPr>
        <w:t>23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155394">
        <w:rPr>
          <w:bCs/>
        </w:rPr>
        <w:t>623</w:t>
      </w:r>
      <w:r w:rsidR="00486D78">
        <w:rPr>
          <w:bCs/>
        </w:rPr>
        <w:t xml:space="preserve"> od </w:t>
      </w:r>
      <w:r w:rsidR="00155394">
        <w:rPr>
          <w:bCs/>
        </w:rPr>
        <w:t>21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155394">
        <w:t>GASTRO</w:t>
      </w:r>
      <w:proofErr w:type="spellEnd"/>
      <w:r w:rsidR="00155394">
        <w:t xml:space="preserve"> ZAGORJE društvo s ograničenom odgovornošću za ugostiteljstvo, turizam i usluge Sveti Križ </w:t>
      </w:r>
      <w:proofErr w:type="spellStart"/>
      <w:r w:rsidR="00155394">
        <w:t>Začretje</w:t>
      </w:r>
      <w:proofErr w:type="spellEnd"/>
      <w:r w:rsidR="00155394">
        <w:t xml:space="preserve">, Marije Jurić Zagorke 93, </w:t>
      </w:r>
      <w:proofErr w:type="spellStart"/>
      <w:r w:rsidR="00155394">
        <w:t>MBS</w:t>
      </w:r>
      <w:proofErr w:type="spellEnd"/>
      <w:r w:rsidR="00155394">
        <w:t xml:space="preserve">: 080987330, </w:t>
      </w:r>
      <w:proofErr w:type="spellStart"/>
      <w:r w:rsidR="00155394">
        <w:t>OIB</w:t>
      </w:r>
      <w:proofErr w:type="spellEnd"/>
      <w:r w:rsidR="00155394">
        <w:t xml:space="preserve">: 99274438037.  </w:t>
      </w:r>
    </w:p>
    <w:p w:rsidRDefault="00155394" w:rsidP="002C7929" w:rsidR="0015539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AA15B2">
        <w:t>1</w:t>
      </w:r>
      <w:r w:rsidR="00155394">
        <w:t>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AA15B2">
        <w:t>30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AA15B2">
        <w:t>1</w:t>
      </w:r>
      <w:r w:rsidR="00155394">
        <w:t>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86F9E">
        <w:t>2</w:t>
      </w:r>
      <w:r w:rsidR="00AA15B2">
        <w:t>5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E81D64">
        <w:t>0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151A1"/>
    <w:rsid w:val="001437B2"/>
    <w:rsid w:val="00147F47"/>
    <w:rsid w:val="0015367E"/>
    <w:rsid w:val="0015531E"/>
    <w:rsid w:val="00155394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1D64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151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51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1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1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151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51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1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1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St-716/2017</izvorni_sadrzaj>
    <derivirana_varijabla naziv="DomainObject.Predmet.OznakaBroj_1">St-716/2017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GASTRO ZAGORJE društvo s ograničenom odgovornošću za ugostiteljstvo, turizam i usluge</izvorni_sadrzaj>
    <derivirana_varijabla naziv="DomainObject.Predmet.ProtustrankaFormated_1">  GASTRO ZAGORJE društvo s ograničenom odgovornošću za ugostiteljstvo, turizam i usluge</derivirana_varijabla>
  </DomainObject.Predmet.ProtustrankaFormated>
  <DomainObject.Predmet.ProtustrankaFormatedOIB>
    <izvorni_sadrzaj>  GASTRO ZAGORJE društvo s ograničenom odgovornošću za ugostiteljstvo, turizam i usluge, OIB 99274438037</izvorni_sadrzaj>
    <derivirana_varijabla naziv="DomainObject.Predmet.ProtustrankaFormatedOIB_1">  GASTRO ZAGORJE društvo s ograničenom odgovornošću za ugostiteljstvo, turizam i usluge, OIB 99274438037</derivirana_varijabla>
  </DomainObject.Predmet.ProtustrankaFormatedOIB>
  <DomainObject.Predmet.ProtustrankaFormatedWithAdress>
    <izvorni_sadrzaj> GASTRO ZAGORJE društvo s ograničenom odgovornošću za ugostiteljstvo, turizam i usluge, Marije Jurić Zagorke 93, 49223 Sveti Križ Začretje</izvorni_sadrzaj>
    <derivirana_varijabla naziv="DomainObject.Predmet.ProtustrankaFormatedWithAdress_1"> GASTRO ZAGORJE društvo s ograničenom odgovornošću za ugostiteljstvo, turizam i usluge, Marije Jurić Zagorke 93, 49223 Sveti Križ Začretje</derivirana_varijabla>
  </DomainObject.Predmet.ProtustrankaFormatedWithAdress>
  <DomainObject.Predmet.ProtustrankaFormatedWithAdressOIB>
    <izvorni_sadrzaj> GASTRO ZAGORJE društvo s ograničenom odgovornošću za ugostiteljstvo, turizam i usluge, OIB 99274438037, Marije Jurić Zagorke 93, 49223 Sveti Križ Začretje</izvorni_sadrzaj>
    <derivirana_varijabla naziv="DomainObject.Predmet.ProtustrankaFormatedWithAdressOIB_1"> GASTRO ZAGORJE društvo s ograničenom odgovornošću za ugostiteljstvo, turizam i usluge, OIB 99274438037, Marije Jurić Zagorke 93, 49223 Sveti Križ Začretje</derivirana_varijabla>
  </DomainObject.Predmet.ProtustrankaFormatedWithAdressOIB>
  <DomainObject.Predmet.ProtustrankaWithAdress>
    <izvorni_sadrzaj>GASTRO ZAGORJE društvo s ograničenom odgovornošću za ugostiteljstvo, turizam i usluge Marije Jurić Zagorke 93, 49223 Sveti Križ Začretje</izvorni_sadrzaj>
    <derivirana_varijabla naziv="DomainObject.Predmet.ProtustrankaWithAdress_1">GASTRO ZAGORJE društvo s ograničenom odgovornošću za ugostiteljstvo, turizam i usluge Marije Jurić Zagorke 93, 49223 Sveti Križ Začretje</derivirana_varijabla>
  </DomainObject.Predmet.ProtustrankaWithAdress>
  <DomainObject.Predmet.ProtustrankaWithAdressOIB>
    <izvorni_sadrzaj>GASTRO ZAGORJE društvo s ograničenom odgovornošću za ugostiteljstvo, turizam i usluge, OIB 99274438037, Marije Jurić Zagorke 93, 49223 Sveti Križ Začretje</izvorni_sadrzaj>
    <derivirana_varijabla naziv="DomainObject.Predmet.ProtustrankaWithAdressOIB_1">GASTRO ZAGORJE društvo s ograničenom odgovornošću za ugostiteljstvo, turizam i usluge, OIB 99274438037, Marije Jurić Zagorke 93, 49223 Sveti Križ Začretje</derivirana_varijabla>
  </DomainObject.Predmet.ProtustrankaWithAdressOIB>
  <DomainObject.Predmet.ProtustrankaNazivFormated>
    <izvorni_sadrzaj>GASTRO ZAGORJE društvo s ograničenom odgovornošću za ugostiteljstvo, turizam i usluge</izvorni_sadrzaj>
    <derivirana_varijabla naziv="DomainObject.Predmet.ProtustrankaNazivFormated_1">GASTRO ZAGORJE društvo s ograničenom odgovornošću za ugostiteljstvo, turizam i usluge</derivirana_varijabla>
  </DomainObject.Predmet.ProtustrankaNazivFormated>
  <DomainObject.Predmet.ProtustrankaNazivFormatedOIB>
    <izvorni_sadrzaj>GASTRO ZAGORJE društvo s ograničenom odgovornošću za ugostiteljstvo, turizam i usluge, OIB 99274438037</izvorni_sadrzaj>
    <derivirana_varijabla naziv="DomainObject.Predmet.ProtustrankaNazivFormatedOIB_1">GASTRO ZAGORJE društvo s ograničenom odgovornošću za ugostiteljstvo, turizam i usluge, OIB 99274438037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ZAGORJE društvo s ograničenom odgovornošću za ugostiteljstvo, turizam i usluge</item>
    </izvorni_sadrzaj>
    <derivirana_varijabla naziv="DomainObject.Predmet.ProtuStrankaListFormated_1">
      <item>GASTRO ZAGORJE društvo s ograničenom odgovornošću za ugostiteljstvo, turizam i usluge</item>
    </derivirana_varijabla>
  </DomainObject.Predmet.ProtuStrankaListFormated>
  <DomainObject.Predmet.ProtuStrankaListFormatedOIB>
    <izvorni_sadrzaj>
      <item>GASTRO ZAGORJE društvo s ograničenom odgovornošću za ugostiteljstvo, turizam i usluge, OIB 99274438037</item>
    </izvorni_sadrzaj>
    <derivirana_varijabla naziv="DomainObject.Predmet.ProtuStrankaListFormatedOIB_1">
      <item>GASTRO ZAGORJE društvo s ograničenom odgovornošću za ugostiteljstvo, turizam i usluge, OIB 99274438037</item>
    </derivirana_varijabla>
  </DomainObject.Predmet.ProtuStrankaListFormatedOIB>
  <DomainObject.Predmet.ProtuStrankaListFormatedWithAdress>
    <izvorni_sadrzaj>
      <item>GASTRO ZAGORJE društvo s ograničenom odgovornošću za ugostiteljstvo, turizam i usluge, Marije Jurić Zagorke 93, 49223 Sveti Križ Začretje</item>
    </izvorni_sadrzaj>
    <derivirana_varijabla naziv="DomainObject.Predmet.ProtuStrankaListFormatedWithAdress_1">
      <item>GASTRO ZAGORJE društvo s ograničenom odgovornošću za ugostiteljstvo, turizam i usluge, Marije Jurić Zagorke 93, 49223 Sveti Križ Začretje</item>
    </derivirana_varijabla>
  </DomainObject.Predmet.ProtuStrankaListFormatedWithAdress>
  <DomainObject.Predmet.ProtuStrankaListFormatedWithAdressOIB>
    <izvorni_sadrzaj>
      <item>GASTRO ZAGORJE društvo s ograničenom odgovornošću za ugostiteljstvo, turizam i usluge, OIB 99274438037, Marije Jurić Zagorke 93, 49223 Sveti Križ Začretje</item>
    </izvorni_sadrzaj>
    <derivirana_varijabla naziv="DomainObject.Predmet.ProtuStrankaListFormatedWithAdressOIB_1">
      <item>GASTRO ZAGORJE društvo s ograničenom odgovornošću za ugostiteljstvo, turizam i usluge, OIB 99274438037, Marije Jurić Zagorke 93, 49223 Sveti Križ Začretje</item>
    </derivirana_varijabla>
  </DomainObject.Predmet.ProtuStrankaListFormatedWithAdressOIB>
  <DomainObject.Predmet.ProtuStrankaListNazivFormated>
    <izvorni_sadrzaj>
      <item>GASTRO ZAGORJE društvo s ograničenom odgovornošću za ugostiteljstvo, turizam i usluge</item>
    </izvorni_sadrzaj>
    <derivirana_varijabla naziv="DomainObject.Predmet.ProtuStrankaListNazivFormated_1">
      <item>GASTRO ZAGORJE društvo s ograničenom odgovornošću za ugostiteljstvo, turizam i usluge</item>
    </derivirana_varijabla>
  </DomainObject.Predmet.ProtuStrankaListNazivFormated>
  <DomainObject.Predmet.ProtuStrankaListNazivFormatedOIB>
    <izvorni_sadrzaj>
      <item>GASTRO ZAGORJE društvo s ograničenom odgovornošću za ugostiteljstvo, turizam i usluge, OIB 99274438037</item>
    </izvorni_sadrzaj>
    <derivirana_varijabla naziv="DomainObject.Predmet.ProtuStrankaListNazivFormatedOIB_1">
      <item>GASTRO ZAGORJE društvo s ograničenom odgovornošću za ugostiteljstvo, turizam i usluge, OIB 99274438037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ZAGORJE društvo s ograničenom odgovornošću za ugostiteljstvo, turizam i usluge</izvorni_sadrzaj>
    <derivirana_varijabla naziv="DomainObject.Predmet.ProtustrankaIDrugi_1">GASTRO ZAGORJE društvo s ograničenom odgovornošću za ugostiteljstvo, turizam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ZAGORJE društvo s ograničenom odgovornošću za ugostiteljstvo, turizam i usluge, OIB 99274438037, Marije Jurić Zagorke 93, 49223 Sveti Križ Začretje</izvorni_sadrzaj>
    <derivirana_varijabla naziv="DomainObject.Predmet.ProtustrankaIDrugiAdressOIB_1">GASTRO ZAGORJE društvo s ograničenom odgovornošću za ugostiteljstvo, turizam i usluge, OIB 99274438037, Marije Jurić Zagorke 93,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ZAGORJE društvo s ograničenom odgovornošću za ugostiteljstvo, turizam i usluge</item>
      <item>FINA Regionalni centar Zagreb</item>
    </izvorni_sadrzaj>
    <derivirana_varijabla naziv="DomainObject.Predmet.SudioniciListNaziv_1">
      <item>GASTRO ZAGORJE društvo s ograničenom odgovornošću za ugostiteljstvo, turizam i usluge</item>
      <item>FINA Regionalni centar Zagreb</item>
    </derivirana_varijabla>
  </DomainObject.Predmet.SudioniciListNaziv>
  <DomainObject.Predmet.SudioniciListAdressOIB>
    <izvorni_sadrzaj>
      <item>GASTRO ZAGORJE društvo s ograničenom odgovornošću za ugostiteljstvo, turizam i usluge, OIB 99274438037, Marije Jurić Zagorke 93,49223 Sveti Križ Začretje</item>
      <item>FINA Regionalni centar Zagreb, OIB 85821130368, Trg svibanjskih žrtava 1995. br. 1,10000 Zagreb</item>
    </izvorni_sadrzaj>
    <derivirana_varijabla naziv="DomainObject.Predmet.SudioniciListAdressOIB_1">
      <item>GASTRO ZAGORJE društvo s ograničenom odgovornošću za ugostiteljstvo, turizam i usluge, OIB 99274438037, Marije Jurić Zagorke 93,49223 Sveti Križ Začretje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99274438037</item>
      <item>, OIB 85821130368</item>
    </izvorni_sadrzaj>
    <derivirana_varijabla naziv="DomainObject.Predmet.SudioniciListNazivOIB_1">
      <item>, OIB 99274438037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D8669-451C-4D14-B67B-1E1E4606E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3400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2017-10-25T06:18:00Z</dcterms:created>
  <dc:creator>Korisnik</dc:creator>
  <cp:lastModifiedBy>Ljiljana Floršić</cp:lastModifiedBy>
  <cp:lastPrinted>2017-10-20T06:49:00Z</cp:lastPrinted>
  <dcterms:modified xmlns:xsi="http://www.w3.org/2001/XMLSchema-instance" xsi:type="dcterms:W3CDTF">2017-10-25T06:19:00Z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