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645c" w14:paraId="ea2645c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</w:t>
      </w:r>
      <w:proofErr w:type="spellStart"/>
      <w:r w:rsidRPr="00DE4EDD">
        <w:rPr>
          <w:szCs w:val="24"/>
        </w:rPr>
        <w:t>Markač</w:t>
      </w:r>
      <w:proofErr w:type="spellEnd"/>
      <w:r w:rsidRPr="00DE4EDD">
        <w:rPr>
          <w:szCs w:val="24"/>
        </w:rPr>
        <w:t xml:space="preserve">, povodom prijedloga za otvaranje stečajnog postupka nad dužnikom </w:t>
      </w:r>
      <w:r w:rsidR="009E7F02" w:rsidRPr="009E7F02">
        <w:rPr>
          <w:szCs w:val="24"/>
        </w:rPr>
        <w:t>MATKO GRADNJA d.o.o.</w:t>
      </w:r>
      <w:r w:rsidR="000B79D0" w:rsidRPr="000B79D0">
        <w:rPr>
          <w:szCs w:val="24"/>
          <w:lang w:val="en-AU"/>
        </w:rPr>
        <w:t xml:space="preserve">, </w:t>
      </w:r>
      <w:r w:rsidR="009E7F02" w:rsidRPr="009E7F02">
        <w:rPr>
          <w:szCs w:val="24"/>
        </w:rPr>
        <w:t>Nin</w:t>
      </w:r>
      <w:r w:rsidR="000B79D0" w:rsidRPr="000B79D0">
        <w:rPr>
          <w:szCs w:val="24"/>
          <w:lang w:val="en-AU"/>
        </w:rPr>
        <w:t xml:space="preserve">, </w:t>
      </w:r>
      <w:proofErr w:type="spellStart"/>
      <w:r w:rsidR="009E7F02" w:rsidRPr="009E7F02">
        <w:rPr>
          <w:szCs w:val="24"/>
        </w:rPr>
        <w:t>Dvorina</w:t>
      </w:r>
      <w:proofErr w:type="spellEnd"/>
      <w:r w:rsidR="009E7F02" w:rsidRPr="009E7F02">
        <w:rPr>
          <w:szCs w:val="24"/>
        </w:rPr>
        <w:t xml:space="preserve"> 1</w:t>
      </w:r>
      <w:r w:rsidR="000B79D0" w:rsidRPr="000B79D0">
        <w:rPr>
          <w:szCs w:val="24"/>
          <w:lang w:val="en-AU"/>
        </w:rPr>
        <w:t xml:space="preserve">, OIB: </w:t>
      </w:r>
      <w:r w:rsidR="009E7F02" w:rsidRPr="009E7F02">
        <w:rPr>
          <w:szCs w:val="24"/>
        </w:rPr>
        <w:t>28514918022</w:t>
      </w:r>
      <w:r w:rsidRPr="00DE4EDD">
        <w:rPr>
          <w:szCs w:val="24"/>
        </w:rPr>
        <w:t xml:space="preserve">, dana </w:t>
      </w:r>
      <w:r w:rsidR="0039606D">
        <w:rPr>
          <w:szCs w:val="24"/>
        </w:rPr>
        <w:t>12</w:t>
      </w:r>
      <w:r w:rsidR="005A7FDB" w:rsidRPr="00DE4EDD">
        <w:rPr>
          <w:szCs w:val="24"/>
        </w:rPr>
        <w:t xml:space="preserve">. </w:t>
      </w:r>
      <w:r w:rsidR="009E7F02">
        <w:rPr>
          <w:szCs w:val="24"/>
        </w:rPr>
        <w:t>travnja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9E7F02" w:rsidRPr="009E7F02">
        <w:t>MATKO GRADNJA d.o.o.</w:t>
      </w:r>
      <w:r w:rsidR="009E7F02" w:rsidRPr="009E7F02">
        <w:rPr>
          <w:lang w:val="en-AU"/>
        </w:rPr>
        <w:t xml:space="preserve">, </w:t>
      </w:r>
      <w:r w:rsidR="009E7F02" w:rsidRPr="009E7F02">
        <w:t>Nin</w:t>
      </w:r>
      <w:r w:rsidR="009E7F02" w:rsidRPr="009E7F02">
        <w:rPr>
          <w:lang w:val="en-AU"/>
        </w:rPr>
        <w:t xml:space="preserve">, </w:t>
      </w:r>
      <w:proofErr w:type="spellStart"/>
      <w:r w:rsidR="009E7F02" w:rsidRPr="009E7F02">
        <w:t>Dvorina</w:t>
      </w:r>
      <w:proofErr w:type="spellEnd"/>
      <w:r w:rsidR="009E7F02" w:rsidRPr="009E7F02">
        <w:t xml:space="preserve"> 1</w:t>
      </w:r>
      <w:r w:rsidR="009E7F02" w:rsidRPr="009E7F02">
        <w:rPr>
          <w:lang w:val="en-AU"/>
        </w:rPr>
        <w:t xml:space="preserve">, OIB: </w:t>
      </w:r>
      <w:r w:rsidR="009E7F02" w:rsidRPr="009E7F02">
        <w:t>28514918022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39606D" w:rsidRPr="0039606D">
        <w:rPr>
          <w:b/>
        </w:rPr>
        <w:t>4. svibnja 2017. u 9,50 sati</w:t>
      </w:r>
      <w:r w:rsidR="0039606D"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39606D" w:rsidRPr="0039606D">
        <w:rPr>
          <w:b/>
        </w:rPr>
        <w:t>4. svibnja 2017. u 10,00 sati</w:t>
      </w:r>
      <w:r w:rsidR="0039606D">
        <w:t xml:space="preserve">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9E7F02" w:rsidRPr="009E7F02">
        <w:t>MATKO GRADNJA d.o.o.</w:t>
      </w:r>
      <w:r w:rsidR="009E7F02" w:rsidRPr="009E7F02">
        <w:rPr>
          <w:lang w:val="en-AU"/>
        </w:rPr>
        <w:t xml:space="preserve">, </w:t>
      </w:r>
      <w:r w:rsidR="009E7F02" w:rsidRPr="009E7F02">
        <w:t>Nin</w:t>
      </w:r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na dan </w:t>
      </w:r>
      <w:r w:rsidR="009E7F02">
        <w:t>31</w:t>
      </w:r>
      <w:r w:rsidR="00245588" w:rsidRPr="00DE4EDD">
        <w:t xml:space="preserve">. </w:t>
      </w:r>
      <w:r w:rsidR="009E7F02">
        <w:t>ožujka</w:t>
      </w:r>
      <w:r w:rsidR="00460108">
        <w:t xml:space="preserve"> </w:t>
      </w:r>
      <w:r w:rsidR="00245588" w:rsidRPr="00DE4EDD">
        <w:t>201</w:t>
      </w:r>
      <w:r w:rsidR="009E7F02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9E7F02">
        <w:t>16</w:t>
      </w:r>
      <w:r w:rsidR="000B79D0">
        <w:t>.</w:t>
      </w:r>
      <w:r w:rsidR="009E7F02">
        <w:t>211</w:t>
      </w:r>
      <w:r w:rsidR="000B79D0">
        <w:t>,</w:t>
      </w:r>
      <w:r w:rsidR="009E7F02">
        <w:t>90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9E7F02">
        <w:t>četiri zaposlenih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242F45" w:rsidP="0039606D" w:rsidR="00B0143C" w:rsidRPr="00DE4EDD">
      <w:pPr>
        <w:jc w:val="center"/>
      </w:pPr>
      <w:r>
        <w:t xml:space="preserve">U Zadru </w:t>
      </w:r>
      <w:r w:rsidR="0039606D">
        <w:t>12</w:t>
      </w:r>
      <w:r w:rsidR="005A7FDB" w:rsidRPr="00DE4EDD">
        <w:t xml:space="preserve">. </w:t>
      </w:r>
      <w:r w:rsidR="009E7F02">
        <w:t>travnja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5A7FDB" w:rsidP="0039606D" w:rsidR="0039606D">
      <w:r w:rsidRPr="00DE4EDD">
        <w:tab/>
      </w:r>
      <w:r w:rsidRPr="00DE4EDD">
        <w:tab/>
      </w:r>
      <w:r w:rsidRPr="00DE4EDD">
        <w:tab/>
      </w:r>
      <w:r w:rsidRPr="00DE4EDD">
        <w:tab/>
      </w:r>
      <w:r w:rsidR="0039606D">
        <w:tab/>
        <w:t xml:space="preserve">   </w:t>
      </w:r>
    </w:p>
    <w:p w:rsidRDefault="0039606D" w:rsidP="00FB0252" w:rsidR="00794DBD" w:rsidRPr="00DE4EDD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="005A7FDB" w:rsidRPr="00DE4EDD">
        <w:t xml:space="preserve"> </w:t>
      </w:r>
      <w:r w:rsidR="00B0143C" w:rsidRPr="00DE4EDD">
        <w:t>S</w:t>
      </w:r>
      <w:r w:rsidR="00360AB6" w:rsidRPr="00DE4EDD">
        <w:t>utkinja</w:t>
      </w:r>
      <w:bookmarkStart w:name="_GoBack" w:id="0"/>
      <w:bookmarkEnd w:id="0"/>
    </w:p>
    <w:p w:rsidRDefault="007133CD" w:rsidP="00FB0252" w:rsidR="00004F3B" w:rsidRPr="00DE4EDD">
      <w:pPr>
        <w:jc w:val="right"/>
      </w:pP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39606D">
        <w:t xml:space="preserve">            </w:t>
      </w:r>
      <w:r w:rsidR="00B0143C" w:rsidRPr="00DE4EDD">
        <w:t xml:space="preserve">Ana </w:t>
      </w:r>
      <w:proofErr w:type="spellStart"/>
      <w:r w:rsidR="00B0143C" w:rsidRPr="00DE4EDD">
        <w:t>Markač</w:t>
      </w:r>
      <w:proofErr w:type="spellEnd"/>
    </w:p>
    <w:p w:rsidRDefault="005A7FDB" w:rsidP="00721F79" w:rsidR="005A7FDB" w:rsidRPr="00DE4EDD"/>
    <w:p w:rsidRDefault="00F72F6B" w:rsidP="00721F79" w:rsidR="00F72F6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5C0456" w:rsidP="005A7FDB" w:rsidR="005C0456" w:rsidRPr="00DE4EDD"/>
    <w:p w:rsidRDefault="0039606D" w:rsidP="0020610B" w:rsidR="0039606D">
      <w:pPr>
        <w:ind w:firstLine="360"/>
      </w:pPr>
    </w:p>
    <w:p w:rsidRDefault="0020610B" w:rsidP="0020610B" w:rsidR="0020610B" w:rsidRPr="00DE4EDD">
      <w:pPr>
        <w:ind w:firstLine="360"/>
      </w:pPr>
      <w:r w:rsidRPr="00DE4EDD"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9E7F02" w:rsidRPr="009E7F02">
        <w:t>MATKO GRADNJA d.o.o.</w:t>
      </w:r>
      <w:r w:rsidR="009E7F02" w:rsidRPr="009E7F02">
        <w:rPr>
          <w:lang w:val="en-AU"/>
        </w:rPr>
        <w:t xml:space="preserve">, </w:t>
      </w:r>
      <w:r w:rsidR="009E7F02" w:rsidRPr="009E7F02">
        <w:t>Nin</w:t>
      </w:r>
      <w:r w:rsidR="00242F45">
        <w:rPr>
          <w:lang w:val="en-AU"/>
        </w:rPr>
        <w:t xml:space="preserve">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9E7F02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>
        <w:rPr>
          <w:szCs w:val="24"/>
          <w:lang w:val="en-AU"/>
        </w:rPr>
        <w:t>Mahir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Breščić</w:t>
      </w:r>
      <w:proofErr w:type="spellEnd"/>
      <w:r w:rsidR="00730BF7" w:rsidRPr="00DE4EDD">
        <w:rPr>
          <w:szCs w:val="24"/>
        </w:rPr>
        <w:t>,</w:t>
      </w:r>
      <w:r>
        <w:rPr>
          <w:szCs w:val="24"/>
        </w:rPr>
        <w:t xml:space="preserve"> Bosna i Hercegovina, Visoko, </w:t>
      </w:r>
      <w:proofErr w:type="spellStart"/>
      <w:r>
        <w:rPr>
          <w:szCs w:val="24"/>
        </w:rPr>
        <w:t>Dobrinja</w:t>
      </w:r>
      <w:proofErr w:type="spellEnd"/>
      <w:r>
        <w:rPr>
          <w:szCs w:val="24"/>
        </w:rPr>
        <w:t>,</w:t>
      </w:r>
      <w:r w:rsidR="00730BF7" w:rsidRPr="00DE4EDD">
        <w:rPr>
          <w:szCs w:val="24"/>
        </w:rPr>
        <w:t xml:space="preserve"> </w:t>
      </w:r>
      <w:r w:rsidR="00360AB6" w:rsidRPr="00DE4EDD">
        <w:rPr>
          <w:szCs w:val="24"/>
        </w:rPr>
        <w:t>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39606D">
        <w:t>O</w:t>
      </w:r>
      <w:r w:rsidR="0020610B" w:rsidRPr="00DE4EDD">
        <w:t>glasna ploča</w:t>
      </w:r>
      <w:r w:rsidR="0039606D">
        <w:t xml:space="preserve"> sudova 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A74" w:rsidP="00AA1AD1" w:rsidR="005A4A74">
      <w:r>
        <w:separator/>
      </w:r>
    </w:p>
  </w:endnote>
  <w:endnote w:id="0" w:type="continuationSeparator">
    <w:p w:rsidRDefault="005A4A74" w:rsidP="00AA1AD1" w:rsidR="005A4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A74" w:rsidP="00AA1AD1" w:rsidR="005A4A74">
      <w:r>
        <w:separator/>
      </w:r>
    </w:p>
  </w:footnote>
  <w:footnote w:id="0" w:type="continuationSeparator">
    <w:p w:rsidRDefault="005A4A74" w:rsidP="00AA1AD1" w:rsidR="005A4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B025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C90E94">
      <w:t xml:space="preserve"> broj: 2 St-</w:t>
    </w:r>
    <w:r w:rsidR="009E7F02">
      <w:t>146/17</w:t>
    </w:r>
    <w:r w:rsidR="0039606D"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9E7F02">
      <w:t>146/17</w:t>
    </w:r>
    <w:r w:rsidR="0039606D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606D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4A74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E7F02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B0252"/>
    <w:rsid w:val="00FC0A48"/>
    <w:rsid w:val="00FC76FE"/>
    <w:rsid w:val="00FD15C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02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0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B02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0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GRADNJA d.o.o. za graditeljstvo i trgovinu</izvorni_sadrzaj>
    <derivirana_varijabla naziv="DomainObject.Predmet.ProtustrankaFormated_1">  MATKO GRADNJA d.o.o. za graditeljstvo i trgovinu</derivirana_varijabla>
  </DomainObject.Predmet.ProtustrankaFormated>
  <DomainObject.Predmet.ProtustrankaFormatedOIB>
    <izvorni_sadrzaj>  MATKO GRADNJA d.o.o. za graditeljstvo i trgovinu, OIB 28514918022</izvorni_sadrzaj>
    <derivirana_varijabla naziv="DomainObject.Predmet.ProtustrankaFormatedOIB_1">  MATKO GRADNJA d.o.o. za graditeljstvo i trgovinu, OIB 28514918022</derivirana_varijabla>
  </DomainObject.Predmet.ProtustrankaFormatedOIB>
  <DomainObject.Predmet.ProtustrankaFormatedWithAdress>
    <izvorni_sadrzaj> MATKO GRADNJA d.o.o. za graditeljstvo i trgovinu, Dvorina 1, 23232 Nin</izvorni_sadrzaj>
    <derivirana_varijabla naziv="DomainObject.Predmet.ProtustrankaFormatedWithAdress_1"> MATKO GRADNJA d.o.o. za graditeljstvo i trgovinu, Dvorina 1, 23232 Nin</derivirana_varijabla>
  </DomainObject.Predmet.ProtustrankaFormatedWithAdress>
  <DomainObject.Predmet.ProtustrankaFormatedWithAdressOIB>
    <izvorni_sadrzaj> MATKO GRADNJA d.o.o. za graditeljstvo i trgovinu, OIB 28514918022, Dvorina 1, 23232 Nin</izvorni_sadrzaj>
    <derivirana_varijabla naziv="DomainObject.Predmet.ProtustrankaFormatedWithAdressOIB_1"> MATKO GRADNJA d.o.o. za graditeljstvo i trgovinu, OIB 28514918022, Dvorina 1, 23232 Nin</derivirana_varijabla>
  </DomainObject.Predmet.ProtustrankaFormatedWithAdressOIB>
  <DomainObject.Predmet.ProtustrankaWithAdress>
    <izvorni_sadrzaj>MATKO GRADNJA d.o.o. za graditeljstvo i trgovinu Dvorina 1, 23232 Nin</izvorni_sadrzaj>
    <derivirana_varijabla naziv="DomainObject.Predmet.ProtustrankaWithAdress_1">MATKO GRADNJA d.o.o. za graditeljstvo i trgovinu Dvorina 1, 23232 Nin</derivirana_varijabla>
  </DomainObject.Predmet.ProtustrankaWithAdress>
  <DomainObject.Predmet.ProtustrankaWithAdressOIB>
    <izvorni_sadrzaj>MATKO GRADNJA d.o.o. za graditeljstvo i trgovinu, OIB 28514918022, Dvorina 1, 23232 Nin</izvorni_sadrzaj>
    <derivirana_varijabla naziv="DomainObject.Predmet.ProtustrankaWithAdressOIB_1">MATKO GRADNJA d.o.o. za graditeljstvo i trgovinu, OIB 28514918022, Dvorina 1, 23232 Nin</derivirana_varijabla>
  </DomainObject.Predmet.ProtustrankaWithAdressOIB>
  <DomainObject.Predmet.ProtustrankaNazivFormated>
    <izvorni_sadrzaj>MATKO GRADNJA d.o.o. za graditeljstvo i trgovinu</izvorni_sadrzaj>
    <derivirana_varijabla naziv="DomainObject.Predmet.ProtustrankaNazivFormated_1">MATKO GRADNJA d.o.o. za graditeljstvo i trgovinu</derivirana_varijabla>
  </DomainObject.Predmet.ProtustrankaNazivFormated>
  <DomainObject.Predmet.ProtustrankaNazivFormatedOIB>
    <izvorni_sadrzaj>MATKO GRADNJA d.o.o. za graditeljstvo i trgovinu, OIB 28514918022</izvorni_sadrzaj>
    <derivirana_varijabla naziv="DomainObject.Predmet.ProtustrankaNazivFormatedOIB_1">MATKO GRADNJA d.o.o. za graditeljstvo i trgovinu, OIB 28514918022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MATKO GRADNJA d.o.o. za graditeljstvo i trgovinu</item>
    </izvorni_sadrzaj>
    <derivirana_varijabla naziv="DomainObject.Predmet.ProtuStrankaListFormated_1">
      <item>MATKO GRADNJA d.o.o. za graditeljstvo i trgovinu</item>
    </derivirana_varijabla>
  </DomainObject.Predmet.ProtuStrankaListFormated>
  <DomainObject.Predmet.ProtuStrankaListFormatedOIB>
    <izvorni_sadrzaj>
      <item>MATKO GRADNJA d.o.o. za graditeljstvo i trgovinu, OIB 28514918022</item>
    </izvorni_sadrzaj>
    <derivirana_varijabla naziv="DomainObject.Predmet.ProtuStrankaListFormatedOIB_1">
      <item>MATKO GRADNJA d.o.o. za graditeljstvo i trgovinu, OIB 28514918022</item>
    </derivirana_varijabla>
  </DomainObject.Predmet.ProtuStrankaListFormatedOIB>
  <DomainObject.Predmet.ProtuStrankaListFormatedWithAdress>
    <izvorni_sadrzaj>
      <item>MATKO GRADNJA d.o.o. za graditeljstvo i trgovinu, Dvorina 1, 23232 Nin</item>
    </izvorni_sadrzaj>
    <derivirana_varijabla naziv="DomainObject.Predmet.ProtuStrankaListFormatedWithAdress_1">
      <item>MATKO GRADNJA d.o.o. za graditeljstvo i trgovinu, Dvorina 1, 23232 Nin</item>
    </derivirana_varijabla>
  </DomainObject.Predmet.ProtuStrankaListFormatedWithAdress>
  <DomainObject.Predmet.ProtuStrankaListFormatedWithAdressOIB>
    <izvorni_sadrzaj>
      <item>MATKO GRADNJA d.o.o. za graditeljstvo i trgovinu, OIB 28514918022, Dvorina 1, 23232 Nin</item>
    </izvorni_sadrzaj>
    <derivirana_varijabla naziv="DomainObject.Predmet.ProtuStrankaListFormatedWithAdressOIB_1">
      <item>MATKO GRADNJA d.o.o. za graditeljstvo i trgovinu, OIB 28514918022, Dvorina 1, 23232 Nin</item>
    </derivirana_varijabla>
  </DomainObject.Predmet.ProtuStrankaListFormatedWithAdressOIB>
  <DomainObject.Predmet.ProtuStrankaListNazivFormated>
    <izvorni_sadrzaj>
      <item>MATKO GRADNJA d.o.o. za graditeljstvo i trgovinu</item>
    </izvorni_sadrzaj>
    <derivirana_varijabla naziv="DomainObject.Predmet.ProtuStrankaListNazivFormated_1">
      <item>MATKO GRADNJA d.o.o. za graditeljstvo i trgovinu</item>
    </derivirana_varijabla>
  </DomainObject.Predmet.ProtuStrankaListNazivFormated>
  <DomainObject.Predmet.ProtuStrankaListNazivFormatedOIB>
    <izvorni_sadrzaj>
      <item>MATKO GRADNJA d.o.o. za graditeljstvo i trgovinu, OIB 28514918022</item>
    </izvorni_sadrzaj>
    <derivirana_varijabla naziv="DomainObject.Predmet.ProtuStrankaListNazivFormatedOIB_1">
      <item>MATKO GRADNJA d.o.o. za graditeljstvo i trgovinu, OIB 28514918022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MATKO GRADNJA d.o.o. za graditeljstvo i trgovinu</izvorni_sadrzaj>
    <derivirana_varijabla naziv="DomainObject.Predmet.ProtustrankaIDrugi_1">MATKO GRADNJA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MATKO GRADNJA d.o.o. za graditeljstvo i trgovinu, OIB 28514918022, Dvorina 1, 23232 Nin</izvorni_sadrzaj>
    <derivirana_varijabla naziv="DomainObject.Predmet.ProtustrankaIDrugiAdressOIB_1">MATKO GRADNJA d.o.o. za graditeljstvo i trgovinu, OIB 28514918022, Dvorina 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MATKO GRADNJA d.o.o. za graditeljstvo i trgovinu</item>
    </izvorni_sadrzaj>
    <derivirana_varijabla naziv="DomainObject.Predmet.SudioniciListNaziv_1">
      <item>FINA</item>
      <item>MATKO GRADNJA d.o.o. za graditeljstvo i trgovinu</item>
    </derivirana_varijabla>
  </DomainObject.Predmet.SudioniciListNaziv>
  <DomainObject.Predmet.SudioniciListAdressOIB>
    <izvorni_sadrzaj>
      <item>FINA, OIB 85821130368</item>
      <item>MATKO GRADNJA d.o.o. za graditeljstvo i trgovinu, OIB 28514918022, Dvorina 1,23232 Nin</item>
    </izvorni_sadrzaj>
    <derivirana_varijabla naziv="DomainObject.Predmet.SudioniciListAdressOIB_1">
      <item>FINA, OIB 85821130368</item>
      <item>MATKO GRADNJA d.o.o. za graditeljstvo i trgovinu, OIB 28514918022, Dvorina 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28514918022</item>
    </izvorni_sadrzaj>
    <derivirana_varijabla naziv="DomainObject.Predmet.SudioniciListNazivOIB_1">
      <item>, OIB 85821130368</item>
      <item>, OIB 28514918022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7DCF8-A6C1-46C3-9C39-785EF4AA4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1736</properties:Characters>
  <properties:Lines>65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2017-04-05T07:07:00Z</dcterms:created>
  <dc:creator>Administrator</dc:creator>
  <cp:lastModifiedBy>Marijana Žuža</cp:lastModifiedBy>
  <cp:lastPrinted>2017-04-12T09:00:00Z</cp:lastPrinted>
  <dcterms:modified xmlns:xsi="http://www.w3.org/2001/XMLSchema-instance" xsi:type="dcterms:W3CDTF">2017-04-12T13:22:00Z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