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351e" w14:paraId="463351e" w:rsidRDefault="00574353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7.St.676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F1BC2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574353">
        <w:t>HRPINA j.d.o.o., Makarska, I. Gundulića 5, OIB: 10360932287</w:t>
      </w:r>
      <w:r w:rsidR="009861E2">
        <w:t>,</w:t>
      </w:r>
      <w:r w:rsidR="007D3109">
        <w:t xml:space="preserve"> </w:t>
      </w:r>
      <w:r w:rsidRPr="00F14A92">
        <w:t xml:space="preserve">dana </w:t>
      </w:r>
      <w:r w:rsidR="001B09BC">
        <w:t>0</w:t>
      </w:r>
      <w:r w:rsidR="00CB4A63">
        <w:t>9</w:t>
      </w:r>
      <w:r w:rsidR="00693F0C">
        <w:t>.</w:t>
      </w:r>
      <w:r w:rsidR="00283DC1">
        <w:t xml:space="preserve"> </w:t>
      </w:r>
      <w:r w:rsidR="001B09BC">
        <w:t>kolovoza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574353">
        <w:t>HRPINA j.d.o.o., Makarska, I. Gundulića 5, OIB: 10360932287</w:t>
      </w:r>
      <w:r w:rsidR="007D3109">
        <w:t xml:space="preserve">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2A1E01">
        <w:t>08</w:t>
      </w:r>
      <w:r w:rsidR="00283DC1">
        <w:t xml:space="preserve">. </w:t>
      </w:r>
      <w:r w:rsidR="002A1E01">
        <w:t>kolovoza</w:t>
      </w:r>
      <w:r w:rsidR="00283DC1">
        <w:t xml:space="preserve"> </w:t>
      </w:r>
      <w:r w:rsidR="007E310B">
        <w:t>2017.g. u 1</w:t>
      </w:r>
      <w:r w:rsidR="007D3109">
        <w:t>5,00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9D3969">
        <w:t>Domagoj Repač</w:t>
      </w:r>
      <w:r w:rsidR="009D3969" w:rsidRPr="0097630A">
        <w:t>,</w:t>
      </w:r>
      <w:r w:rsidR="009D3969">
        <w:t xml:space="preserve"> Đorđićeva 24., Zagreb, OIB: 24977406612.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574353">
        <w:t>HRPINA j.d.o.o., Makarska, I. Gundulića 5, OIB: 10360932287</w:t>
      </w:r>
      <w:r w:rsidR="007D3109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574353">
        <w:t>982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1B09BC">
        <w:t>07</w:t>
      </w:r>
      <w:r w:rsidR="00987A3F" w:rsidRPr="0097630A">
        <w:t xml:space="preserve">. </w:t>
      </w:r>
      <w:r w:rsidR="001B09BC">
        <w:t>srpnja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1B09BC">
        <w:t>07</w:t>
      </w:r>
      <w:r w:rsidR="00987A3F" w:rsidRPr="0097630A">
        <w:t>.</w:t>
      </w:r>
      <w:r w:rsidR="005362A0">
        <w:t xml:space="preserve"> </w:t>
      </w:r>
      <w:r w:rsidR="001B09BC">
        <w:t>srpnja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1B09BC">
        <w:rPr>
          <w:b/>
        </w:rPr>
        <w:t>0</w:t>
      </w:r>
      <w:r w:rsidR="00CB4A63">
        <w:rPr>
          <w:b/>
        </w:rPr>
        <w:t>9</w:t>
      </w:r>
      <w:r w:rsidR="00693F0C">
        <w:rPr>
          <w:b/>
        </w:rPr>
        <w:t xml:space="preserve">. </w:t>
      </w:r>
      <w:r w:rsidR="001B09BC">
        <w:rPr>
          <w:b/>
        </w:rPr>
        <w:t>kolovoza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B02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574353">
          <w:t>676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74353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6C726D"/>
    <w:rsid w:val="00714900"/>
    <w:rsid w:val="007334B1"/>
    <w:rsid w:val="007A343A"/>
    <w:rsid w:val="007D3109"/>
    <w:rsid w:val="007E310B"/>
    <w:rsid w:val="007F094E"/>
    <w:rsid w:val="007F1BC2"/>
    <w:rsid w:val="00824DEA"/>
    <w:rsid w:val="0085535D"/>
    <w:rsid w:val="0087239F"/>
    <w:rsid w:val="008761E4"/>
    <w:rsid w:val="00877B02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470A8"/>
    <w:rsid w:val="00B5054E"/>
    <w:rsid w:val="00BB08D8"/>
    <w:rsid w:val="00BB40F3"/>
    <w:rsid w:val="00BD77F4"/>
    <w:rsid w:val="00CB4A63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B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B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B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B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B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B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B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B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HRPINA jednostavno društvo s ograničenom odgovornošću za trgovinu</izvorni_sadrzaj>
    <derivirana_varijabla naziv="DomainObject.Predmet.ProtustrankaFormated_1">  HRPINA jednostavno društvo s ograničenom odgovornošću za trgovinu</derivirana_varijabla>
  </DomainObject.Predmet.ProtustrankaFormated>
  <DomainObject.Predmet.ProtustrankaFormatedOIB>
    <izvorni_sadrzaj>  HRPINA jednostavno društvo s ograničenom odgovornošću za trgovinu, OIB 10360932287</izvorni_sadrzaj>
    <derivirana_varijabla naziv="DomainObject.Predmet.ProtustrankaFormatedOIB_1">  HRPINA jednostavno društvo s ograničenom odgovornošću za trgovinu, OIB 10360932287</derivirana_varijabla>
  </DomainObject.Predmet.ProtustrankaFormatedOIB>
  <DomainObject.Predmet.ProtustrankaFormatedWithAdress>
    <izvorni_sadrzaj> HRPINA jednostavno društvo s ograničenom odgovornošću za trgovinu, Ivana Gundulića 5, 21300 Makarska</izvorni_sadrzaj>
    <derivirana_varijabla naziv="DomainObject.Predmet.ProtustrankaFormatedWithAdress_1"> HRPINA jednostavno društvo s ograničenom odgovornošću za trgovinu, Ivana Gundulića 5, 21300 Makarska</derivirana_varijabla>
  </DomainObject.Predmet.ProtustrankaFormatedWithAdress>
  <DomainObject.Predmet.ProtustrankaFormatedWithAdressOIB>
    <izvorni_sadrzaj> HRPINA jednostavno društvo s ograničenom odgovornošću za trgovinu, OIB 10360932287, Ivana Gundulića 5, 21300 Makarska</izvorni_sadrzaj>
    <derivirana_varijabla naziv="DomainObject.Predmet.ProtustrankaFormatedWithAdressOIB_1"> HRPINA jednostavno društvo s ograničenom odgovornošću za trgovinu, OIB 10360932287, Ivana Gundulića 5, 21300 Makarska</derivirana_varijabla>
  </DomainObject.Predmet.ProtustrankaFormatedWithAdressOIB>
  <DomainObject.Predmet.ProtustrankaWithAdress>
    <izvorni_sadrzaj>HRPINA jednostavno društvo s ograničenom odgovornošću za trgovinu Ivana Gundulića 5, 21300 Makarska</izvorni_sadrzaj>
    <derivirana_varijabla naziv="DomainObject.Predmet.ProtustrankaWithAdress_1">HRPINA jednostavno društvo s ograničenom odgovornošću za trgovinu Ivana Gundulića 5, 21300 Makarska</derivirana_varijabla>
  </DomainObject.Predmet.ProtustrankaWithAdress>
  <DomainObject.Predmet.ProtustrankaWithAdressOIB>
    <izvorni_sadrzaj>HRPINA jednostavno društvo s ograničenom odgovornošću za trgovinu, OIB 10360932287, Ivana Gundulića 5, 21300 Makarska</izvorni_sadrzaj>
    <derivirana_varijabla naziv="DomainObject.Predmet.ProtustrankaWithAdressOIB_1">HRPINA jednostavno društvo s ograničenom odgovornošću za trgovinu, OIB 10360932287, Ivana Gundulića 5, 21300 Makarska</derivirana_varijabla>
  </DomainObject.Predmet.ProtustrankaWithAdressOIB>
  <DomainObject.Predmet.ProtustrankaNazivFormated>
    <izvorni_sadrzaj>HRPINA jednostavno društvo s ograničenom odgovornošću za trgovinu</izvorni_sadrzaj>
    <derivirana_varijabla naziv="DomainObject.Predmet.ProtustrankaNazivFormated_1">HRPINA jednostavno društvo s ograničenom odgovornošću za trgovinu</derivirana_varijabla>
  </DomainObject.Predmet.ProtustrankaNazivFormated>
  <DomainObject.Predmet.ProtustrankaNazivFormatedOIB>
    <izvorni_sadrzaj>HRPINA jednostavno društvo s ograničenom odgovornošću za trgovinu, OIB 10360932287</izvorni_sadrzaj>
    <derivirana_varijabla naziv="DomainObject.Predmet.ProtustrankaNazivFormatedOIB_1">HRPINA jednostavno društvo s ograničenom odgovornošću za trgovinu, OIB 10360932287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166539.46</izvorni_sadrzaj>
    <derivirana_varijabla naziv="DomainObject.Predmet.TrenutnaVrijednost_1">166539.46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HRPINA jednostavno društvo s ograničenom odgovornošću za trgovinu</item>
    </izvorni_sadrzaj>
    <derivirana_varijabla naziv="DomainObject.Predmet.ProtuStrankaListFormated_1">
      <item>HRPINA jednostavno društvo s ograničenom odgovornošću za trgovinu</item>
    </derivirana_varijabla>
  </DomainObject.Predmet.ProtuStrankaListFormated>
  <DomainObject.Predmet.ProtuStrankaListFormatedOIB>
    <izvorni_sadrzaj>
      <item>HRPINA jednostavno društvo s ograničenom odgovornošću za trgovinu, OIB 10360932287</item>
    </izvorni_sadrzaj>
    <derivirana_varijabla naziv="DomainObject.Predmet.ProtuStrankaListFormatedOIB_1">
      <item>HRPINA jednostavno društvo s ograničenom odgovornošću za trgovinu, OIB 10360932287</item>
    </derivirana_varijabla>
  </DomainObject.Predmet.ProtuStrankaListFormatedOIB>
  <DomainObject.Predmet.ProtuStrankaListFormatedWithAdress>
    <izvorni_sadrzaj>
      <item>HRPINA jednostavno društvo s ograničenom odgovornošću za trgovinu, Ivana Gundulića 5, 21300 Makarska</item>
    </izvorni_sadrzaj>
    <derivirana_varijabla naziv="DomainObject.Predmet.ProtuStrankaListFormatedWithAdress_1">
      <item>HRPINA jednostavno društvo s ograničenom odgovornošću za trgovinu, Ivana Gundulića 5, 21300 Makarska</item>
    </derivirana_varijabla>
  </DomainObject.Predmet.ProtuStrankaListFormatedWithAdress>
  <DomainObject.Predmet.ProtuStrankaListFormatedWithAdressOIB>
    <izvorni_sadrzaj>
      <item>HRPINA jednostavno društvo s ograničenom odgovornošću za trgovinu, OIB 10360932287, Ivana Gundulića 5, 21300 Makarska</item>
    </izvorni_sadrzaj>
    <derivirana_varijabla naziv="DomainObject.Predmet.ProtuStrankaListFormatedWithAdressOIB_1">
      <item>HRPINA jednostavno društvo s ograničenom odgovornošću za trgovinu, OIB 10360932287, Ivana Gundulića 5, 21300 Makarska</item>
    </derivirana_varijabla>
  </DomainObject.Predmet.ProtuStrankaListFormatedWithAdressOIB>
  <DomainObject.Predmet.ProtuStrankaListNazivFormated>
    <izvorni_sadrzaj>
      <item>HRPINA jednostavno društvo s ograničenom odgovornošću za trgovinu</item>
    </izvorni_sadrzaj>
    <derivirana_varijabla naziv="DomainObject.Predmet.ProtuStrankaListNazivFormated_1">
      <item>HRPINA jednostavno društvo s ograničenom odgovornošću za trgovinu</item>
    </derivirana_varijabla>
  </DomainObject.Predmet.ProtuStrankaListNazivFormated>
  <DomainObject.Predmet.ProtuStrankaListNazivFormatedOIB>
    <izvorni_sadrzaj>
      <item>HRPINA jednostavno društvo s ograničenom odgovornošću za trgovinu, OIB 10360932287</item>
    </izvorni_sadrzaj>
    <derivirana_varijabla naziv="DomainObject.Predmet.ProtuStrankaListNazivFormatedOIB_1">
      <item>HRPINA jednostavno društvo s ograničenom odgovornošću za trgovinu, OIB 10360932287</item>
    </derivirana_varijabla>
  </DomainObject.Predmet.ProtuStrankaListNazivFormatedOIB>
  <DomainObject.Predmet.OstaliListFormated>
    <izvorni_sadrzaj>
      <item>Ivana Hegediš</item>
    </izvorni_sadrzaj>
    <derivirana_varijabla naziv="DomainObject.Predmet.OstaliListFormated_1">
      <item>Ivana Hegediš</item>
    </derivirana_varijabla>
  </DomainObject.Predmet.OstaliListFormated>
  <DomainObject.Predmet.OstaliListFormatedOIB>
    <izvorni_sadrzaj>
      <item>Ivana Hegediš, OIB 50025944189</item>
    </izvorni_sadrzaj>
    <derivirana_varijabla naziv="DomainObject.Predmet.OstaliListFormatedOIB_1">
      <item>Ivana Hegediš, OIB 50025944189</item>
    </derivirana_varijabla>
  </DomainObject.Predmet.OstaliListFormatedOIB>
  <DomainObject.Predmet.OstaliListFormatedWithAdress>
    <izvorni_sadrzaj>
      <item>Ivana Hegediš, Dubrovačka 1, 21300 Makarska</item>
    </izvorni_sadrzaj>
    <derivirana_varijabla naziv="DomainObject.Predmet.OstaliListFormatedWithAdress_1">
      <item>Ivana Hegediš, Dubrovačka 1, 21300 Makarska</item>
    </derivirana_varijabla>
  </DomainObject.Predmet.OstaliListFormatedWithAdress>
  <DomainObject.Predmet.OstaliListFormatedWithAdressOIB>
    <izvorni_sadrzaj>
      <item>Ivana Hegediš, OIB 50025944189, Dubrovačka 1, 21300 Makarska</item>
    </izvorni_sadrzaj>
    <derivirana_varijabla naziv="DomainObject.Predmet.OstaliListFormatedWithAdressOIB_1">
      <item>Ivana Hegediš, OIB 50025944189, Dubrovačka 1, 21300 Makarska</item>
    </derivirana_varijabla>
  </DomainObject.Predmet.OstaliListFormatedWithAdressOIB>
  <DomainObject.Predmet.OstaliListNazivFormated>
    <izvorni_sadrzaj>
      <item>Ivana Hegediš</item>
    </izvorni_sadrzaj>
    <derivirana_varijabla naziv="DomainObject.Predmet.OstaliListNazivFormated_1">
      <item>Ivana Hegediš</item>
    </derivirana_varijabla>
  </DomainObject.Predmet.OstaliListNazivFormated>
  <DomainObject.Predmet.OstaliListNazivFormatedOIB>
    <izvorni_sadrzaj>
      <item>Ivana Hegediš, OIB 50025944189</item>
    </izvorni_sadrzaj>
    <derivirana_varijabla naziv="DomainObject.Predmet.OstaliListNazivFormatedOIB_1">
      <item>Ivana Hegediš, OIB 50025944189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HRPINA jednostavno društvo s ograničenom odgovornošću za trgovinu</izvorni_sadrzaj>
    <derivirana_varijabla naziv="DomainObject.Predmet.ProtustrankaIDrugi_1">HRPINA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HRPINA jednostavno društvo s ograničenom odgovornošću za trgovinu, OIB 10360932287, Ivana Gundulića 5, 21300 Makarska</izvorni_sadrzaj>
    <derivirana_varijabla naziv="DomainObject.Predmet.ProtustrankaIDrugiAdressOIB_1">HRPINA jednostavno društvo s ograničenom odgovornošću za trgovinu, OIB 10360932287, Ivana Gundulića 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HRPINA jednostavno društvo s ograničenom odgovornošću za trgovinu</item>
      <item>FINANCIJSKA AGENCIJA, RC SPLIT</item>
      <item>Ivana Hegediš</item>
    </izvorni_sadrzaj>
    <derivirana_varijabla naziv="DomainObject.Predmet.SudioniciListNaziv_1">
      <item>HRPINA jednostavno društvo s ograničenom odgovornošću za trgovinu</item>
      <item>FINANCIJSKA AGENCIJA, RC SPLIT</item>
      <item>Ivana Hegediš</item>
    </derivirana_varijabla>
  </DomainObject.Predmet.SudioniciListNaziv>
  <DomainObject.Predmet.SudioniciListAdressOIB>
    <izvorni_sadrzaj>
      <item>HRPINA jednostavno društvo s ograničenom odgovornošću za trgovinu, OIB 10360932287, Ivana Gundulića 5,21300 Makarska</item>
      <item>FINANCIJSKA AGENCIJA, RC SPLIT, OIB 85821130368, Mažuranićevo šetalište 24 b,21000 Split</item>
      <item>Ivana Hegediš, OIB 50025944189, Dubrovačka 1,21300 Makarska</item>
    </izvorni_sadrzaj>
    <derivirana_varijabla naziv="DomainObject.Predmet.SudioniciListAdressOIB_1">
      <item>HRPINA jednostavno društvo s ograničenom odgovornošću za trgovinu, OIB 10360932287, Ivana Gundulića 5,21300 Makarska</item>
      <item>FINANCIJSKA AGENCIJA, RC SPLIT, OIB 85821130368, Mažuranićevo šetalište 24 b,21000 Split</item>
      <item>Ivana Hegediš, OIB 50025944189, Dubrovačka 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10360932287</item>
      <item>, OIB 85821130368</item>
      <item>, OIB 50025944189</item>
    </izvorni_sadrzaj>
    <derivirana_varijabla naziv="DomainObject.Predmet.SudioniciListNazivOIB_1">
      <item>, OIB 10360932287</item>
      <item>, OIB 85821130368</item>
      <item>, OIB 50025944189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3349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2017-08-08T10:49:00Z</dcterms:created>
  <dc:creator>stanka grcic</dc:creator>
  <cp:lastModifiedBy>Mara Marčinko</cp:lastModifiedBy>
  <cp:lastPrinted>2017-08-09T07:21:00Z</cp:lastPrinted>
  <dcterms:modified xmlns:xsi="http://www.w3.org/2001/XMLSchema-instance" xsi:type="dcterms:W3CDTF">2017-08-09T07:22:00Z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