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4fc8" w14:paraId="0bf4fc8" w:rsidRDefault="00671A4A" w:rsidP="004121A6" w:rsidR="00671A4A" w:rsidRPr="00BF2330">
      <w:pPr>
        <w15:collapsed w:val="false"/>
      </w:pPr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/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C41ADC" w:rsidP="00971247" w:rsidR="00C41ADC"/>
    <w:p w:rsidRDefault="00B106DC" w:rsidP="00971247" w:rsidR="00B106DC"/>
    <w:p w:rsidRDefault="00376CDE" w:rsidP="00971247" w:rsidR="00376CDE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F957D4" w:rsidP="00F957D4" w:rsidR="00F957D4" w:rsidRPr="00BF2330">
      <w:pPr>
        <w:jc w:val="both"/>
      </w:pPr>
    </w:p>
    <w:p w:rsidRDefault="004121A6" w:rsidP="00F957D4" w:rsidR="004121A6">
      <w:pPr>
        <w:jc w:val="both"/>
      </w:pPr>
    </w:p>
    <w:p w:rsidRDefault="00376CDE" w:rsidP="00F957D4" w:rsidR="00376CDE" w:rsidRPr="00BF2330">
      <w:pPr>
        <w:jc w:val="both"/>
      </w:pPr>
    </w:p>
    <w:p w:rsidRDefault="00D721DA" w:rsidP="00D721DA" w:rsidR="00D721DA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REPUBLIKA HRVATSKA Ministarstvo financija, Porezna uprava, Područni ured Osijek,  OIB: 18683136487, zastupana po Županijskom državnom odvjetništvu u Osijeku za otvaranje stečajnog postupka nad dužnikom TAKA j.d.o.o., Osijek, Lorenza </w:t>
      </w:r>
      <w:proofErr w:type="spellStart"/>
      <w:r>
        <w:t>Jägera</w:t>
      </w:r>
      <w:proofErr w:type="spellEnd"/>
      <w:r>
        <w:t xml:space="preserve"> 8/A, MBS: 030163739, OIB: 46768962908</w:t>
      </w:r>
      <w:r>
        <w:rPr>
          <w:color w:val="000000"/>
        </w:rPr>
        <w:t xml:space="preserve">, dana 17. kolovoza 2018. godine </w:t>
      </w: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376CDE" w:rsidP="00B106DC" w:rsidR="00376CDE">
      <w:pPr>
        <w:jc w:val="both"/>
      </w:pPr>
    </w:p>
    <w:p w:rsidRDefault="00B106DC" w:rsidP="00B106DC" w:rsidR="00B106DC">
      <w:pPr>
        <w:jc w:val="center"/>
      </w:pPr>
      <w:r>
        <w:t>r i j e š i o  j e</w:t>
      </w:r>
    </w:p>
    <w:p w:rsidRDefault="00B106DC" w:rsidP="00B106DC" w:rsidR="00B106DC">
      <w:pPr>
        <w:jc w:val="center"/>
      </w:pPr>
    </w:p>
    <w:p w:rsidRDefault="00376CDE" w:rsidP="00B106DC" w:rsidR="00376CDE">
      <w:pPr>
        <w:jc w:val="center"/>
      </w:pPr>
    </w:p>
    <w:p w:rsidRDefault="00B106DC" w:rsidP="00B106DC" w:rsidR="00B106DC">
      <w:pPr>
        <w:jc w:val="center"/>
      </w:pPr>
    </w:p>
    <w:p w:rsidRDefault="00B106DC" w:rsidP="00B106DC" w:rsidR="00B106DC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</w:t>
      </w:r>
      <w:r w:rsidR="006A3F6F">
        <w:t xml:space="preserve"> TAKA j.d.o.o., Osijek, Lorenza </w:t>
      </w:r>
      <w:proofErr w:type="spellStart"/>
      <w:r w:rsidR="006A3F6F">
        <w:t>Jägera</w:t>
      </w:r>
      <w:proofErr w:type="spellEnd"/>
      <w:r w:rsidR="006A3F6F">
        <w:t xml:space="preserve"> 8/A, MBS: 030163739, OIB: 46768962908</w:t>
      </w:r>
      <w:r>
        <w:t>.</w:t>
      </w:r>
    </w:p>
    <w:p w:rsidRDefault="00B106DC" w:rsidP="00B106DC" w:rsidR="00B106DC">
      <w:pPr>
        <w:ind w:left="1065"/>
        <w:jc w:val="both"/>
        <w:rPr>
          <w:bCs/>
        </w:rPr>
      </w:pPr>
    </w:p>
    <w:p w:rsidRDefault="006A3F6F" w:rsidP="006A3F6F" w:rsidR="006A3F6F" w:rsidRPr="001713B1">
      <w:pPr>
        <w:numPr>
          <w:ilvl w:val="0"/>
          <w:numId w:val="15"/>
        </w:numPr>
        <w:jc w:val="both"/>
      </w:pPr>
      <w:r w:rsidRPr="001713B1">
        <w:t>Za stečajnog upravitelja imenuje se Milan Stanić OIB: 01567983373 sa sjedištem i poslovnom adresom u Slavonskom Brodu, Matije Gupca 28 i adresom prebivališta u Slavonskom Brodu, Vinogradska cesta 78, automatskom dodjelom – promjenom uloge.</w:t>
      </w:r>
    </w:p>
    <w:p w:rsidRDefault="00B106DC" w:rsidP="00B106DC" w:rsidR="00B106DC">
      <w:pPr>
        <w:ind w:left="705"/>
        <w:jc w:val="both"/>
      </w:pPr>
    </w:p>
    <w:p w:rsidRDefault="00B106DC" w:rsidP="00F43B74" w:rsidR="00B106DC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6A3F6F">
        <w:t xml:space="preserve">TAKA j.d.o.o., Osijek, Lorenza </w:t>
      </w:r>
      <w:proofErr w:type="spellStart"/>
      <w:r w:rsidR="006A3F6F">
        <w:t>Jägera</w:t>
      </w:r>
      <w:proofErr w:type="spellEnd"/>
      <w:r w:rsidR="006A3F6F">
        <w:t xml:space="preserve"> 8/A, MBS: 030163739, OIB: 46768962908</w:t>
      </w:r>
      <w:r>
        <w:t>.</w:t>
      </w:r>
    </w:p>
    <w:p w:rsidRDefault="000E252A" w:rsidP="000E252A" w:rsidR="000E252A">
      <w:pPr>
        <w:pStyle w:val="Odlomakpopisa"/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B106DC" w:rsidP="00B106DC" w:rsidR="00B106DC"/>
    <w:p w:rsidRDefault="00376CDE" w:rsidP="00B106DC" w:rsidR="00376CDE"/>
    <w:p w:rsidRDefault="00376CDE" w:rsidP="00B106DC" w:rsidR="00376CDE"/>
    <w:p w:rsidRDefault="00B106DC" w:rsidP="00B106DC" w:rsidR="00B106DC">
      <w:pPr>
        <w:jc w:val="center"/>
      </w:pPr>
      <w:r>
        <w:t>Obrazloženje</w:t>
      </w:r>
    </w:p>
    <w:p w:rsidRDefault="00B106DC" w:rsidP="00B106DC" w:rsidR="00B106DC"/>
    <w:p w:rsidRDefault="00F43B74" w:rsidP="00B106DC" w:rsidR="00F43B74"/>
    <w:p w:rsidRDefault="006A3F6F" w:rsidP="006A3F6F" w:rsidR="006A3F6F">
      <w:pPr>
        <w:ind w:firstLine="708"/>
        <w:jc w:val="both"/>
      </w:pPr>
      <w:r>
        <w:t xml:space="preserve">Dana 22. studenog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</w:t>
      </w:r>
      <w:r>
        <w:lastRenderedPageBreak/>
        <w:t xml:space="preserve">07/17-01/04 </w:t>
      </w:r>
      <w:proofErr w:type="spellStart"/>
      <w:r>
        <w:t>Ur</w:t>
      </w:r>
      <w:proofErr w:type="spellEnd"/>
      <w:r>
        <w:t xml:space="preserve">. broj 04-06-17-5502 od 21. studenog 2017. godine, za provedbu skraćenog stečajnog postupka nad dužnikom TAKA j.d.o.o., Osijek, Lorenza </w:t>
      </w:r>
      <w:proofErr w:type="spellStart"/>
      <w:r>
        <w:t>Jägera</w:t>
      </w:r>
      <w:proofErr w:type="spellEnd"/>
      <w:r>
        <w:t xml:space="preserve"> 8/A, MBS: 030163739, OIB: 46768962908.</w:t>
      </w:r>
    </w:p>
    <w:p w:rsidRDefault="006A3F6F" w:rsidP="006A3F6F" w:rsidR="006A3F6F">
      <w:pPr>
        <w:ind w:firstLine="708"/>
        <w:jc w:val="both"/>
      </w:pPr>
    </w:p>
    <w:p w:rsidRDefault="006A3F6F" w:rsidP="006A3F6F" w:rsidR="006A3F6F">
      <w:pPr>
        <w:ind w:firstLine="708"/>
        <w:jc w:val="both"/>
      </w:pPr>
      <w:r>
        <w:t>U zahtjevu je navela da na dan 20. studenog 2017. godine dužnik u Očevidniku redoslijeda osnova za plaćanje ima evidentirane neizvršene osnove za plaćanje u neprekinutom razdoblju od 120 dana, u ukupnom iznosu od 16.422,09 kn, u koji iznos je uračunata kamata i naknada FINE za provedbe ovrhe na novčanim sredstvima dužnika. Navodi da dužnik nema zaposlenih radnika.</w:t>
      </w:r>
    </w:p>
    <w:p w:rsidRDefault="006A3F6F" w:rsidP="006A3F6F" w:rsidR="006A3F6F">
      <w:pPr>
        <w:jc w:val="both"/>
      </w:pPr>
    </w:p>
    <w:p w:rsidRDefault="006A3F6F" w:rsidP="006A3F6F" w:rsidR="006A3F6F">
      <w:pPr>
        <w:ind w:firstLine="708"/>
        <w:jc w:val="both"/>
      </w:pPr>
      <w:r>
        <w:t>FINA je dostavila popis računa i oročenih novčanih sredstava dužnika na dan 20. studenog 2017. godine te u svom podnesku od 21. studenog 2017. godine navodi da dužnik na dan 20. studenog 2017. godine u Jedinstvenom registru računa ima otvorene sljedeće račune i  oročena novčana sredstva HR9323400091110740511 Privredna banka Zagreb d.d., te da na temelju čl. 112. st. 5. SZ-a dužnik na ime predujma za namirenje troškova stečajnog postupka na dan 14. veljače 2017. nema zaplijenjena novčana sredstva.</w:t>
      </w:r>
    </w:p>
    <w:p w:rsidRDefault="006A3F6F" w:rsidP="006A3F6F" w:rsidR="006A3F6F">
      <w:pPr>
        <w:jc w:val="both"/>
      </w:pPr>
    </w:p>
    <w:p w:rsidRDefault="006A3F6F" w:rsidP="006A3F6F" w:rsidR="006A3F6F">
      <w:pPr>
        <w:ind w:firstLine="708"/>
        <w:jc w:val="both"/>
      </w:pPr>
      <w:r>
        <w:t>Trgovački sud u Osijeku je dana 27. studenog 2017. godine objavio oglas na mrežnoj stranici e-Oglasna ploča sudova pod poslovnim brojem 19 St-1598/17-3 od 24. studenog 2017.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6A3F6F" w:rsidP="006A3F6F" w:rsidR="006A3F6F">
      <w:pPr>
        <w:ind w:firstLine="708"/>
        <w:jc w:val="both"/>
      </w:pPr>
    </w:p>
    <w:p w:rsidRDefault="006A3F6F" w:rsidP="006A3F6F" w:rsidR="006A3F6F">
      <w:pPr>
        <w:ind w:firstLine="708"/>
        <w:jc w:val="both"/>
      </w:pPr>
      <w:r>
        <w:t xml:space="preserve">Podneskom zaprimljenim, kod ovog suda dana 8. prosinca 2017. godine, vjerovnik REPUBLIKA HRVATSKA Ministarstvo financija, Porezna uprava, Područni ured Osijek,  OIB: 18683136487, zastupana po Županijskom državnom odvjetništvu u Osijeku, podnijela je  prijedlog za otvaranjem stečajnog postupka nad dužnikom TAKA j.d.o.o., Osijek, Lorenza </w:t>
      </w:r>
      <w:proofErr w:type="spellStart"/>
      <w:r>
        <w:t>Jägera</w:t>
      </w:r>
      <w:proofErr w:type="spellEnd"/>
      <w:r>
        <w:t xml:space="preserve"> 8/A, MBS: 030163739, OIB: 46768962908, uz koji prijedlog je dostavila dokaz o postojanju svoje tražbine i postojanju stečajnog razloga iz članka 6. stav 2. Stečajnog zakona: nesposobnosti za plaćanje.    </w:t>
      </w:r>
    </w:p>
    <w:p w:rsidRDefault="006A3F6F" w:rsidP="006A3F6F" w:rsidR="006A3F6F">
      <w:pPr>
        <w:ind w:firstLine="708"/>
        <w:jc w:val="both"/>
      </w:pPr>
    </w:p>
    <w:p w:rsidRDefault="006A3F6F" w:rsidP="006A3F6F" w:rsidR="006A3F6F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F43B74" w:rsidP="00F43B74" w:rsidR="00F43B74">
      <w:pPr>
        <w:ind w:firstLine="708"/>
        <w:jc w:val="both"/>
      </w:pPr>
    </w:p>
    <w:p w:rsidRDefault="006A3F6F" w:rsidP="006A3F6F" w:rsidR="006A3F6F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6A3F6F" w:rsidP="00F43B74" w:rsidR="006A3F6F">
      <w:pPr>
        <w:ind w:firstLine="708"/>
        <w:jc w:val="both"/>
      </w:pPr>
    </w:p>
    <w:p w:rsidRDefault="006A3F6F" w:rsidP="006A3F6F" w:rsidR="006A3F6F" w:rsidRPr="001713B1">
      <w:pPr>
        <w:pStyle w:val="Tijeloteksta"/>
        <w:ind w:firstLine="708"/>
        <w:rPr>
          <w:sz w:val="24"/>
        </w:rPr>
      </w:pPr>
      <w:r w:rsidRPr="001713B1">
        <w:rPr>
          <w:sz w:val="24"/>
        </w:rPr>
        <w:t xml:space="preserve">U smislu članka 5. Stečajnog zakona („Narodne novine“ broj 71/15 i 104/17; u daljnjem tekstu SZ) stečajni postupak se može otvoriti ako sud utvrdi postojanje stečajnog razloga. Stečajni razlozi su: nesposobnost za plaćanje i prezaduženost. </w:t>
      </w:r>
    </w:p>
    <w:p w:rsidRDefault="00B106DC" w:rsidP="00F43B74" w:rsidR="00B106DC" w:rsidRPr="00F43B74">
      <w:pPr>
        <w:ind w:firstLine="708"/>
        <w:jc w:val="both"/>
        <w:rPr>
          <w:lang w:eastAsia="x-none" w:val="x-none"/>
        </w:rPr>
      </w:pPr>
    </w:p>
    <w:p w:rsidRDefault="00035421" w:rsidP="00035421" w:rsidR="00035421" w:rsidRPr="001713B1">
      <w:pPr>
        <w:ind w:firstLine="708"/>
        <w:jc w:val="both"/>
        <w:rPr>
          <w:bCs/>
          <w:lang w:eastAsia="x-none"/>
        </w:rPr>
      </w:pPr>
      <w:r w:rsidRPr="001713B1">
        <w:rPr>
          <w:bCs/>
          <w:lang w:eastAsia="x-none" w:val="x-none"/>
        </w:rPr>
        <w:lastRenderedPageBreak/>
        <w:t xml:space="preserve">Nad dužnikom je pokrenut prethodni postupak radi utvrđivanja uvjeta za otvaranje stečajnog postupka, tijekom kojeg je za privremenog stečajnog upravitelja imenovan </w:t>
      </w:r>
      <w:r w:rsidRPr="001713B1">
        <w:t xml:space="preserve">Milan Stanić OIB: 01567983373 sa sjedištem i poslovnom adresom u Slavonskom Brodu, Matije Gupca 28 i adresom prebivališta u Slavonskom Brodu, Vinogradska cesta 78 </w:t>
      </w:r>
      <w:r w:rsidRPr="001713B1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F43B74">
      <w:pPr>
        <w:jc w:val="both"/>
        <w:rPr>
          <w:bCs/>
          <w:lang w:eastAsia="x-none" w:val="x-none"/>
        </w:rPr>
      </w:pPr>
    </w:p>
    <w:p w:rsidRDefault="00B106DC" w:rsidP="00F43B74" w:rsidR="00B106DC">
      <w:pPr>
        <w:ind w:firstLine="708"/>
        <w:jc w:val="both"/>
        <w:rPr>
          <w:bCs/>
        </w:rPr>
      </w:pPr>
      <w:r w:rsidRPr="00F43B74"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C56704">
        <w:rPr>
          <w:bCs/>
        </w:rPr>
        <w:t>12. travnja 2018</w:t>
      </w:r>
      <w:r w:rsidR="00C95C18">
        <w:rPr>
          <w:bCs/>
        </w:rPr>
        <w:t xml:space="preserve">. </w:t>
      </w:r>
      <w:r w:rsidR="00C8107A">
        <w:rPr>
          <w:bCs/>
        </w:rPr>
        <w:t>godine</w:t>
      </w:r>
      <w:r w:rsidRPr="00F43B74">
        <w:rPr>
          <w:bCs/>
        </w:rPr>
        <w:t>.</w:t>
      </w:r>
    </w:p>
    <w:p w:rsidRDefault="00C56704" w:rsidP="00F43B74" w:rsidR="00C56704">
      <w:pPr>
        <w:ind w:firstLine="708"/>
        <w:jc w:val="both"/>
        <w:rPr>
          <w:bCs/>
        </w:rPr>
      </w:pPr>
    </w:p>
    <w:p w:rsidRDefault="00755BAC" w:rsidP="00A728B6" w:rsidR="00711300">
      <w:pPr>
        <w:ind w:firstLine="708"/>
        <w:jc w:val="both"/>
      </w:pPr>
      <w:r>
        <w:t>S</w:t>
      </w:r>
      <w:r w:rsidR="006524D8">
        <w:t>ud je po sl</w:t>
      </w:r>
      <w:r w:rsidR="00686D65">
        <w:t>užbenoj dužnosti izvršio na dan 15. siječnja</w:t>
      </w:r>
      <w:r>
        <w:t xml:space="preserve"> 2018. uvid u Očevidnik</w:t>
      </w:r>
      <w:r w:rsidR="0075784E">
        <w:t xml:space="preserve"> neizvršenih osnova za plaćanje</w:t>
      </w:r>
      <w:r>
        <w:t xml:space="preserve"> iz elektroničkog sustava </w:t>
      </w:r>
      <w:proofErr w:type="spellStart"/>
      <w:r>
        <w:t>eBlokade</w:t>
      </w:r>
      <w:proofErr w:type="spellEnd"/>
      <w:r>
        <w:t xml:space="preserve"> i utvrdio da je dužnik i nadalje blokiran za ukupan iznos od </w:t>
      </w:r>
      <w:r w:rsidR="00686D65">
        <w:t xml:space="preserve">16.534,70 </w:t>
      </w:r>
      <w:r w:rsidR="006524D8">
        <w:t xml:space="preserve">kn, s tim da </w:t>
      </w:r>
      <w:r w:rsidR="00686D65">
        <w:t>blokada traje od 24. srpnja 2017</w:t>
      </w:r>
      <w:r w:rsidR="006524D8">
        <w:t xml:space="preserve">. Sud je također i na dan </w:t>
      </w:r>
      <w:r w:rsidR="00686D65">
        <w:t>13. kolovoza</w:t>
      </w:r>
      <w:r w:rsidR="006524D8">
        <w:t xml:space="preserve"> 2018. izvršio uvid u ispis podataka iz elektroničkog sustava </w:t>
      </w:r>
      <w:proofErr w:type="spellStart"/>
      <w:r w:rsidR="006524D8">
        <w:t>eBlokade</w:t>
      </w:r>
      <w:proofErr w:type="spellEnd"/>
      <w:r w:rsidR="006524D8">
        <w:t xml:space="preserve"> i utvrdio da dužnik</w:t>
      </w:r>
      <w:r>
        <w:t xml:space="preserve"> </w:t>
      </w:r>
      <w:r w:rsidR="006524D8">
        <w:t xml:space="preserve">ima zatvorene račune. </w:t>
      </w:r>
      <w:r w:rsidR="00711300">
        <w:t xml:space="preserve"> </w:t>
      </w:r>
    </w:p>
    <w:p w:rsidRDefault="0075784E" w:rsidP="00A728B6" w:rsidR="0075784E">
      <w:pPr>
        <w:ind w:firstLine="708"/>
        <w:jc w:val="both"/>
      </w:pPr>
    </w:p>
    <w:p w:rsidRDefault="00711300" w:rsidP="00711300" w:rsidR="0071130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</w:t>
      </w:r>
      <w:r w:rsidR="00CA5840">
        <w:rPr>
          <w:rFonts w:hAnsi="Times New Roman" w:ascii="Times New Roman"/>
          <w:sz w:val="24"/>
          <w:szCs w:val="24"/>
        </w:rPr>
        <w:t>obive</w:t>
      </w:r>
      <w:r w:rsidR="006524D8">
        <w:rPr>
          <w:rFonts w:hAnsi="Times New Roman" w:ascii="Times New Roman"/>
          <w:sz w:val="24"/>
          <w:szCs w:val="24"/>
        </w:rPr>
        <w:t xml:space="preserve">nim od </w:t>
      </w:r>
      <w:r w:rsidR="00686D65">
        <w:rPr>
          <w:rFonts w:hAnsi="Times New Roman" w:ascii="Times New Roman"/>
          <w:sz w:val="24"/>
          <w:szCs w:val="24"/>
        </w:rPr>
        <w:t>Državne geodetske uprave</w:t>
      </w:r>
      <w:r>
        <w:rPr>
          <w:rFonts w:hAnsi="Times New Roman" w:ascii="Times New Roman"/>
          <w:sz w:val="24"/>
          <w:szCs w:val="24"/>
        </w:rPr>
        <w:t xml:space="preserve"> dužnik nije upisan kao vlasnik nekretnina.</w:t>
      </w:r>
    </w:p>
    <w:p w:rsidRDefault="0075784E" w:rsidP="00711300" w:rsidR="0075784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24D4B" w:rsidP="00424D4B" w:rsidR="00424D4B">
      <w:pPr>
        <w:ind w:firstLine="708"/>
        <w:jc w:val="both"/>
      </w:pPr>
      <w:r>
        <w:t>Prema U</w:t>
      </w:r>
      <w:r w:rsidR="0075784E">
        <w:t>vjerenju</w:t>
      </w:r>
      <w:r w:rsidRPr="002956D1">
        <w:t xml:space="preserve"> </w:t>
      </w:r>
      <w:r w:rsidR="006524D8">
        <w:t xml:space="preserve">MUP RH </w:t>
      </w:r>
      <w:r w:rsidRPr="002956D1">
        <w:t xml:space="preserve">dužnik </w:t>
      </w:r>
      <w:r>
        <w:t>nije</w:t>
      </w:r>
      <w:r w:rsidRPr="002956D1">
        <w:t xml:space="preserve"> evidentiran kao vlasnik </w:t>
      </w:r>
      <w:r>
        <w:t xml:space="preserve"> </w:t>
      </w:r>
      <w:r w:rsidRPr="002956D1">
        <w:t>vozila</w:t>
      </w:r>
      <w:r>
        <w:t xml:space="preserve">. </w:t>
      </w:r>
    </w:p>
    <w:p w:rsidRDefault="0075784E" w:rsidP="00424D4B" w:rsidR="0075784E">
      <w:pPr>
        <w:ind w:firstLine="708"/>
        <w:jc w:val="both"/>
      </w:pPr>
    </w:p>
    <w:p w:rsidRDefault="00711300" w:rsidP="00686D65" w:rsidR="00672BF1" w:rsidRPr="00672BF1">
      <w:pPr>
        <w:ind w:firstLine="708"/>
        <w:jc w:val="both"/>
      </w:pPr>
      <w:r w:rsidRPr="001E7995">
        <w:t>Privremeni stečajni upravitelj u svom izvješću navodi</w:t>
      </w:r>
      <w:r w:rsidR="001E7995" w:rsidRPr="001E7995">
        <w:t xml:space="preserve"> </w:t>
      </w:r>
      <w:r w:rsidR="00686D65">
        <w:t>dužnik zbog teške bolesti direktora dužnika više ne obavlja djelatnost i nema zaposlenih radnika kao i da dužnik nakon blokade Računa nije više vodio poslovne knjige i nije obavljao djelatnost. Prema posljednjim podacima navedenim u financijskim izvješćima za 2016. godinu dužnik je imao knjigovodstvenu imovinu neznatne vrijednosti koju je činilo potra</w:t>
      </w:r>
      <w:r w:rsidR="0075784E">
        <w:t>živanje u iznosu od 3.600,00 kn</w:t>
      </w:r>
      <w:r w:rsidR="00686D65">
        <w:t xml:space="preserve"> i novac u banci u blagajni u iznosu od 10.800,00 kn, no prema </w:t>
      </w:r>
      <w:proofErr w:type="spellStart"/>
      <w:r w:rsidR="00686D65">
        <w:t>prokaznom</w:t>
      </w:r>
      <w:proofErr w:type="spellEnd"/>
      <w:r w:rsidR="00686D65">
        <w:t xml:space="preserve"> popisu imovin</w:t>
      </w:r>
      <w:r w:rsidR="0075784E">
        <w:t>e</w:t>
      </w:r>
      <w:r w:rsidR="00686D65">
        <w:t xml:space="preserve"> ovjerenom od javnog bilježnika dužnik više nema nikakve imovine. </w:t>
      </w:r>
    </w:p>
    <w:p w:rsidRDefault="009F6C61" w:rsidP="00686D65" w:rsidR="009F6C61" w:rsidRPr="004B47A5">
      <w:pPr>
        <w:jc w:val="both"/>
      </w:pPr>
    </w:p>
    <w:p w:rsidRDefault="00B106DC" w:rsidP="00F43B74" w:rsidR="00B106DC">
      <w:pPr>
        <w:ind w:firstLine="708"/>
        <w:jc w:val="both"/>
      </w:pPr>
      <w:r w:rsidRPr="00F43B74">
        <w:t>Na temelju podataka navedenih u izvješću privremeni stečajni upravitelj je mišljenja da je stečajni dužnik nesposob</w:t>
      </w:r>
      <w:r w:rsidR="00384393">
        <w:t>an za pla</w:t>
      </w:r>
      <w:r w:rsidR="002D270B">
        <w:t>ćanje</w:t>
      </w:r>
      <w:r w:rsidR="00C40BA9">
        <w:t>, te budući  da je</w:t>
      </w:r>
      <w:r w:rsidRPr="00F43B74">
        <w:t xml:space="preserve"> kod dužnika ispunjen</w:t>
      </w:r>
      <w:r w:rsidR="00384393">
        <w:t xml:space="preserve"> stečajni ra</w:t>
      </w:r>
      <w:r w:rsidR="00C40BA9">
        <w:t>zlog</w:t>
      </w:r>
      <w:r w:rsidRPr="00F43B74">
        <w:t xml:space="preserve"> iz članka 6.</w:t>
      </w:r>
      <w:r w:rsidR="00711300">
        <w:t xml:space="preserve"> </w:t>
      </w:r>
      <w:r w:rsidR="0075784E">
        <w:t>SZ-a</w:t>
      </w:r>
      <w:r w:rsidRPr="00F43B74"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F43B74">
      <w:pPr>
        <w:ind w:firstLine="708"/>
        <w:jc w:val="both"/>
      </w:pPr>
    </w:p>
    <w:p w:rsidRDefault="0075784E" w:rsidP="00CD204A" w:rsidR="00CD204A">
      <w:pPr>
        <w:ind w:firstLine="708"/>
        <w:jc w:val="both"/>
        <w:rPr>
          <w:bCs/>
        </w:rPr>
      </w:pPr>
      <w:r w:rsidRPr="001148B0">
        <w:rPr>
          <w:bCs/>
        </w:rPr>
        <w:t xml:space="preserve">Sud je izvršio uvid u spis i dokumente u spisu i to: Zahtjev za provedbu skraćenoga </w:t>
      </w:r>
      <w:r w:rsidRPr="001148B0">
        <w:t xml:space="preserve">stečajnoga postupka predlagatelja FINA RC Osijek Podružnica Osijek, L. </w:t>
      </w:r>
      <w:proofErr w:type="spellStart"/>
      <w:r w:rsidRPr="001148B0">
        <w:t>Jägera</w:t>
      </w:r>
      <w:proofErr w:type="spellEnd"/>
      <w:r w:rsidRPr="001148B0">
        <w:t xml:space="preserve"> 3, Osijek, od </w:t>
      </w:r>
      <w:r w:rsidR="001148B0">
        <w:t>22.11</w:t>
      </w:r>
      <w:r w:rsidRPr="001148B0">
        <w:t xml:space="preserve">.2017., </w:t>
      </w:r>
      <w:r w:rsidRPr="001148B0">
        <w:rPr>
          <w:bCs/>
        </w:rPr>
        <w:t xml:space="preserve">Izvadak iz sudskog registra od </w:t>
      </w:r>
      <w:r w:rsidR="001148B0">
        <w:rPr>
          <w:bCs/>
        </w:rPr>
        <w:t>23.11</w:t>
      </w:r>
      <w:r w:rsidRPr="001148B0">
        <w:rPr>
          <w:bCs/>
        </w:rPr>
        <w:t xml:space="preserve">.2017., dopis ŽDO u Osijeku od </w:t>
      </w:r>
      <w:r w:rsidR="001148B0">
        <w:rPr>
          <w:bCs/>
        </w:rPr>
        <w:t>08.12</w:t>
      </w:r>
      <w:r w:rsidRPr="001148B0">
        <w:rPr>
          <w:bCs/>
        </w:rPr>
        <w:t xml:space="preserve">.2017., Prijedlog vjerovnika za otvaranje stečajnoga postupka od </w:t>
      </w:r>
      <w:r w:rsidR="001148B0">
        <w:rPr>
          <w:bCs/>
        </w:rPr>
        <w:t>08.12</w:t>
      </w:r>
      <w:r w:rsidRPr="001148B0">
        <w:rPr>
          <w:bCs/>
        </w:rPr>
        <w:t>.2017. s prilozima, Izvadak iz sudskog registra od 1</w:t>
      </w:r>
      <w:r w:rsidR="001148B0">
        <w:rPr>
          <w:bCs/>
        </w:rPr>
        <w:t>5</w:t>
      </w:r>
      <w:r w:rsidRPr="001148B0">
        <w:rPr>
          <w:bCs/>
        </w:rPr>
        <w:t xml:space="preserve">.01.2018., </w:t>
      </w:r>
      <w:proofErr w:type="spellStart"/>
      <w:r w:rsidRPr="001148B0">
        <w:rPr>
          <w:bCs/>
        </w:rPr>
        <w:t>eBlokade</w:t>
      </w:r>
      <w:proofErr w:type="spellEnd"/>
      <w:r w:rsidRPr="001148B0">
        <w:rPr>
          <w:bCs/>
        </w:rPr>
        <w:t xml:space="preserve"> od 1</w:t>
      </w:r>
      <w:r w:rsidR="001148B0">
        <w:rPr>
          <w:bCs/>
        </w:rPr>
        <w:t>5</w:t>
      </w:r>
      <w:r w:rsidRPr="001148B0">
        <w:rPr>
          <w:bCs/>
        </w:rPr>
        <w:t xml:space="preserve">.01.2018., </w:t>
      </w:r>
      <w:proofErr w:type="spellStart"/>
      <w:r w:rsidR="00CD204A">
        <w:rPr>
          <w:bCs/>
        </w:rPr>
        <w:t>Prokazni</w:t>
      </w:r>
      <w:proofErr w:type="spellEnd"/>
      <w:r w:rsidR="00CD204A">
        <w:rPr>
          <w:bCs/>
        </w:rPr>
        <w:t xml:space="preserve"> popis imovine dužnika od 05.02.2018., </w:t>
      </w:r>
      <w:r w:rsidR="00CD204A" w:rsidRPr="00CD204A">
        <w:rPr>
          <w:bCs/>
        </w:rPr>
        <w:t xml:space="preserve">Izvješće privremenog stečajnog upravitelja od </w:t>
      </w:r>
      <w:r w:rsidR="00CD204A">
        <w:rPr>
          <w:bCs/>
        </w:rPr>
        <w:t>06.04</w:t>
      </w:r>
      <w:r w:rsidR="00CD204A" w:rsidRPr="00CD204A">
        <w:rPr>
          <w:bCs/>
        </w:rPr>
        <w:t xml:space="preserve">.2018., dopise porezne uprave od </w:t>
      </w:r>
      <w:r w:rsidR="00CD204A">
        <w:rPr>
          <w:bCs/>
        </w:rPr>
        <w:t>01.12</w:t>
      </w:r>
      <w:r w:rsidR="00CD204A" w:rsidRPr="00CD204A">
        <w:rPr>
          <w:bCs/>
        </w:rPr>
        <w:t>.2017.,</w:t>
      </w:r>
      <w:r w:rsidR="00CD204A">
        <w:rPr>
          <w:bCs/>
        </w:rPr>
        <w:t xml:space="preserve"> </w:t>
      </w:r>
      <w:r w:rsidR="00CD204A" w:rsidRPr="00CD204A">
        <w:rPr>
          <w:bCs/>
        </w:rPr>
        <w:t xml:space="preserve">Izvadak iz sudskog registra od 13.08.2018., </w:t>
      </w:r>
      <w:proofErr w:type="spellStart"/>
      <w:r w:rsidR="00CD204A" w:rsidRPr="00CD204A">
        <w:rPr>
          <w:bCs/>
        </w:rPr>
        <w:t>eBlokade</w:t>
      </w:r>
      <w:proofErr w:type="spellEnd"/>
      <w:r w:rsidR="00CD204A" w:rsidRPr="00CD204A">
        <w:rPr>
          <w:bCs/>
        </w:rPr>
        <w:t xml:space="preserve"> na dan13.08.2018.</w:t>
      </w:r>
      <w:r w:rsidR="00CD204A">
        <w:rPr>
          <w:bCs/>
        </w:rPr>
        <w:t xml:space="preserve"> i</w:t>
      </w:r>
      <w:r w:rsidR="00CD204A" w:rsidRPr="00CD204A">
        <w:rPr>
          <w:bCs/>
        </w:rPr>
        <w:t xml:space="preserve"> 17.08.2018.</w:t>
      </w:r>
      <w:r w:rsidR="00CD204A">
        <w:rPr>
          <w:bCs/>
        </w:rPr>
        <w:t xml:space="preserve"> </w:t>
      </w:r>
    </w:p>
    <w:p w:rsidRDefault="00B106DC" w:rsidP="00F43B74" w:rsidR="00B106DC" w:rsidRPr="00F43B74">
      <w:pPr>
        <w:jc w:val="both"/>
      </w:pPr>
    </w:p>
    <w:p w:rsidRDefault="00B106DC" w:rsidP="00F43B74" w:rsidR="00B106DC">
      <w:pPr>
        <w:spacing w:after="240"/>
        <w:ind w:firstLine="708"/>
        <w:jc w:val="both"/>
        <w:rPr>
          <w:bCs/>
        </w:rPr>
      </w:pPr>
      <w:r w:rsidRPr="00F43B74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642D55">
        <w:rPr>
          <w:bCs/>
        </w:rPr>
        <w:t xml:space="preserve"> </w:t>
      </w:r>
      <w:r w:rsidR="00642D55" w:rsidRPr="00642D55">
        <w:rPr>
          <w:bCs/>
        </w:rPr>
        <w:t>7 St-36/18-11</w:t>
      </w:r>
      <w:r w:rsidRPr="00F43B74">
        <w:rPr>
          <w:bCs/>
        </w:rPr>
        <w:t xml:space="preserve"> od </w:t>
      </w:r>
      <w:r w:rsidR="00642D55">
        <w:rPr>
          <w:bCs/>
        </w:rPr>
        <w:t>15. svibnja 2018</w:t>
      </w:r>
      <w:r w:rsidRPr="00F43B74">
        <w:rPr>
          <w:bCs/>
        </w:rPr>
        <w:t xml:space="preserve">. godine, koje rješenje je objavljeno na e-oglasnoj ploči suda </w:t>
      </w:r>
      <w:r w:rsidR="00642D55">
        <w:rPr>
          <w:bCs/>
        </w:rPr>
        <w:t xml:space="preserve">16. </w:t>
      </w:r>
      <w:r w:rsidR="00723FE3">
        <w:rPr>
          <w:bCs/>
        </w:rPr>
        <w:t>svibnja</w:t>
      </w:r>
      <w:r w:rsidR="00642D55">
        <w:rPr>
          <w:bCs/>
        </w:rPr>
        <w:t xml:space="preserve"> 2018.</w:t>
      </w:r>
      <w:r w:rsidRPr="00F43B74">
        <w:rPr>
          <w:bCs/>
        </w:rPr>
        <w:t xml:space="preserve"> pozvao osobe koje imaju pravni interes da se </w:t>
      </w:r>
      <w:r w:rsidRPr="00F43B74">
        <w:rPr>
          <w:bCs/>
        </w:rPr>
        <w:lastRenderedPageBreak/>
        <w:t xml:space="preserve">provede stečajni postupak nad dužnikom da u roku od 15 dana uplate na sudski depozit kod ovoga suda ukupan iznos od </w:t>
      </w:r>
      <w:r w:rsidR="00723FE3">
        <w:t xml:space="preserve">24.655,00 </w:t>
      </w:r>
      <w:r w:rsidRPr="00F43B74">
        <w:rPr>
          <w:bCs/>
        </w:rPr>
        <w:t xml:space="preserve">kn predujma za namirenje troškova prethodnoga i otvorenoga stečajnog postupka, a koje troškove čini: </w:t>
      </w:r>
    </w:p>
    <w:p w:rsidRDefault="00723FE3" w:rsidP="00723FE3" w:rsidR="00723FE3">
      <w:pPr>
        <w:spacing w:after="240"/>
        <w:jc w:val="both"/>
      </w:pPr>
      <w:r>
        <w:t>- naknada banke za vođenje računa – mjesečno 50,00 kn x 12 mjeseci u iznosu od 600,00 kn u skladu s prosječnom naknadom prema Cjeniku financijskih institucija za usluge platnog prometa na tržištu</w:t>
      </w:r>
    </w:p>
    <w:p w:rsidRDefault="00723FE3" w:rsidP="00723FE3" w:rsidR="00723FE3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723FE3" w:rsidP="00723FE3" w:rsidR="00723FE3">
      <w:pPr>
        <w:spacing w:after="240"/>
        <w:jc w:val="both"/>
      </w:pPr>
      <w:r>
        <w:t>- trošak knjigovodstvenih usluga – mjesečno 600,00 kn x 12 mjeseci u iznosu od 7.200,00 kn u skladu s prosječnom cijenom takvih usluga na tržištu</w:t>
      </w:r>
    </w:p>
    <w:p w:rsidRDefault="00723FE3" w:rsidP="00723FE3" w:rsidR="00723FE3">
      <w:pPr>
        <w:spacing w:after="240"/>
        <w:jc w:val="both"/>
      </w:pPr>
      <w:r>
        <w:t>- poštanski troškovi u tijeku stečajnog postupka – cijena preporučene pošiljke 9,50 kn – predvidivo 10 pošiljki u iznosu od 95,00 kn u skladu s Cjenikom poštanskih usluga u unutarnjem prometu za preporučene pošiljke</w:t>
      </w:r>
    </w:p>
    <w:p w:rsidRDefault="00723FE3" w:rsidP="00723FE3" w:rsidR="00723FE3">
      <w:pPr>
        <w:spacing w:after="240"/>
        <w:jc w:val="both"/>
      </w:pPr>
      <w:r>
        <w:t>- nagrada stečajnom upravitelju – čl. 7. Uredbe u bruto iznosu od 9.650,00 kn</w:t>
      </w:r>
    </w:p>
    <w:p w:rsidRDefault="00723FE3" w:rsidP="00723FE3" w:rsidR="00723FE3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bruto iznosu od 3.500,00 kn</w:t>
      </w:r>
    </w:p>
    <w:p w:rsidRDefault="00723FE3" w:rsidP="00723FE3" w:rsidR="00723FE3">
      <w:pPr>
        <w:jc w:val="both"/>
      </w:pPr>
      <w:r>
        <w:t>- arhiviranje dokumentacije – (pohrana dokumentacije u skladu sa Zakonom o arhivskom gradivu i arhivima prema Cjeniku u iznosu od 1.000,00 kn.</w:t>
      </w:r>
    </w:p>
    <w:p w:rsidRDefault="00723FE3" w:rsidP="00723FE3" w:rsidR="00723FE3">
      <w:pPr>
        <w:ind w:firstLine="708"/>
        <w:jc w:val="both"/>
      </w:pPr>
    </w:p>
    <w:p w:rsidRDefault="00723FE3" w:rsidP="00723FE3" w:rsidR="00723FE3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723FE3" w:rsidP="00723FE3" w:rsidR="00B46883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  <w:r w:rsidR="00B46883">
        <w:t xml:space="preserve"> </w:t>
      </w:r>
    </w:p>
    <w:p w:rsidRDefault="00B106DC" w:rsidP="00D65EAA" w:rsidR="00D65EAA">
      <w:pPr>
        <w:spacing w:after="240"/>
        <w:ind w:firstLine="708"/>
        <w:jc w:val="both"/>
        <w:rPr>
          <w:bCs/>
        </w:rPr>
      </w:pPr>
      <w:r w:rsidRPr="00F43B74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F43B74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D65EAA" w:rsidR="00B106DC">
      <w:pPr>
        <w:spacing w:after="240"/>
        <w:ind w:firstLine="708"/>
        <w:jc w:val="both"/>
        <w:rPr>
          <w:bCs/>
        </w:rPr>
      </w:pPr>
      <w:r w:rsidRPr="00F43B74">
        <w:rPr>
          <w:bCs/>
          <w:lang w:eastAsia="x-none" w:val="x-none"/>
        </w:rPr>
        <w:t xml:space="preserve">Budući da </w:t>
      </w:r>
      <w:r w:rsidRPr="00F43B74">
        <w:rPr>
          <w:bCs/>
          <w:lang w:eastAsia="x-none"/>
        </w:rPr>
        <w:t xml:space="preserve">je prije otvaranja stečajnog postupka sud utvrdio da imovina </w:t>
      </w:r>
      <w:r w:rsidRPr="00F43B74">
        <w:rPr>
          <w:bCs/>
          <w:lang w:eastAsia="x-none" w:val="x-none"/>
        </w:rPr>
        <w:t>stečajn</w:t>
      </w:r>
      <w:r w:rsidRPr="00F43B74">
        <w:rPr>
          <w:bCs/>
          <w:lang w:eastAsia="x-none"/>
        </w:rPr>
        <w:t>og</w:t>
      </w:r>
      <w:r w:rsidRPr="00F43B74">
        <w:rPr>
          <w:bCs/>
          <w:lang w:eastAsia="x-none" w:val="x-none"/>
        </w:rPr>
        <w:t xml:space="preserve"> dužnik</w:t>
      </w:r>
      <w:r w:rsidRPr="00F43B74">
        <w:rPr>
          <w:bCs/>
          <w:lang w:eastAsia="x-none"/>
        </w:rPr>
        <w:t>a koja bi ušla u stečajnu masu nije dovoljna ni za namirenje troškova</w:t>
      </w:r>
      <w:r w:rsidRPr="00F43B74">
        <w:rPr>
          <w:bCs/>
          <w:lang w:eastAsia="x-none" w:val="x-none"/>
        </w:rPr>
        <w:t xml:space="preserve"> stečajnog postupka, temeljem članka 132. stav 2. Stečajnog zakon</w:t>
      </w:r>
      <w:r w:rsidRPr="00F43B74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Pr="00F43B74">
        <w:rPr>
          <w:bCs/>
          <w:lang w:eastAsia="x-none"/>
        </w:rPr>
        <w:t>odlučeno</w:t>
      </w:r>
      <w:r w:rsidRPr="00F43B74">
        <w:rPr>
          <w:bCs/>
          <w:lang w:eastAsia="x-none" w:val="x-none"/>
        </w:rPr>
        <w:t xml:space="preserve"> je kao u izreci</w:t>
      </w:r>
      <w:r w:rsidRPr="00F43B74">
        <w:rPr>
          <w:bCs/>
          <w:lang w:eastAsia="x-none"/>
        </w:rPr>
        <w:t>.</w:t>
      </w:r>
    </w:p>
    <w:p w:rsidRDefault="00FB4865" w:rsidP="00FB4865" w:rsidR="00FB4865" w:rsidRPr="001713B1">
      <w:pPr>
        <w:ind w:firstLine="708"/>
        <w:jc w:val="both"/>
      </w:pPr>
      <w:r w:rsidRPr="001713B1">
        <w:lastRenderedPageBreak/>
        <w:t>Za stečajnog upravitelja, automatskim oda</w:t>
      </w:r>
      <w:r>
        <w:t>birom promjenom uloge, imenovan</w:t>
      </w:r>
      <w:r w:rsidRPr="001713B1">
        <w:t xml:space="preserve"> je </w:t>
      </w:r>
      <w:r>
        <w:t xml:space="preserve">Milan Stanić OIB: 01567983373 sa sjedištem i poslovnom adresom u Slavonskom Brodu, Matije Gupca 28 i adresom prebivališta u Slavonskom Brodu, Vinogradska cesta 78 </w:t>
      </w:r>
      <w:r w:rsidRPr="001713B1">
        <w:t xml:space="preserve">s liste A stečajnih upravitelja za područje nadležnosti ovoga suda a sukladno čl. 84. st. 1. u vezi s čl. 85. st. 2. SZ-a te je odlučeno kao u </w:t>
      </w:r>
      <w:proofErr w:type="spellStart"/>
      <w:r w:rsidRPr="001713B1">
        <w:t>toč</w:t>
      </w:r>
      <w:proofErr w:type="spellEnd"/>
      <w:r w:rsidRPr="001713B1">
        <w:t xml:space="preserve">. 2. izreke.  </w:t>
      </w:r>
    </w:p>
    <w:p w:rsidRDefault="00D55831" w:rsidP="00DD4AA8" w:rsidR="00D55831">
      <w:pPr>
        <w:ind w:firstLine="708"/>
        <w:jc w:val="both"/>
      </w:pPr>
    </w:p>
    <w:p w:rsidRDefault="000610A3" w:rsidP="00DD4AA8" w:rsidR="000610A3">
      <w:pPr>
        <w:ind w:firstLine="708"/>
        <w:jc w:val="both"/>
      </w:pPr>
    </w:p>
    <w:p w:rsidRDefault="00FB4865" w:rsidP="00FB4865" w:rsidR="00FB4865">
      <w:pPr>
        <w:pStyle w:val="Tijeloteksta"/>
        <w:jc w:val="center"/>
        <w:rPr>
          <w:sz w:val="24"/>
          <w:lang w:val="x-none"/>
        </w:rPr>
      </w:pPr>
      <w:r>
        <w:rPr>
          <w:sz w:val="24"/>
        </w:rPr>
        <w:t xml:space="preserve">U Osijeku 17. kolovoza 2018. </w:t>
      </w:r>
    </w:p>
    <w:p w:rsidRDefault="00FB4865" w:rsidP="00FB4865" w:rsidR="00FB4865">
      <w:pPr>
        <w:jc w:val="both"/>
      </w:pPr>
      <w:r>
        <w:t xml:space="preserve">     </w:t>
      </w:r>
    </w:p>
    <w:p w:rsidRDefault="00FB4865" w:rsidP="00FB4865" w:rsidR="00FB4865">
      <w:pPr>
        <w:jc w:val="center"/>
      </w:pPr>
      <w:r>
        <w:t xml:space="preserve">                                                                                      STEČAJNI SUDAC</w:t>
      </w:r>
    </w:p>
    <w:p w:rsidRDefault="00FB4865" w:rsidP="00FB4865" w:rsidR="00FB4865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FB4865" w:rsidP="00FB4865" w:rsidR="00FB4865">
      <w:pPr>
        <w:jc w:val="both"/>
      </w:pPr>
    </w:p>
    <w:p w:rsidRDefault="00FB4865" w:rsidP="00FB4865" w:rsidR="00FB4865">
      <w:pPr>
        <w:jc w:val="both"/>
      </w:pPr>
    </w:p>
    <w:p w:rsidRDefault="00FB4865" w:rsidP="00FB4865" w:rsidR="00FB4865">
      <w:pPr>
        <w:jc w:val="both"/>
      </w:pPr>
    </w:p>
    <w:p w:rsidRDefault="00FB4865" w:rsidP="00FB4865" w:rsidR="00FB4865">
      <w:pPr>
        <w:jc w:val="both"/>
      </w:pPr>
    </w:p>
    <w:p w:rsidRDefault="00FB4865" w:rsidP="00FB4865" w:rsidR="00FB4865">
      <w:pPr>
        <w:jc w:val="both"/>
      </w:pPr>
    </w:p>
    <w:p w:rsidRDefault="00FB4865" w:rsidP="00FB4865" w:rsidR="00FB4865">
      <w:pPr>
        <w:jc w:val="both"/>
      </w:pPr>
    </w:p>
    <w:p w:rsidRDefault="00FB4865" w:rsidP="00FB4865" w:rsidR="00FB4865">
      <w:pPr>
        <w:jc w:val="both"/>
      </w:pPr>
      <w:r>
        <w:t xml:space="preserve">Zapisničar: Danijela Špeletić                                          </w:t>
      </w:r>
    </w:p>
    <w:p w:rsidRDefault="00FB4865" w:rsidP="00FB4865" w:rsidR="00FB4865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FB4865" w:rsidP="00FB4865" w:rsidR="00FB4865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FB4865" w:rsidP="00FB4865" w:rsidR="00FB4865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FB4865" w:rsidP="00FB4865" w:rsidR="00FB4865">
      <w:pPr>
        <w:rPr>
          <w:lang w:eastAsia="x-none"/>
        </w:rPr>
      </w:pPr>
    </w:p>
    <w:p w:rsidRDefault="00FB4865" w:rsidP="00FB4865" w:rsidR="00FB4865">
      <w:pPr>
        <w:rPr>
          <w:lang w:eastAsia="x-none"/>
        </w:rPr>
      </w:pPr>
    </w:p>
    <w:p w:rsidRDefault="00FB4865" w:rsidP="00FB4865" w:rsidR="00FB4865">
      <w:pPr>
        <w:rPr>
          <w:lang w:eastAsia="x-none"/>
        </w:rPr>
      </w:pPr>
    </w:p>
    <w:p w:rsidRDefault="00FB4865" w:rsidP="00FB4865" w:rsidR="00FB4865">
      <w:pPr>
        <w:jc w:val="both"/>
      </w:pPr>
      <w:r>
        <w:t>DNA:</w:t>
      </w:r>
    </w:p>
    <w:p w:rsidRDefault="00FB4865" w:rsidP="00FB4865" w:rsidR="00FB4865">
      <w:r>
        <w:t xml:space="preserve">-          FINA </w:t>
      </w:r>
    </w:p>
    <w:p w:rsidRDefault="00FB4865" w:rsidP="00FB4865" w:rsidR="00FB4865">
      <w:r>
        <w:t>-          Stečajni upravitelj Milan Stanić, Slavonski Brod, Matije Gupca 28</w:t>
      </w:r>
    </w:p>
    <w:p w:rsidRDefault="00FB4865" w:rsidP="00FB4865" w:rsidR="00FB4865">
      <w:r>
        <w:t>-</w:t>
      </w:r>
      <w:r>
        <w:tab/>
        <w:t xml:space="preserve">Dužnik </w:t>
      </w:r>
      <w:r w:rsidRPr="00FB4865">
        <w:t xml:space="preserve">TAKA j.d.o.o., Osijek, Lorenza </w:t>
      </w:r>
      <w:proofErr w:type="spellStart"/>
      <w:r w:rsidRPr="00FB4865">
        <w:t>Jägera</w:t>
      </w:r>
      <w:proofErr w:type="spellEnd"/>
      <w:r w:rsidRPr="00FB4865">
        <w:t xml:space="preserve"> 8/A</w:t>
      </w:r>
    </w:p>
    <w:p w:rsidRDefault="00FB4865" w:rsidP="00FB4865" w:rsidR="00FB4865">
      <w:r>
        <w:t>-</w:t>
      </w:r>
      <w:r>
        <w:tab/>
        <w:t xml:space="preserve">Zakonski zastupnik dužnika </w:t>
      </w:r>
      <w:r w:rsidRPr="00FB4865">
        <w:t xml:space="preserve">Tatjana </w:t>
      </w:r>
      <w:proofErr w:type="spellStart"/>
      <w:r w:rsidRPr="00FB4865">
        <w:t>Dokić</w:t>
      </w:r>
      <w:proofErr w:type="spellEnd"/>
      <w:r w:rsidRPr="00FB4865">
        <w:t xml:space="preserve">, Osijek, Lorenza </w:t>
      </w:r>
      <w:proofErr w:type="spellStart"/>
      <w:r w:rsidRPr="00FB4865">
        <w:t>Jägera</w:t>
      </w:r>
      <w:proofErr w:type="spellEnd"/>
      <w:r w:rsidRPr="00FB4865">
        <w:t xml:space="preserve"> 8/A</w:t>
      </w:r>
    </w:p>
    <w:p w:rsidRDefault="00FB4865" w:rsidP="00FB4865" w:rsidR="00FB4865">
      <w:r>
        <w:t>-</w:t>
      </w:r>
      <w:r>
        <w:tab/>
        <w:t>e-oglasna ploča</w:t>
      </w:r>
    </w:p>
    <w:p w:rsidRDefault="00FB4865" w:rsidP="00FB4865" w:rsidR="00FB4865" w:rsidRPr="00FB4865">
      <w:pPr>
        <w:rPr>
          <w:b/>
          <w:u w:val="single"/>
        </w:rPr>
      </w:pPr>
      <w:r>
        <w:t>-</w:t>
      </w:r>
      <w:r>
        <w:tab/>
        <w:t xml:space="preserve">Registru – elektroničkim putem </w:t>
      </w:r>
      <w:r w:rsidRPr="00FB4865">
        <w:rPr>
          <w:b/>
          <w:u w:val="single"/>
        </w:rPr>
        <w:t>odmah i nakon pravomoćnosti</w:t>
      </w:r>
    </w:p>
    <w:p w:rsidRDefault="00FB4865" w:rsidP="00FB4865" w:rsidR="00FB4865">
      <w:r>
        <w:t>-</w:t>
      </w:r>
      <w:r>
        <w:tab/>
        <w:t>ŽDO GUO Osijek</w:t>
      </w:r>
    </w:p>
    <w:p w:rsidRDefault="00FB4865" w:rsidP="00FB4865" w:rsidR="00FB4865">
      <w:r>
        <w:t>-</w:t>
      </w:r>
      <w:r>
        <w:tab/>
        <w:t>Porezna uprava Osijek</w:t>
      </w:r>
    </w:p>
    <w:p w:rsidRDefault="00FB4865" w:rsidP="00FB4865" w:rsidR="00FB4865" w:rsidRPr="00FB4865">
      <w:pPr>
        <w:rPr>
          <w:b/>
        </w:rPr>
      </w:pPr>
      <w:r>
        <w:t>-</w:t>
      </w:r>
      <w:r>
        <w:tab/>
        <w:t xml:space="preserve">RH Ministarstvo pravosuđa </w:t>
      </w:r>
      <w:proofErr w:type="spellStart"/>
      <w:r w:rsidRPr="00FB4865">
        <w:rPr>
          <w:b/>
        </w:rPr>
        <w:t>elek</w:t>
      </w:r>
      <w:proofErr w:type="spellEnd"/>
      <w:r w:rsidRPr="00FB4865">
        <w:rPr>
          <w:b/>
        </w:rPr>
        <w:t>. poštom</w:t>
      </w:r>
    </w:p>
    <w:p w:rsidRDefault="00FB4865" w:rsidP="00FB4865" w:rsidR="00FB4865">
      <w:r>
        <w:t>-</w:t>
      </w:r>
      <w:r>
        <w:tab/>
        <w:t>Riješeno otvaranjem i zaključenjem</w:t>
      </w:r>
    </w:p>
    <w:p w:rsidRDefault="00FB4865" w:rsidP="00FB4865" w:rsidR="00671A4A" w:rsidRPr="00BF2330">
      <w:r>
        <w:t>-</w:t>
      </w:r>
      <w:r>
        <w:tab/>
        <w:t>kal. 30.10.</w:t>
      </w:r>
      <w:r w:rsidR="004424BB">
        <w:t>20</w:t>
      </w:r>
      <w:r>
        <w:t>18.</w:t>
      </w: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5793" w:rsidR="00025793">
      <w:r>
        <w:separator/>
      </w:r>
    </w:p>
  </w:endnote>
  <w:endnote w:id="0" w:type="continuationSeparator">
    <w:p w:rsidRDefault="00025793" w:rsidR="00025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5793" w:rsidR="00025793">
      <w:r>
        <w:separator/>
      </w:r>
    </w:p>
  </w:footnote>
  <w:footnote w:id="0" w:type="continuationSeparator">
    <w:p w:rsidRDefault="00025793" w:rsidR="000257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7C21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C23D90" w:rsidR="00C23D90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C23D90">
      <w:t>7 St-36/18-15</w:t>
    </w: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BF3E59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3358E">
      <w:t>7 St-36/18-15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E9C"/>
    <w:rsid w:val="00010F89"/>
    <w:rsid w:val="00012AB1"/>
    <w:rsid w:val="00012DD8"/>
    <w:rsid w:val="000149DA"/>
    <w:rsid w:val="00014FBE"/>
    <w:rsid w:val="00017CB1"/>
    <w:rsid w:val="00017DD7"/>
    <w:rsid w:val="000201CE"/>
    <w:rsid w:val="00020A8B"/>
    <w:rsid w:val="00022E72"/>
    <w:rsid w:val="000232F5"/>
    <w:rsid w:val="0002332E"/>
    <w:rsid w:val="000245F1"/>
    <w:rsid w:val="00025793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5421"/>
    <w:rsid w:val="000361A5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10A3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2146"/>
    <w:rsid w:val="00102A68"/>
    <w:rsid w:val="00105490"/>
    <w:rsid w:val="0010587C"/>
    <w:rsid w:val="00105A24"/>
    <w:rsid w:val="00105FEE"/>
    <w:rsid w:val="00110D41"/>
    <w:rsid w:val="00113ADF"/>
    <w:rsid w:val="00113C62"/>
    <w:rsid w:val="001148B0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C7C7B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E7995"/>
    <w:rsid w:val="001F0363"/>
    <w:rsid w:val="001F07BF"/>
    <w:rsid w:val="001F0C04"/>
    <w:rsid w:val="001F2D81"/>
    <w:rsid w:val="001F4357"/>
    <w:rsid w:val="001F4FE5"/>
    <w:rsid w:val="002009C8"/>
    <w:rsid w:val="0020182D"/>
    <w:rsid w:val="00203168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111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3BF8"/>
    <w:rsid w:val="0028465E"/>
    <w:rsid w:val="0028650A"/>
    <w:rsid w:val="0029227E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C670E"/>
    <w:rsid w:val="002D1633"/>
    <w:rsid w:val="002D270B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212F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393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F42"/>
    <w:rsid w:val="00424164"/>
    <w:rsid w:val="00424D4B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4BB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47A5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425D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BCA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415E"/>
    <w:rsid w:val="005E5BF8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7C90"/>
    <w:rsid w:val="00641E46"/>
    <w:rsid w:val="00642D55"/>
    <w:rsid w:val="006435B6"/>
    <w:rsid w:val="00644965"/>
    <w:rsid w:val="00644E71"/>
    <w:rsid w:val="006457EA"/>
    <w:rsid w:val="0064699F"/>
    <w:rsid w:val="006524D8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2BF1"/>
    <w:rsid w:val="00673418"/>
    <w:rsid w:val="006734F9"/>
    <w:rsid w:val="00675C44"/>
    <w:rsid w:val="00676171"/>
    <w:rsid w:val="00676D81"/>
    <w:rsid w:val="00680C30"/>
    <w:rsid w:val="006813D5"/>
    <w:rsid w:val="00681ED4"/>
    <w:rsid w:val="0068292B"/>
    <w:rsid w:val="006829EF"/>
    <w:rsid w:val="00682B75"/>
    <w:rsid w:val="00686D6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3F6F"/>
    <w:rsid w:val="006A56D5"/>
    <w:rsid w:val="006A5786"/>
    <w:rsid w:val="006A5E58"/>
    <w:rsid w:val="006A5F8E"/>
    <w:rsid w:val="006A7409"/>
    <w:rsid w:val="006A7721"/>
    <w:rsid w:val="006A7C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FE3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5BAC"/>
    <w:rsid w:val="00756545"/>
    <w:rsid w:val="00757015"/>
    <w:rsid w:val="0075784E"/>
    <w:rsid w:val="007625A3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209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35ED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1B3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58E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104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6C61"/>
    <w:rsid w:val="009F72D8"/>
    <w:rsid w:val="00A0079C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28B6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6B39"/>
    <w:rsid w:val="00AD7818"/>
    <w:rsid w:val="00AE158C"/>
    <w:rsid w:val="00AE16C7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0E80"/>
    <w:rsid w:val="00BB3177"/>
    <w:rsid w:val="00BB3E82"/>
    <w:rsid w:val="00BB72F3"/>
    <w:rsid w:val="00BB752B"/>
    <w:rsid w:val="00BB7CF0"/>
    <w:rsid w:val="00BB7E08"/>
    <w:rsid w:val="00BC0825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003"/>
    <w:rsid w:val="00C00292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3D90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CBC"/>
    <w:rsid w:val="00C40AB9"/>
    <w:rsid w:val="00C40BA9"/>
    <w:rsid w:val="00C41648"/>
    <w:rsid w:val="00C41ADC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704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31B6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204A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5590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2B9E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5EAA"/>
    <w:rsid w:val="00D66E3E"/>
    <w:rsid w:val="00D701F1"/>
    <w:rsid w:val="00D70AF7"/>
    <w:rsid w:val="00D70DE9"/>
    <w:rsid w:val="00D711EC"/>
    <w:rsid w:val="00D719A3"/>
    <w:rsid w:val="00D71F60"/>
    <w:rsid w:val="00D721CE"/>
    <w:rsid w:val="00D721DA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92E"/>
    <w:rsid w:val="00DA1006"/>
    <w:rsid w:val="00DA1E2E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37D4"/>
    <w:rsid w:val="00DB6077"/>
    <w:rsid w:val="00DB62A5"/>
    <w:rsid w:val="00DB6363"/>
    <w:rsid w:val="00DB6ED7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2C4B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865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3D9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3D9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5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06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449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538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02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8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2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St-36/2018-15</izvorni_sadrzaj>
    <derivirana_varijabla naziv="DomainObject.Oznaka_1">St-36/2018-15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kolovoza 2018.</izvorni_sadrzaj>
    <derivirana_varijabla naziv="DomainObject.Predmet.DatumRjesavanja_1">17.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St-36/2018</izvorni_sadrzaj>
    <derivirana_varijabla naziv="DomainObject.Predmet.OznakaBroj_1">St-36/2018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TAKA jednostavno društvo s ograničenom odgovornošću za usluge</izvorni_sadrzaj>
    <derivirana_varijabla naziv="DomainObject.Predmet.ProtustrankaFormated_1">  TAKA jednostavno društvo s ograničenom odgovornošću za usluge</derivirana_varijabla>
  </DomainObject.Predmet.ProtustrankaFormated>
  <DomainObject.Predmet.ProtustrankaFormatedOIB>
    <izvorni_sadrzaj>  TAKA jednostavno društvo s ograničenom odgovornošću za usluge, OIB 46768962908</izvorni_sadrzaj>
    <derivirana_varijabla naziv="DomainObject.Predmet.ProtustrankaFormatedOIB_1">  TAKA jednostavno društvo s ograničenom odgovornošću za usluge, OIB 46768962908</derivirana_varijabla>
  </DomainObject.Predmet.ProtustrankaFormatedOIB>
  <DomainObject.Predmet.ProtustrankaFormatedWithAdress>
    <izvorni_sadrzaj> TAKA jednostavno društvo s ograničenom odgovornošću za usluge, Lorenza Jägera 8A, 31000 Osijek</izvorni_sadrzaj>
    <derivirana_varijabla naziv="DomainObject.Predmet.ProtustrankaFormatedWithAdress_1"> TAKA jednostavno društvo s ograničenom odgovornošću za usluge, Lorenza Jägera 8A, 31000 Osijek</derivirana_varijabla>
  </DomainObject.Predmet.ProtustrankaFormatedWithAdress>
  <DomainObject.Predmet.ProtustrankaFormatedWithAdressOIB>
    <izvorni_sadrzaj> TAKA jednostavno društvo s ograničenom odgovornošću za usluge, OIB 46768962908, Lorenza Jägera 8A, 31000 Osijek</izvorni_sadrzaj>
    <derivirana_varijabla naziv="DomainObject.Predmet.ProtustrankaFormatedWithAdressOIB_1"> TAKA jednostavno društvo s ograničenom odgovornošću za usluge, OIB 46768962908, Lorenza Jägera 8A, 31000 Osijek</derivirana_varijabla>
  </DomainObject.Predmet.ProtustrankaFormatedWithAdressOIB>
  <DomainObject.Predmet.ProtustrankaWithAdress>
    <izvorni_sadrzaj>TAKA jednostavno društvo s ograničenom odgovornošću za usluge Lorenza Jägera 8A, 31000 Osijek</izvorni_sadrzaj>
    <derivirana_varijabla naziv="DomainObject.Predmet.ProtustrankaWithAdress_1">TAKA jednostavno društvo s ograničenom odgovornošću za usluge Lorenza Jägera 8A, 31000 Osijek</derivirana_varijabla>
  </DomainObject.Predmet.ProtustrankaWithAdress>
  <DomainObject.Predmet.ProtustrankaWithAdressOIB>
    <izvorni_sadrzaj>TAKA jednostavno društvo s ograničenom odgovornošću za usluge, OIB 46768962908, Lorenza Jägera 8A, 31000 Osijek</izvorni_sadrzaj>
    <derivirana_varijabla naziv="DomainObject.Predmet.ProtustrankaWithAdressOIB_1">TAKA jednostavno društvo s ograničenom odgovornošću za usluge, OIB 46768962908, Lorenza Jägera 8A, 31000 Osijek</derivirana_varijabla>
  </DomainObject.Predmet.ProtustrankaWithAdressOIB>
  <DomainObject.Predmet.ProtustrankaNazivFormated>
    <izvorni_sadrzaj>TAKA jednostavno društvo s ograničenom odgovornošću za usluge</izvorni_sadrzaj>
    <derivirana_varijabla naziv="DomainObject.Predmet.ProtustrankaNazivFormated_1">TAKA jednostavno društvo s ograničenom odgovornošću za usluge</derivirana_varijabla>
  </DomainObject.Predmet.ProtustrankaNazivFormated>
  <DomainObject.Predmet.ProtustrankaNazivFormatedOIB>
    <izvorni_sadrzaj>TAKA jednostavno društvo s ograničenom odgovornošću za usluge, OIB 46768962908</izvorni_sadrzaj>
    <derivirana_varijabla naziv="DomainObject.Predmet.ProtustrankaNazivFormatedOIB_1">TAKA jednostavno društvo s ograničenom odgovornošću za usluge, OIB 46768962908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 zastupanog po punomoćniku Županijsko državno odvjetništvo u Osijeku</izvorni_sadrzaj>
    <derivirana_varijabla naziv="DomainObject.Predmet.StrankaFormated_1">  RH MF Područni ured Osijek zastupanog po punomoćniku Županijsko državno odvjetništvo u Osijeku</derivirana_varijabla>
  </DomainObject.Predmet.StrankaFormated>
  <DomainObject.Predmet.StrankaFormatedOIB>
    <izvorni_sadrzaj>  RH MF Područni ured Osijek, OIB 18683136487 zastupanog po punomoćniku Županijsko državno odvjetništvo u Osijeku</izvorni_sadrzaj>
    <derivirana_varijabla naziv="DomainObject.Predmet.StrankaFormatedOIB_1">  RH MF Područni ured Osijek, OIB 18683136487 zastupanog po punomoćniku Županijsko državno odvjetništvo u Osijeku</derivirana_varijabla>
  </DomainObject.Predmet.StrankaFormatedOIB>
  <DomainObject.Predmet.StrankaFormatedWithAdress>
    <izvorni_sadrzaj> RH MF Područni ured Osijek zastupanog po punomoćniku Županijsko državno odvjetništvo u Osijeku</izvorni_sadrzaj>
    <derivirana_varijabla naziv="DomainObject.Predmet.StrankaFormatedWithAdress_1"> RH MF Područni ured Osijek zastupanog po punomoćniku Županijsko državno odvjetništvo u Osijeku</derivirana_varijabla>
  </DomainObject.Predmet.StrankaFormatedWithAdress>
  <DomainObject.Predmet.StrankaFormatedWithAdressOIB>
    <izvorni_sadrzaj> RH MF Područni ured Osijek, OIB 18683136487 zastupanog po punomoćniku Županijsko državno odvjetništvo u Osijeku</izvorni_sadrzaj>
    <derivirana_varijabla naziv="DomainObject.Predmet.StrankaFormatedWithAdressOIB_1"> RH MF Područni ured Osijek, OIB 18683136487 zastupanog po punomoćniku Županijsko državno odvjetništvo u Osijeku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Područni ured Osijek zastupanog po punomoćniku Županijsko državno odvjetništvo u Osijeku</item>
    </izvorni_sadrzaj>
    <derivirana_varijabla naziv="DomainObject.Predmet.StrankaListFormated_1">
      <item>RH MF Područni ured Osijek zastupanog po punomoćniku Županijsko državno odvjetništvo u Osijeku</item>
    </derivirana_varijabla>
  </DomainObject.Predmet.StrankaListFormated>
  <DomainObject.Predmet.StrankaListFormatedOIB>
    <izvorni_sadrzaj>
      <item>RH MF Područni ured Osijek, OIB 18683136487 zastupanog po punomoćniku Županijsko državno odvjetništvo u Osijeku</item>
    </izvorni_sadrzaj>
    <derivirana_varijabla naziv="DomainObject.Predmet.StrankaListFormatedOIB_1">
      <item>RH MF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Područni ured Osijek zastupanog po punomoćniku Županijsko državno odvjetništvo u Osijeku</item>
    </izvorni_sadrzaj>
    <derivirana_varijabla naziv="DomainObject.Predmet.StrankaListFormatedWithAdress_1">
      <item>RH MF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Područni ured Osijek, OIB 18683136487 zastupanog po punomoćniku Županijsko državno odvjetništvo u Osijeku</item>
    </izvorni_sadrzaj>
    <derivirana_varijabla naziv="DomainObject.Predmet.StrankaListFormatedWithAdressOIB_1">
      <item>RH MF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TAKA jednostavno društvo s ograničenom odgovornošću za usluge</item>
    </izvorni_sadrzaj>
    <derivirana_varijabla naziv="DomainObject.Predmet.ProtuStrankaListFormated_1">
      <item>TAKA jednostavno društvo s ograničenom odgovornošću za usluge</item>
    </derivirana_varijabla>
  </DomainObject.Predmet.ProtuStrankaListFormated>
  <DomainObject.Predmet.ProtuStrankaListFormatedOIB>
    <izvorni_sadrzaj>
      <item>TAKA jednostavno društvo s ograničenom odgovornošću za usluge, OIB 46768962908</item>
    </izvorni_sadrzaj>
    <derivirana_varijabla naziv="DomainObject.Predmet.ProtuStrankaListFormatedOIB_1">
      <item>TAKA jednostavno društvo s ograničenom odgovornošću za usluge, OIB 46768962908</item>
    </derivirana_varijabla>
  </DomainObject.Predmet.ProtuStrankaListFormatedOIB>
  <DomainObject.Predmet.ProtuStrankaListFormatedWithAdress>
    <izvorni_sadrzaj>
      <item>TAKA jednostavno društvo s ograničenom odgovornošću za usluge, Lorenza Jägera 8A, 31000 Osijek</item>
    </izvorni_sadrzaj>
    <derivirana_varijabla naziv="DomainObject.Predmet.ProtuStrankaListFormatedWithAdress_1">
      <item>TAKA jednostavno društvo s ograničenom odgovornošću za usluge, Lorenza Jägera 8A, 31000 Osijek</item>
    </derivirana_varijabla>
  </DomainObject.Predmet.ProtuStrankaListFormatedWithAdress>
  <DomainObject.Predmet.ProtuStrankaListFormatedWithAdressOIB>
    <izvorni_sadrzaj>
      <item>TAKA jednostavno društvo s ograničenom odgovornošću za usluge, OIB 46768962908, Lorenza Jägera 8A, 31000 Osijek</item>
    </izvorni_sadrzaj>
    <derivirana_varijabla naziv="DomainObject.Predmet.ProtuStrankaListFormatedWithAdressOIB_1">
      <item>TAKA jednostavno društvo s ograničenom odgovornošću za usluge, OIB 46768962908, Lorenza Jägera 8A, 31000 Osijek</item>
    </derivirana_varijabla>
  </DomainObject.Predmet.ProtuStrankaListFormatedWithAdressOIB>
  <DomainObject.Predmet.ProtuStrankaListNazivFormated>
    <izvorni_sadrzaj>
      <item>TAKA jednostavno društvo s ograničenom odgovornošću za usluge</item>
    </izvorni_sadrzaj>
    <derivirana_varijabla naziv="DomainObject.Predmet.ProtuStrankaListNazivFormated_1">
      <item>TAKA jednostavno društvo s ograničenom odgovornošću za usluge</item>
    </derivirana_varijabla>
  </DomainObject.Predmet.ProtuStrankaListNazivFormated>
  <DomainObject.Predmet.ProtuStrankaListNazivFormatedOIB>
    <izvorni_sadrzaj>
      <item>TAKA jednostavno društvo s ograničenom odgovornošću za usluge, OIB 46768962908</item>
    </izvorni_sadrzaj>
    <derivirana_varijabla naziv="DomainObject.Predmet.ProtuStrankaListNazivFormatedOIB_1">
      <item>TAKA jednostavno društvo s ograničenom odgovornošću za usluge, OIB 46768962908</item>
    </derivirana_varijabla>
  </DomainObject.Predmet.ProtuStrankaListNazivFormatedOIB>
  <DomainObject.Predmet.OstaliListFormated>
    <izvorni_sadrzaj>
      <item>Županijsko državno odvjetništvo u Osijeku punomoćnik sudionika u postupku RH MF Područni ured Osijek</item>
    </izvorni_sadrzaj>
    <derivirana_varijabla naziv="DomainObject.Predmet.OstaliListFormated_1">
      <item>Županijsko državno odvjetništvo u Osijeku punomoćnik sudionika u postupku RH MF Područni ured Osijek</item>
    </derivirana_varijabla>
  </DomainObject.Predmet.OstaliListFormated>
  <DomainObject.Predmet.OstaliListFormatedOIB>
    <izvorni_sadrzaj>
      <item>Županijsko državno odvjetništvo u Osijeku, OIB 61379160880 punomoćnik sudionika u postupku RH MF Područni ured Osijek</item>
    </izvorni_sadrzaj>
    <derivirana_varijabla naziv="DomainObject.Predmet.OstaliListFormatedOIB_1">
      <item>Županijsko državno odvjetništvo u Osijeku, OIB 61379160880 punomoćnik sudionika u postupku RH MF Područni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Područni ured Osijek</item>
    </izvorni_sadrzaj>
    <derivirana_varijabla naziv="DomainObject.Predmet.OstaliListFormatedWithAdress_1">
      <item>Županijsko državno odvjetništvo u Osijeku, Kapucinska 21, 31000 Osijek punomoćnik sudionika u postupku RH MF Područni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Područni ured Osijek</item>
    </izvorni_sadrzaj>
    <derivirana_varijabla naziv="DomainObject.Predmet.OstaliListFormatedWithAdressOIB_1">
      <item>Županijsko državno odvjetništvo u Osijeku, OIB 61379160880, Kapucinska 21, 31000 Osijek punomoćnik sudionika u postupku RH MF Područni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St-36/2018-15</izvorni_sadrzaj>
    <derivirana_varijabla naziv="DomainObject.PoslovniBrojDokumenta_1">St-36/2018-15</derivirana_varijabla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TAKA jednostavno društvo s ograničenom odgovornošću za usluge</izvorni_sadrzaj>
    <derivirana_varijabla naziv="DomainObject.Predmet.ProtustrankaIDrugi_1">TAKA jednostavno društvo s ograničenom odgovornošću za usluge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TAKA jednostavno društvo s ograničenom odgovornošću za usluge, OIB 46768962908, Lorenza Jägera 8A, 31000 Osijek</izvorni_sadrzaj>
    <derivirana_varijabla naziv="DomainObject.Predmet.ProtustrankaIDrugiAdressOIB_1">TAKA jednostavno društvo s ograničenom odgovornošću za usluge, OIB 46768962908, Lorenza Jägera 8A,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kolovoza 2018.</izvorni_sadrzaj>
    <derivirana_varijabla naziv="DomainObject.Predmet.OdlukaRjesenje.DatumDonosenjaOdluke_1">17.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St-36/2018-15</izvorni_sadrzaj>
    <derivirana_varijabla naziv="DomainObject.Predmet.OdlukaRjesenje.Oznaka_1">St-36/2018-15</derivirana_varijabla>
  </DomainObject.Predmet.OdlukaRjesenje.Oznaka>
  <DomainObject.Predmet.SudioniciListNaziv>
    <izvorni_sadrzaj>
      <item>TAKA jednostavno društvo s ograničenom odgovornošću za usluge</item>
      <item>RH MF Područni ured Osijek</item>
      <item>Županijsko državno odvjetništvo u Osijeku</item>
    </izvorni_sadrzaj>
    <derivirana_varijabla naziv="DomainObject.Predmet.SudioniciListNaziv_1">
      <item>TAKA jednostavno društvo s ograničenom odgovornošću za usluge</item>
      <item>RH MF Područni ured Osijek</item>
      <item>Županijsko državno odvjetništvo u Osijeku</item>
    </derivirana_varijabla>
  </DomainObject.Predmet.SudioniciListNaziv>
  <DomainObject.Predmet.SudioniciListAdressOIB>
    <izvorni_sadrzaj>
      <item>TAKA jednostavno društvo s ograničenom odgovornošću za usluge, OIB 46768962908, Lorenza Jägera 8A,31000 Osijek</item>
      <item>RH MF Područni ured Osijek, OIB 18683136487</item>
      <item>Županijsko državno odvjetništvo u Osijeku, OIB 61379160880, Kapucinska 21,31000 Osijek</item>
    </izvorni_sadrzaj>
    <derivirana_varijabla naziv="DomainObject.Predmet.SudioniciListAdressOIB_1">
      <item>TAKA jednostavno društvo s ograničenom odgovornošću za usluge, OIB 46768962908, Lorenza Jägera 8A,31000 Osijek</item>
      <item>RH MF Područni ured Osijek,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46768962908</item>
      <item>, OIB 18683136487</item>
      <item>, OIB 61379160880</item>
    </izvorni_sadrzaj>
    <derivirana_varijabla naziv="DomainObject.Predmet.SudioniciListNazivOIB_1">
      <item>, OIB 46768962908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698F2D-7AF7-4184-A8BB-881627BC3D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1801</properties:Words>
  <properties:Characters>10093</properties:Characters>
  <properties:Lines>230</properties:Lines>
  <properties:Paragraphs>58</properties:Paragraphs>
  <properties:TotalTime>451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2018-08-29T06:34:00Z</cp:lastPrinted>
  <dcterms:modified xmlns:xsi="http://www.w3.org/2001/XMLSchema-instance" xsi:type="dcterms:W3CDTF">2018-08-29T06:35:00Z</dcterms:modified>
  <cp:revision>98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St-36/2018-15 / Odluka - Rješenje - otvaranje i zaključenje stečajnog postupka (čl. 132) (36-18_TAKA_j.d.o.o._MILAN_STANIĆ._milan_stanić)</vt:lpwstr>
  </prop:property>
</prop:Properties>
</file>