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f6a8" w14:paraId="f74f6a8" w:rsidRDefault="006D7337" w:rsidP="006D7337" w:rsidR="006D7337">
      <w:pPr>
        <w:jc w:val="right"/>
        <w15:collapsed w:val="false"/>
      </w:pPr>
      <w:r>
        <w:t>Poslovni broj: 6 St-</w:t>
      </w:r>
      <w:r w:rsidR="00DB0267">
        <w:t>1481/18-5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2AF">
        <w:br w:clear="all" w:type="textWrapping"/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 w:rsidRPr="00B82754">
      <w:pPr>
        <w:ind w:hanging="720" w:left="360"/>
        <w:jc w:val="both"/>
        <w:rPr>
          <w:sz w:val="22"/>
          <w:szCs w:val="22"/>
        </w:rPr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</w:t>
      </w:r>
      <w:r w:rsidR="00C632AF">
        <w:t xml:space="preserve">FINA RC </w:t>
      </w:r>
      <w:r w:rsidR="00DB0267">
        <w:t>Zagreb</w:t>
      </w:r>
      <w:r w:rsidR="00C632AF">
        <w:t xml:space="preserve"> za otvaranje stečajnog postupka nad dužnikom: </w:t>
      </w:r>
      <w:r w:rsidR="00DB0267">
        <w:rPr>
          <w:b/>
        </w:rPr>
        <w:t xml:space="preserve">PROATTIVO CREARE d.o.o. </w:t>
      </w:r>
      <w:proofErr w:type="spellStart"/>
      <w:r w:rsidR="00DB0267">
        <w:rPr>
          <w:b/>
        </w:rPr>
        <w:t>Strmec</w:t>
      </w:r>
      <w:proofErr w:type="spellEnd"/>
      <w:r w:rsidR="00DB0267">
        <w:rPr>
          <w:b/>
        </w:rPr>
        <w:t>, A. Harambašića 7, OIB: 98751700901, MBS: 080858077</w:t>
      </w:r>
      <w:r w:rsidR="001571A7">
        <w:rPr>
          <w:b/>
        </w:rPr>
        <w:t xml:space="preserve">, </w:t>
      </w:r>
      <w:r w:rsidR="001571A7">
        <w:t xml:space="preserve">dana </w:t>
      </w:r>
      <w:r w:rsidR="00DB0267">
        <w:t>28</w:t>
      </w:r>
      <w:r w:rsidR="001571A7">
        <w:t>. siječnja 2019. g.,</w:t>
      </w:r>
    </w:p>
    <w:p w:rsidRDefault="00663107" w:rsidP="001571A7" w:rsidR="00663107">
      <w:pPr>
        <w:jc w:val="both"/>
      </w:pP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</w:t>
      </w:r>
      <w:r w:rsidR="00DB0267">
        <w:t xml:space="preserve">Mario </w:t>
      </w:r>
      <w:proofErr w:type="spellStart"/>
      <w:r w:rsidR="00DB0267">
        <w:t>Čumbrek</w:t>
      </w:r>
      <w:proofErr w:type="spellEnd"/>
      <w:r w:rsidR="00DB0267">
        <w:t xml:space="preserve">, </w:t>
      </w:r>
      <w:proofErr w:type="spellStart"/>
      <w:r w:rsidR="00DB0267">
        <w:t>Strmec</w:t>
      </w:r>
      <w:proofErr w:type="spellEnd"/>
      <w:r w:rsidR="00DB0267">
        <w:t>, Augusta Harambašića 7, OIB: 06643526702</w:t>
      </w:r>
      <w:r w:rsidR="00C632AF">
        <w:t xml:space="preserve"> </w:t>
      </w:r>
      <w:r w:rsidR="001571A7">
        <w:t xml:space="preserve"> 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i to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DB0267" w:rsidRPr="00DB0267">
        <w:t xml:space="preserve">Mario </w:t>
      </w:r>
      <w:proofErr w:type="spellStart"/>
      <w:r w:rsidR="00DB0267" w:rsidRPr="00DB0267">
        <w:t>Čumbrek</w:t>
      </w:r>
      <w:proofErr w:type="spellEnd"/>
      <w:r w:rsidR="00DB0267" w:rsidRPr="00DB0267">
        <w:t xml:space="preserve">, </w:t>
      </w:r>
      <w:proofErr w:type="spellStart"/>
      <w:r w:rsidR="00DB0267" w:rsidRPr="00DB0267">
        <w:t>Strmec</w:t>
      </w:r>
      <w:proofErr w:type="spellEnd"/>
      <w:r w:rsidR="00DB0267" w:rsidRPr="00DB0267">
        <w:t>, Augusta Ha</w:t>
      </w:r>
      <w:r w:rsidR="00DB0267">
        <w:t>rambašića 7, OIB: 06643526702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DB0267">
        <w:rPr>
          <w:b/>
        </w:rPr>
        <w:t>1481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080B5B">
        <w:t xml:space="preserve"> dužnika</w:t>
      </w:r>
      <w:r w:rsidR="002876BC" w:rsidRPr="000E1266">
        <w:t xml:space="preserve"> </w:t>
      </w:r>
      <w:r w:rsidR="00DB0267">
        <w:t xml:space="preserve">Mario </w:t>
      </w:r>
      <w:proofErr w:type="spellStart"/>
      <w:r w:rsidR="00DB0267">
        <w:t>Čumbrek</w:t>
      </w:r>
      <w:proofErr w:type="spellEnd"/>
      <w:r w:rsidR="00DB0267">
        <w:t xml:space="preserve">, </w:t>
      </w:r>
      <w:proofErr w:type="spellStart"/>
      <w:r w:rsidR="00DB0267">
        <w:t>Strmec</w:t>
      </w:r>
      <w:proofErr w:type="spellEnd"/>
      <w:r w:rsidR="00DB0267">
        <w:t xml:space="preserve">, Augusta Harambašića 7, OIB: 06643526702   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663107" w:rsidR="004F7E28">
      <w:pPr>
        <w:pStyle w:val="Odlomakpopisa"/>
        <w:numPr>
          <w:ilvl w:val="0"/>
          <w:numId w:val="15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DB0267" w:rsidP="00DB0267" w:rsidR="00DB0267">
      <w:pPr>
        <w:jc w:val="right"/>
      </w:pPr>
      <w:r>
        <w:t>Poslovni broj: 6 St-1481/18-5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 w:rsidRPr="000E1266">
      <w:pPr>
        <w:pStyle w:val="Odlomakpopisa"/>
        <w:ind w:left="1680"/>
        <w:jc w:val="both"/>
      </w:pP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DB0267">
        <w:rPr>
          <w:b/>
        </w:rPr>
        <w:t>1481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DB0267">
        <w:t xml:space="preserve">Mario </w:t>
      </w:r>
      <w:proofErr w:type="spellStart"/>
      <w:r w:rsidR="00DB0267">
        <w:t>Čumbrek</w:t>
      </w:r>
      <w:proofErr w:type="spellEnd"/>
      <w:r w:rsidR="00DB0267">
        <w:t xml:space="preserve">, </w:t>
      </w:r>
      <w:proofErr w:type="spellStart"/>
      <w:r w:rsidR="00DB0267">
        <w:t>Strmec</w:t>
      </w:r>
      <w:proofErr w:type="spellEnd"/>
      <w:r w:rsidR="00DB0267">
        <w:t>, Augusta Harambašića 7, OIB: 06643526702</w:t>
      </w:r>
      <w:r w:rsidRPr="000E1266">
        <w:t>, te se istom zabranjuje da tu tražbinu naplati ili inače raspolaže njome.</w:t>
      </w:r>
    </w:p>
    <w:p w:rsidRDefault="000E1266" w:rsidP="00663107" w:rsidR="000E1266" w:rsidRPr="000E1266">
      <w:pPr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</w:t>
      </w:r>
      <w:r w:rsidR="00080B5B">
        <w:t>a</w:t>
      </w:r>
      <w:r w:rsidR="002876BC" w:rsidRPr="000E1266">
        <w:t xml:space="preserve"> </w:t>
      </w:r>
      <w:r w:rsidR="00DB0267">
        <w:t xml:space="preserve">Mario </w:t>
      </w:r>
      <w:proofErr w:type="spellStart"/>
      <w:r w:rsidR="00DB0267">
        <w:t>Čumbrek</w:t>
      </w:r>
      <w:proofErr w:type="spellEnd"/>
      <w:r w:rsidR="00DB0267">
        <w:t xml:space="preserve">, </w:t>
      </w:r>
      <w:proofErr w:type="spellStart"/>
      <w:r w:rsidR="00DB0267">
        <w:t>Strmec</w:t>
      </w:r>
      <w:proofErr w:type="spellEnd"/>
      <w:r w:rsidR="00DB0267">
        <w:t>, Augusta Harambašića 7, OIB: 06643526702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795208" w:rsidP="00C632AF" w:rsidR="00795208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DB0267">
        <w:t>Osijek</w:t>
      </w:r>
      <w:r>
        <w:t xml:space="preserve"> </w:t>
      </w:r>
      <w:r>
        <w:rPr>
          <w:bCs/>
        </w:rPr>
        <w:t xml:space="preserve">je dana </w:t>
      </w:r>
      <w:r w:rsidR="00DB0267">
        <w:rPr>
          <w:bCs/>
        </w:rPr>
        <w:t>24. svibnja</w:t>
      </w:r>
      <w:r w:rsidR="001571A7">
        <w:rPr>
          <w:bCs/>
        </w:rPr>
        <w:t xml:space="preserve">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DB0267">
        <w:rPr>
          <w:b/>
        </w:rPr>
        <w:t xml:space="preserve">PROATTIVO CREARE d.o.o. </w:t>
      </w:r>
      <w:proofErr w:type="spellStart"/>
      <w:r w:rsidR="00DB0267">
        <w:rPr>
          <w:b/>
        </w:rPr>
        <w:t>Strmec</w:t>
      </w:r>
      <w:proofErr w:type="spellEnd"/>
      <w:r w:rsidR="00DB0267">
        <w:rPr>
          <w:b/>
        </w:rPr>
        <w:t>, A. Harambašića 7, OIB: 98751700901, MBS: 080858077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DB0267">
        <w:rPr>
          <w:b/>
        </w:rPr>
        <w:t>24. svibnja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DB0267">
        <w:t>1481</w:t>
      </w:r>
      <w:r w:rsidR="00C632AF">
        <w:t>/18-7</w:t>
      </w:r>
      <w:r w:rsidR="001571A7">
        <w:t xml:space="preserve"> od </w:t>
      </w:r>
      <w:r w:rsidR="00C632AF">
        <w:t>2</w:t>
      </w:r>
      <w:r w:rsidR="00DB0267">
        <w:t>8</w:t>
      </w:r>
      <w:r w:rsidR="001571A7">
        <w:t>. siječnja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proofErr w:type="spellStart"/>
      <w:r w:rsidR="00C632AF">
        <w:t>Lovorska</w:t>
      </w:r>
      <w:proofErr w:type="spellEnd"/>
      <w:r w:rsidR="00C632AF">
        <w:t xml:space="preserve"> </w:t>
      </w:r>
      <w:proofErr w:type="spellStart"/>
      <w:r w:rsidR="00C632AF">
        <w:t>Juranović</w:t>
      </w:r>
      <w:proofErr w:type="spellEnd"/>
      <w:r w:rsidR="00C632AF">
        <w:t xml:space="preserve"> iz rijeke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C632AF" w:rsidP="0057057D" w:rsidR="00C632AF">
      <w:pPr>
        <w:ind w:firstLine="708"/>
        <w:jc w:val="both"/>
      </w:pPr>
    </w:p>
    <w:p w:rsidRDefault="00C632AF" w:rsidP="0057057D" w:rsidR="00C632AF">
      <w:pPr>
        <w:ind w:firstLine="708"/>
        <w:jc w:val="both"/>
      </w:pPr>
    </w:p>
    <w:p w:rsidRDefault="00DB0267" w:rsidP="00DB0267" w:rsidR="00DB0267">
      <w:pPr>
        <w:jc w:val="right"/>
      </w:pPr>
      <w:r>
        <w:t>Poslovni broj: 6 St-1481/18-5</w:t>
      </w: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663107" w:rsidR="00D37C59">
      <w:pPr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DB0267">
        <w:rPr>
          <w:b/>
        </w:rPr>
        <w:t>24. svibnja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63107">
        <w:t>38.111,26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DB0267">
        <w:t>28</w:t>
      </w:r>
      <w:r w:rsidR="001571A7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663107" w:rsidR="0066310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DB0267">
        <w:t xml:space="preserve">Mario </w:t>
      </w:r>
      <w:proofErr w:type="spellStart"/>
      <w:r w:rsidR="00DB0267">
        <w:t>Čumbrek</w:t>
      </w:r>
      <w:proofErr w:type="spellEnd"/>
      <w:r w:rsidR="00DB0267">
        <w:t xml:space="preserve">, </w:t>
      </w:r>
      <w:proofErr w:type="spellStart"/>
      <w:r w:rsidR="00DB0267">
        <w:t>Strmec</w:t>
      </w:r>
      <w:proofErr w:type="spellEnd"/>
      <w:r w:rsidR="00DB0267">
        <w:t>, Augusta Harambašića 7</w:t>
      </w:r>
    </w:p>
    <w:p w:rsidRDefault="002E5413" w:rsidP="00663107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C632AF">
        <w:t>20.3.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B2D" w:rsidP="00C06AA6" w:rsidR="00C50B2D">
      <w:r>
        <w:separator/>
      </w:r>
    </w:p>
  </w:endnote>
  <w:endnote w:id="0" w:type="continuationSeparator">
    <w:p w:rsidRDefault="00C50B2D" w:rsidP="00C06AA6" w:rsidR="00C50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B2D" w:rsidP="00C06AA6" w:rsidR="00C50B2D">
      <w:r>
        <w:separator/>
      </w:r>
    </w:p>
  </w:footnote>
  <w:footnote w:id="0" w:type="continuationSeparator">
    <w:p w:rsidRDefault="00C50B2D" w:rsidP="00C06AA6" w:rsidR="00C50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7583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0B5B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034B5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B7583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6082F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63107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6990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7383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0B2D"/>
    <w:rsid w:val="00C573EC"/>
    <w:rsid w:val="00C632AF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B0267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75FA5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7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7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St-1481/2018</izvorni_sadrzaj>
    <derivirana_varijabla naziv="DomainObject.Predmet.OznakaBroj_1">St-1481/2018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PROATTIVO CREARE d.o.o.</izvorni_sadrzaj>
    <derivirana_varijabla naziv="DomainObject.Predmet.ProtustrankaFormated_1">  PROATTIVO CREARE d.o.o.</derivirana_varijabla>
  </DomainObject.Predmet.ProtustrankaFormated>
  <DomainObject.Predmet.ProtustrankaFormatedOIB>
    <izvorni_sadrzaj>  PROATTIVO CREARE d.o.o., OIB 98751700901</izvorni_sadrzaj>
    <derivirana_varijabla naziv="DomainObject.Predmet.ProtustrankaFormatedOIB_1">  PROATTIVO CREARE d.o.o., OIB 98751700901</derivirana_varijabla>
  </DomainObject.Predmet.ProtustrankaFormatedOIB>
  <DomainObject.Predmet.ProtustrankaFormatedWithAdress>
    <izvorni_sadrzaj> PROATTIVO CREARE d.o.o., Augusta Harambašića 7, 10434 Strmec</izvorni_sadrzaj>
    <derivirana_varijabla naziv="DomainObject.Predmet.ProtustrankaFormatedWithAdress_1"> PROATTIVO CREARE d.o.o., Augusta Harambašića 7, 10434 Strmec</derivirana_varijabla>
  </DomainObject.Predmet.ProtustrankaFormatedWithAdress>
  <DomainObject.Predmet.ProtustrankaFormatedWithAdressOIB>
    <izvorni_sadrzaj> PROATTIVO CREARE d.o.o., OIB 98751700901, Augusta Harambašića 7, 10434 Strmec</izvorni_sadrzaj>
    <derivirana_varijabla naziv="DomainObject.Predmet.ProtustrankaFormatedWithAdressOIB_1"> PROATTIVO CREARE d.o.o., OIB 98751700901, Augusta Harambašića 7, 10434 Strmec</derivirana_varijabla>
  </DomainObject.Predmet.ProtustrankaFormatedWithAdressOIB>
  <DomainObject.Predmet.ProtustrankaWithAdress>
    <izvorni_sadrzaj>PROATTIVO CREARE d.o.o. Augusta Harambašića 7, 10434 Strmec</izvorni_sadrzaj>
    <derivirana_varijabla naziv="DomainObject.Predmet.ProtustrankaWithAdress_1">PROATTIVO CREARE d.o.o. Augusta Harambašića 7, 10434 Strmec</derivirana_varijabla>
  </DomainObject.Predmet.ProtustrankaWithAdress>
  <DomainObject.Predmet.ProtustrankaWithAdressOIB>
    <izvorni_sadrzaj>PROATTIVO CREARE d.o.o., OIB 98751700901, Augusta Harambašića 7, 10434 Strmec</izvorni_sadrzaj>
    <derivirana_varijabla naziv="DomainObject.Predmet.ProtustrankaWithAdressOIB_1">PROATTIVO CREARE d.o.o., OIB 98751700901, Augusta Harambašića 7, 10434 Strmec</derivirana_varijabla>
  </DomainObject.Predmet.ProtustrankaWithAdressOIB>
  <DomainObject.Predmet.ProtustrankaNazivFormated>
    <izvorni_sadrzaj>PROATTIVO CREARE d.o.o.</izvorni_sadrzaj>
    <derivirana_varijabla naziv="DomainObject.Predmet.ProtustrankaNazivFormated_1">PROATTIVO CREARE d.o.o.</derivirana_varijabla>
  </DomainObject.Predmet.ProtustrankaNazivFormated>
  <DomainObject.Predmet.ProtustrankaNazivFormatedOIB>
    <izvorni_sadrzaj>PROATTIVO CREARE d.o.o., OIB 98751700901</izvorni_sadrzaj>
    <derivirana_varijabla naziv="DomainObject.Predmet.ProtustrankaNazivFormatedOIB_1">PROATTIVO CREARE d.o.o., OIB 98751700901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PROATTIVO CREARE d.o.o.</item>
    </izvorni_sadrzaj>
    <derivirana_varijabla naziv="DomainObject.Predmet.ProtuStrankaListFormated_1">
      <item>PROATTIVO CREARE d.o.o.</item>
    </derivirana_varijabla>
  </DomainObject.Predmet.ProtuStrankaListFormated>
  <DomainObject.Predmet.ProtuStrankaListFormatedOIB>
    <izvorni_sadrzaj>
      <item>PROATTIVO CREARE d.o.o., OIB 98751700901</item>
    </izvorni_sadrzaj>
    <derivirana_varijabla naziv="DomainObject.Predmet.ProtuStrankaListFormatedOIB_1">
      <item>PROATTIVO CREARE d.o.o., OIB 98751700901</item>
    </derivirana_varijabla>
  </DomainObject.Predmet.ProtuStrankaListFormatedOIB>
  <DomainObject.Predmet.ProtuStrankaListFormatedWithAdress>
    <izvorni_sadrzaj>
      <item>PROATTIVO CREARE d.o.o., Augusta Harambašića 7, 10434 Strmec</item>
    </izvorni_sadrzaj>
    <derivirana_varijabla naziv="DomainObject.Predmet.ProtuStrankaListFormatedWithAdress_1">
      <item>PROATTIVO CREARE d.o.o., Augusta Harambašića 7, 10434 Strmec</item>
    </derivirana_varijabla>
  </DomainObject.Predmet.ProtuStrankaListFormatedWithAdress>
  <DomainObject.Predmet.ProtuStrankaListFormatedWithAdressOIB>
    <izvorni_sadrzaj>
      <item>PROATTIVO CREARE d.o.o., OIB 98751700901, Augusta Harambašića 7, 10434 Strmec</item>
    </izvorni_sadrzaj>
    <derivirana_varijabla naziv="DomainObject.Predmet.ProtuStrankaListFormatedWithAdressOIB_1">
      <item>PROATTIVO CREARE d.o.o., OIB 98751700901, Augusta Harambašića 7, 10434 Strmec</item>
    </derivirana_varijabla>
  </DomainObject.Predmet.ProtuStrankaListFormatedWithAdressOIB>
  <DomainObject.Predmet.ProtuStrankaListNazivFormated>
    <izvorni_sadrzaj>
      <item>PROATTIVO CREARE d.o.o.</item>
    </izvorni_sadrzaj>
    <derivirana_varijabla naziv="DomainObject.Predmet.ProtuStrankaListNazivFormated_1">
      <item>PROATTIVO CREARE d.o.o.</item>
    </derivirana_varijabla>
  </DomainObject.Predmet.ProtuStrankaListNazivFormated>
  <DomainObject.Predmet.ProtuStrankaListNazivFormatedOIB>
    <izvorni_sadrzaj>
      <item>PROATTIVO CREARE d.o.o., OIB 98751700901</item>
    </izvorni_sadrzaj>
    <derivirana_varijabla naziv="DomainObject.Predmet.ProtuStrankaListNazivFormatedOIB_1">
      <item>PROATTIVO CREARE d.o.o., OIB 98751700901</item>
    </derivirana_varijabla>
  </DomainObject.Predmet.ProtuStrankaListNazivFormatedOIB>
  <DomainObject.Predmet.OstaliListFormated>
    <izvorni_sadrzaj>
      <item>Mario Čumbrek</item>
    </izvorni_sadrzaj>
    <derivirana_varijabla naziv="DomainObject.Predmet.OstaliListFormated_1">
      <item>Mario Čumbrek</item>
    </derivirana_varijabla>
  </DomainObject.Predmet.OstaliListFormated>
  <DomainObject.Predmet.OstaliListFormatedOIB>
    <izvorni_sadrzaj>
      <item>Mario Čumbrek, OIB 06643526702</item>
    </izvorni_sadrzaj>
    <derivirana_varijabla naziv="DomainObject.Predmet.OstaliListFormatedOIB_1">
      <item>Mario Čumbrek, OIB 06643526702</item>
    </derivirana_varijabla>
  </DomainObject.Predmet.OstaliListFormatedOIB>
  <DomainObject.Predmet.OstaliListFormatedWithAdress>
    <izvorni_sadrzaj>
      <item>Mario Čumbrek, Augusta Harambašića 7, 10434 Strmec</item>
    </izvorni_sadrzaj>
    <derivirana_varijabla naziv="DomainObject.Predmet.OstaliListFormatedWithAdress_1">
      <item>Mario Čumbrek, Augusta Harambašića 7, 10434 Strmec</item>
    </derivirana_varijabla>
  </DomainObject.Predmet.OstaliListFormatedWithAdress>
  <DomainObject.Predmet.OstaliListFormatedWithAdressOIB>
    <izvorni_sadrzaj>
      <item>Mario Čumbrek, OIB 06643526702, Augusta Harambašića 7, 10434 Strmec</item>
    </izvorni_sadrzaj>
    <derivirana_varijabla naziv="DomainObject.Predmet.OstaliListFormatedWithAdressOIB_1">
      <item>Mario Čumbrek, OIB 06643526702, Augusta Harambašića 7, 10434 Strmec</item>
    </derivirana_varijabla>
  </DomainObject.Predmet.OstaliListFormatedWithAdressOIB>
  <DomainObject.Predmet.OstaliListNazivFormated>
    <izvorni_sadrzaj>
      <item>Mario Čumbrek</item>
    </izvorni_sadrzaj>
    <derivirana_varijabla naziv="DomainObject.Predmet.OstaliListNazivFormated_1">
      <item>Mario Čumbrek</item>
    </derivirana_varijabla>
  </DomainObject.Predmet.OstaliListNazivFormated>
  <DomainObject.Predmet.OstaliListNazivFormatedOIB>
    <izvorni_sadrzaj>
      <item>Mario Čumbrek, OIB 06643526702</item>
    </izvorni_sadrzaj>
    <derivirana_varijabla naziv="DomainObject.Predmet.OstaliListNazivFormatedOIB_1">
      <item>Mario Čumbrek, OIB 06643526702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PROATTIVO CREARE d.o.o.</izvorni_sadrzaj>
    <derivirana_varijabla naziv="DomainObject.Predmet.ProtustrankaIDrugi_1">PROATTIVO CREARE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PROATTIVO CREARE d.o.o., OIB 98751700901, Augusta Harambašića 7, 10434 Strmec</izvorni_sadrzaj>
    <derivirana_varijabla naziv="DomainObject.Predmet.ProtustrankaIDrugiAdressOIB_1">PROATTIVO CREARE d.o.o., OIB 98751700901, Augusta Harambašića 7,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PROATTIVO CREARE d.o.o.</item>
      <item>FINA Regionalni centar Zagreb</item>
      <item>Mario Čumbrek</item>
    </izvorni_sadrzaj>
    <derivirana_varijabla naziv="DomainObject.Predmet.SudioniciListNaziv_1">
      <item>PROATTIVO CREARE d.o.o.</item>
      <item>FINA Regionalni centar Zagreb</item>
      <item>Mario Čumbrek</item>
    </derivirana_varijabla>
  </DomainObject.Predmet.SudioniciListNaziv>
  <DomainObject.Predmet.SudioniciListAdressOIB>
    <izvorni_sadrzaj>
      <item>PROATTIVO CREARE d.o.o., OIB 98751700901, Augusta Harambašića 7,10434 Strmec</item>
      <item>FINA Regionalni centar Zagreb, OIB 85821130368, Trg svibanjskih žrtava 1995. br. 1,10000 Zagreb</item>
      <item>Mario Čumbrek, OIB 06643526702, Augusta Harambašića 7,10434 Strmec</item>
    </izvorni_sadrzaj>
    <derivirana_varijabla naziv="DomainObject.Predmet.SudioniciListAdressOIB_1">
      <item>PROATTIVO CREARE d.o.o., OIB 98751700901, Augusta Harambašića 7,10434 Strmec</item>
      <item>FINA Regionalni centar Zagreb, OIB 85821130368, Trg svibanjskih žrtava 1995. br. 1,10000 Zagreb</item>
      <item>Mario Čumbrek, OIB 06643526702, Augusta Harambašića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98751700901</item>
      <item>, OIB 85821130368</item>
      <item>, OIB 06643526702</item>
    </izvorni_sadrzaj>
    <derivirana_varijabla naziv="DomainObject.Predmet.SudioniciListNazivOIB_1">
      <item>, OIB 98751700901</item>
      <item>, OIB 85821130368</item>
      <item>, OIB 06643526702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St-1481/2018-3</izvorni_sadrzaj>
    <derivirana_varijabla naziv="DomainObject.PredzadnjaOdlukaIzPredmeta.Oznaka_1">St-1481/2018-3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D822F-050D-42D7-BFF0-6D65EC3D9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906</properties:Words>
  <properties:Characters>4688</properties:Characters>
  <properties:Lines>173</properties:Lines>
  <properties:Paragraphs>38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2019-01-28T07:42:00Z</cp:lastPrinted>
  <dcterms:modified xmlns:xsi="http://www.w3.org/2001/XMLSchema-instance" xsi:type="dcterms:W3CDTF">2019-01-28T07:43:00Z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