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74c7" w14:paraId="f7974c7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 w:rsidRPr="00144658">
      <w:pPr>
        <w:jc w:val="center"/>
      </w:pPr>
    </w:p>
    <w:p w:rsidRDefault="00FC6271" w:rsidP="004B70F1" w:rsidR="004B70F1">
      <w:pPr>
        <w:jc w:val="both"/>
      </w:pPr>
      <w:r w:rsidRPr="00144658">
        <w:t xml:space="preserve">radi određivanja vrijednosti </w:t>
      </w:r>
      <w:r w:rsidR="004B70F1" w:rsidRPr="00144658">
        <w:t>nekretnin</w:t>
      </w:r>
      <w:r w:rsidR="008443CC">
        <w:t>e</w:t>
      </w:r>
      <w:r w:rsidR="004B70F1" w:rsidRPr="00144658">
        <w:t xml:space="preserve"> KO </w:t>
      </w:r>
      <w:r w:rsidR="008443CC">
        <w:t>Kaštel</w:t>
      </w:r>
      <w:r w:rsidR="004B70F1" w:rsidRPr="00144658">
        <w:t xml:space="preserve">: </w:t>
      </w:r>
    </w:p>
    <w:p w:rsidRDefault="006D0084" w:rsidP="006D0084" w:rsidR="006D0084">
      <w:pPr>
        <w:jc w:val="both"/>
      </w:pPr>
    </w:p>
    <w:p w:rsidRDefault="006D0084" w:rsidP="006D0084" w:rsidR="006D008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</w:t>
      </w:r>
      <w:r w:rsidR="008443CC">
        <w:rPr>
          <w:rFonts w:cs="Times New Roman" w:eastAsia="Times New Roman" w:hAnsi="Times New Roman" w:ascii="Times New Roman"/>
          <w:sz w:val="24"/>
          <w:szCs w:val="24"/>
        </w:rPr>
        <w:t>880/40, upisana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z.k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</w:t>
      </w:r>
      <w:r w:rsidR="008443CC">
        <w:rPr>
          <w:rFonts w:cs="Times New Roman" w:eastAsia="Times New Roman" w:hAnsi="Times New Roman" w:ascii="Times New Roman"/>
          <w:sz w:val="24"/>
          <w:szCs w:val="24"/>
        </w:rPr>
        <w:t>1784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k.o. </w:t>
      </w:r>
      <w:r w:rsidR="008443CC">
        <w:rPr>
          <w:rFonts w:cs="Times New Roman" w:eastAsia="Times New Roman" w:hAnsi="Times New Roman" w:ascii="Times New Roman"/>
          <w:sz w:val="24"/>
          <w:szCs w:val="24"/>
        </w:rPr>
        <w:t>Kaštel,</w:t>
      </w:r>
    </w:p>
    <w:p w:rsidRDefault="004B70F1" w:rsidP="00D005E8" w:rsidR="004B70F1" w:rsidRPr="00144658">
      <w:pPr>
        <w:jc w:val="both"/>
      </w:pPr>
    </w:p>
    <w:p w:rsidRDefault="00FC6271" w:rsidP="00D005E8" w:rsidR="00FC6271" w:rsidRPr="00144658">
      <w:pPr>
        <w:jc w:val="both"/>
      </w:pPr>
      <w:r w:rsidRPr="00144658">
        <w:t xml:space="preserve">radi prodaje u stečajnom postupku nad dužnikom </w:t>
      </w:r>
      <w:r w:rsidR="008443CC">
        <w:t xml:space="preserve">KARIKA d.o.o. "u stečaju", Buje, </w:t>
      </w:r>
      <w:proofErr w:type="spellStart"/>
      <w:r w:rsidR="008443CC">
        <w:t>Kaldanija</w:t>
      </w:r>
      <w:proofErr w:type="spellEnd"/>
      <w:r w:rsidR="008443CC">
        <w:t xml:space="preserve"> 36/A</w:t>
      </w:r>
      <w:r w:rsidR="00233E0B" w:rsidRPr="00233E0B">
        <w:t xml:space="preserve">, OIB: </w:t>
      </w:r>
      <w:r w:rsidR="008443CC" w:rsidRPr="008443CC">
        <w:t>50605806998</w:t>
      </w:r>
      <w:r w:rsidR="0080537A" w:rsidRPr="00233E0B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8443CC">
        <w:t>13</w:t>
      </w:r>
      <w:r w:rsidR="004B70F1">
        <w:t xml:space="preserve">. </w:t>
      </w:r>
      <w:r w:rsidR="008443CC">
        <w:t>veljače</w:t>
      </w:r>
      <w:r w:rsidR="00D005E8">
        <w:t xml:space="preserve"> </w:t>
      </w:r>
      <w:r w:rsidR="008443CC">
        <w:t>2018</w:t>
      </w:r>
      <w:r w:rsidR="00D005E8">
        <w:t xml:space="preserve">. </w:t>
      </w:r>
      <w:r w:rsidR="004B70F1">
        <w:t xml:space="preserve">godine u </w:t>
      </w:r>
      <w:r w:rsidR="008443CC">
        <w:t>12</w:t>
      </w:r>
      <w:r>
        <w:t>:</w:t>
      </w:r>
      <w:r w:rsidR="008443CC">
        <w:t>15</w:t>
      </w:r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6D0E0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8443CC">
        <w:t>11</w:t>
      </w:r>
      <w:r w:rsidR="004B70F1">
        <w:t xml:space="preserve">. </w:t>
      </w:r>
      <w:r w:rsidR="008443CC">
        <w:t>siječnja</w:t>
      </w:r>
      <w:r w:rsidR="00D005E8">
        <w:t xml:space="preserve"> </w:t>
      </w:r>
      <w:r w:rsidR="008443CC">
        <w:t>2018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8443CC" w:rsidP="00FC6271" w:rsidR="00FC6271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6271">
        <w:tab/>
      </w:r>
      <w:r w:rsidR="00693858">
        <w:t xml:space="preserve">   </w:t>
      </w:r>
      <w:r w:rsidR="00FC6271"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="00144658">
        <w:tab/>
      </w:r>
      <w:r w:rsidR="00144658">
        <w:tab/>
      </w:r>
      <w:r w:rsidR="008443CC">
        <w:t xml:space="preserve"> </w:t>
      </w:r>
      <w:r w:rsidR="0080537A">
        <w:t>Damir Rabar</w:t>
      </w:r>
      <w:r w:rsidR="00693858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6D0084" w:rsidR="00A56E33" w:rsidRPr="006D0084">
      <w:pPr>
        <w:jc w:val="both"/>
      </w:pPr>
      <w:r w:rsidRPr="006D0084">
        <w:t xml:space="preserve">- </w:t>
      </w:r>
      <w:r w:rsidR="006D0084" w:rsidRPr="006D0084">
        <w:t xml:space="preserve">stečajnom  upravitelju </w:t>
      </w:r>
      <w:r w:rsidR="008443CC">
        <w:t xml:space="preserve">Zdravku </w:t>
      </w:r>
      <w:proofErr w:type="spellStart"/>
      <w:r w:rsidR="008443CC">
        <w:t>Tešiću</w:t>
      </w:r>
      <w:proofErr w:type="spellEnd"/>
      <w:r w:rsidR="002F7F10">
        <w:t xml:space="preserve"> iz Ogulina, </w:t>
      </w:r>
      <w:proofErr w:type="spellStart"/>
      <w:r w:rsidR="002F7F10">
        <w:t>Bukovnik</w:t>
      </w:r>
      <w:proofErr w:type="spellEnd"/>
      <w:r w:rsidR="002F7F10">
        <w:t xml:space="preserve"> 36</w:t>
      </w:r>
    </w:p>
    <w:p w:rsidRDefault="006D0084" w:rsidP="00144658" w:rsidR="00144658" w:rsidRPr="006D0084">
      <w:pPr>
        <w:jc w:val="both"/>
      </w:pPr>
      <w:r w:rsidRPr="006D0084">
        <w:t xml:space="preserve">- </w:t>
      </w:r>
      <w:proofErr w:type="spellStart"/>
      <w:r w:rsidRPr="006D0084">
        <w:t>razlučnom</w:t>
      </w:r>
      <w:proofErr w:type="spellEnd"/>
      <w:r w:rsidRPr="006D0084">
        <w:t xml:space="preserve"> vjerovniku</w:t>
      </w:r>
      <w:r w:rsidR="00144658" w:rsidRPr="006D0084">
        <w:t>:</w:t>
      </w:r>
    </w:p>
    <w:p w:rsidRDefault="00144658" w:rsidP="006D0084" w:rsidR="006D0084">
      <w:pPr>
        <w:jc w:val="both"/>
      </w:pPr>
      <w:r w:rsidRPr="006D0084">
        <w:t xml:space="preserve">- </w:t>
      </w:r>
      <w:r w:rsidR="002F7F10">
        <w:rPr>
          <w:bCs w:val="false"/>
          <w:color w:val="000000"/>
        </w:rPr>
        <w:t>H-ABDUCO d.o.o. Zagreb, Slavonska avenija 6A</w:t>
      </w:r>
      <w:r w:rsidR="006D0084" w:rsidRPr="006D0084">
        <w:t>,</w:t>
      </w:r>
    </w:p>
    <w:p w:rsidRDefault="002F7F10" w:rsidP="006D0084" w:rsidR="002F7F10">
      <w:pPr>
        <w:jc w:val="both"/>
      </w:pPr>
      <w:r>
        <w:t>- REPUBLIKA HRVATSKA, po ŽDO Pula, Rovinjska 2a,</w:t>
      </w:r>
    </w:p>
    <w:p w:rsidRDefault="002F7F10" w:rsidP="006D0084" w:rsidR="002F7F10" w:rsidRPr="006D0084">
      <w:pPr>
        <w:jc w:val="both"/>
      </w:pPr>
      <w:r>
        <w:t>- Ministarstvo financija, Porezna uprava, Područni ured Pazin, M. B. Rašana 2/4,</w:t>
      </w:r>
    </w:p>
    <w:p w:rsidRDefault="00D005E8" w:rsidP="006D0084" w:rsidR="006D0084" w:rsidRPr="006D0084">
      <w:pPr>
        <w:jc w:val="both"/>
      </w:pPr>
      <w:r w:rsidRPr="006D0084">
        <w:t>- e-oglasna ploča suda (8</w:t>
      </w:r>
      <w:r w:rsidR="004B70F1" w:rsidRPr="006D0084">
        <w:t xml:space="preserve"> </w:t>
      </w:r>
      <w:r w:rsidRPr="006D0084">
        <w:t>dana)</w:t>
      </w:r>
      <w:r w:rsidR="004B70F1" w:rsidRPr="006D0084">
        <w:t>.</w:t>
      </w:r>
    </w:p>
    <w:sectPr w:rsidSect="006D0084" w:rsidR="006D0084" w:rsidRPr="006D008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084" w:rsidR="006D0084">
      <w:r>
        <w:separator/>
      </w:r>
    </w:p>
  </w:endnote>
  <w:endnote w:id="0" w:type="continuationSeparator">
    <w:p w:rsidRDefault="006D0084" w:rsidR="006D0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084" w:rsidR="006D0084">
      <w:r>
        <w:separator/>
      </w:r>
    </w:p>
  </w:footnote>
  <w:footnote w:id="0" w:type="continuationSeparator">
    <w:p w:rsidRDefault="006D0084" w:rsidR="006D0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6D0084" w:rsidR="006D00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084" w:rsidR="006D00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6D0084" w:rsidR="006D00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0084" w:rsidP="000C3DB3" w:rsidR="006D0084">
    <w:pPr>
      <w:pStyle w:val="Zaglavlje"/>
      <w:jc w:val="right"/>
    </w:pPr>
    <w:proofErr w:type="spellStart"/>
    <w:r>
      <w:t>Posl</w:t>
    </w:r>
    <w:proofErr w:type="spellEnd"/>
    <w:r>
      <w:t>. br.: 1 St-15/</w:t>
    </w:r>
    <w:proofErr w:type="spellStart"/>
    <w:r>
      <w:t>15</w:t>
    </w:r>
    <w:proofErr w:type="spellEnd"/>
    <w:r>
      <w:t>-378</w:t>
    </w:r>
  </w:p>
  <w:p w:rsidRDefault="006D0084" w:rsidP="000C3DB3" w:rsidR="006D008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084" w:rsidP="000C3DB3" w:rsidR="006D0084">
    <w:pPr>
      <w:pStyle w:val="Zaglavlje"/>
      <w:jc w:val="right"/>
    </w:pPr>
    <w:r>
      <w:t>1 St-</w:t>
    </w:r>
    <w:r w:rsidR="008443CC">
      <w:t>381</w:t>
    </w:r>
    <w:r>
      <w:t>/</w:t>
    </w:r>
    <w:r w:rsidR="00233E0B">
      <w:t>16</w:t>
    </w:r>
    <w:r>
      <w:t>-</w:t>
    </w:r>
    <w:r w:rsidR="008443CC">
      <w:t>51</w:t>
    </w:r>
  </w:p>
  <w:p w:rsidRDefault="006D0084" w:rsidR="006D00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144658"/>
    <w:rsid w:val="00233E0B"/>
    <w:rsid w:val="002F7F10"/>
    <w:rsid w:val="004B70F1"/>
    <w:rsid w:val="00554328"/>
    <w:rsid w:val="005930DA"/>
    <w:rsid w:val="00693858"/>
    <w:rsid w:val="006D0084"/>
    <w:rsid w:val="006D0E01"/>
    <w:rsid w:val="006D5896"/>
    <w:rsid w:val="007C0336"/>
    <w:rsid w:val="0080537A"/>
    <w:rsid w:val="008443CC"/>
    <w:rsid w:val="008E65FF"/>
    <w:rsid w:val="00983127"/>
    <w:rsid w:val="00985388"/>
    <w:rsid w:val="00A56E33"/>
    <w:rsid w:val="00A60AAE"/>
    <w:rsid w:val="00B61222"/>
    <w:rsid w:val="00CD186F"/>
    <w:rsid w:val="00D005E8"/>
    <w:rsid w:val="00D04E26"/>
    <w:rsid w:val="00E32C15"/>
    <w:rsid w:val="00EF65C5"/>
    <w:rsid w:val="00F35FB5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08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Cs w:val="false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8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8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8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8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008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Cs w:val="0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8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8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8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8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943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263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14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21.7.17. original spisa je u kal.25.8.,
a preslik je poslan VTS-u</izvorni_sadrzaj>
    <derivirana_varijabla naziv="DomainObject.Predmet.Opis_1">21.7.17. original spisa je u kal.25.8.,
a preslik je poslan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St-381/2016</izvorni_sadrzaj>
    <derivirana_varijabla naziv="DomainObject.Predmet.OznakaBroj_1">St-381/2016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crni registrator s prijavama tražbina</izvorni_sadrzaj>
    <derivirana_varijabla naziv="DomainObject.Predmet.PrimjedbaSuca_1">Spisu prileži crni registrator s prijavama tražbina</derivirana_varijabla>
  </DomainObject.Predmet.PrimjedbaSuca>
  <DomainObject.Predmet.ProtustrankaFormated>
    <izvorni_sadrzaj>  KARIKA d.o.o.  u stečaju</izvorni_sadrzaj>
    <derivirana_varijabla naziv="DomainObject.Predmet.ProtustrankaFormated_1">  KARIKA d.o.o.  u stečaju</derivirana_varijabla>
  </DomainObject.Predmet.ProtustrankaFormated>
  <DomainObject.Predmet.ProtustrankaFormatedOIB>
    <izvorni_sadrzaj>  KARIKA d.o.o.  u stečaju, OIB 50605806998</izvorni_sadrzaj>
    <derivirana_varijabla naziv="DomainObject.Predmet.ProtustrankaFormatedOIB_1">  KARIKA d.o.o.  u stečaju, OIB 50605806998</derivirana_varijabla>
  </DomainObject.Predmet.ProtustrankaFormatedOIB>
  <DomainObject.Predmet.ProtustrankaFormatedWithAdress>
    <izvorni_sadrzaj> KARIKA d.o.o.  u stečaju, Kaldanija 36/A, 52460 Buje</izvorni_sadrzaj>
    <derivirana_varijabla naziv="DomainObject.Predmet.ProtustrankaFormatedWithAdress_1"> KARIKA d.o.o.  u stečaju, Kaldanija 36/A, 52460 Buje</derivirana_varijabla>
  </DomainObject.Predmet.ProtustrankaFormatedWithAdress>
  <DomainObject.Predmet.ProtustrankaFormatedWithAdressOIB>
    <izvorni_sadrzaj> KARIKA d.o.o.  u stečaju, OIB 50605806998, Kaldanija 36/A, 52460 Buje</izvorni_sadrzaj>
    <derivirana_varijabla naziv="DomainObject.Predmet.ProtustrankaFormatedWithAdressOIB_1"> KARIKA d.o.o.  u stečaju, OIB 50605806998, Kaldanija 36/A, 52460 Buje</derivirana_varijabla>
  </DomainObject.Predmet.ProtustrankaFormatedWithAdressOIB>
  <DomainObject.Predmet.ProtustrankaWithAdress>
    <izvorni_sadrzaj>KARIKA d.o.o.  u stečaju Kaldanija 36/A, 52460 Buje</izvorni_sadrzaj>
    <derivirana_varijabla naziv="DomainObject.Predmet.ProtustrankaWithAdress_1">KARIKA d.o.o.  u stečaju Kaldanija 36/A, 52460 Buje</derivirana_varijabla>
  </DomainObject.Predmet.ProtustrankaWithAdress>
  <DomainObject.Predmet.ProtustrankaWithAdressOIB>
    <izvorni_sadrzaj>KARIKA d.o.o.  u stečaju, OIB 50605806998, Kaldanija 36/A, 52460 Buje</izvorni_sadrzaj>
    <derivirana_varijabla naziv="DomainObject.Predmet.ProtustrankaWithAdressOIB_1">KARIKA d.o.o.  u stečaju, OIB 50605806998, Kaldanija 36/A, 52460 Buje</derivirana_varijabla>
  </DomainObject.Predmet.ProtustrankaWithAdressOIB>
  <DomainObject.Predmet.ProtustrankaNazivFormated>
    <izvorni_sadrzaj>KARIKA d.o.o.  u stečaju</izvorni_sadrzaj>
    <derivirana_varijabla naziv="DomainObject.Predmet.ProtustrankaNazivFormated_1">KARIKA d.o.o.  u stečaju</derivirana_varijabla>
  </DomainObject.Predmet.ProtustrankaNazivFormated>
  <DomainObject.Predmet.ProtustrankaNazivFormatedOIB>
    <izvorni_sadrzaj>KARIKA d.o.o.  u stečaju, OIB 50605806998</izvorni_sadrzaj>
    <derivirana_varijabla naziv="DomainObject.Predmet.ProtustrankaNazivFormatedOIB_1">KARIKA d.o.o.  u stečaju, OIB 50605806998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3922214.75</izvorni_sadrzaj>
    <derivirana_varijabla naziv="DomainObject.Predmet.TrenutnaVrijednost_1">3922214.75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KARIKA d.o.o.  u stečaju</item>
    </izvorni_sadrzaj>
    <derivirana_varijabla naziv="DomainObject.Predmet.ProtuStrankaListFormated_1">
      <item>KARIKA d.o.o.  u stečaju</item>
    </derivirana_varijabla>
  </DomainObject.Predmet.ProtuStrankaListFormated>
  <DomainObject.Predmet.ProtuStrankaListFormatedOIB>
    <izvorni_sadrzaj>
      <item>KARIKA d.o.o.  u stečaju, OIB 50605806998</item>
    </izvorni_sadrzaj>
    <derivirana_varijabla naziv="DomainObject.Predmet.ProtuStrankaListFormatedOIB_1">
      <item>KARIKA d.o.o.  u stečaju, OIB 50605806998</item>
    </derivirana_varijabla>
  </DomainObject.Predmet.ProtuStrankaListFormatedOIB>
  <DomainObject.Predmet.ProtuStrankaListFormatedWithAdress>
    <izvorni_sadrzaj>
      <item>KARIKA d.o.o.  u stečaju, Kaldanija 36/A, 52460 Buje</item>
    </izvorni_sadrzaj>
    <derivirana_varijabla naziv="DomainObject.Predmet.ProtuStrankaListFormatedWithAdress_1">
      <item>KARIKA d.o.o.  u stečaju, Kaldanija 36/A, 52460 Buje</item>
    </derivirana_varijabla>
  </DomainObject.Predmet.ProtuStrankaListFormatedWithAdress>
  <DomainObject.Predmet.ProtuStrankaListFormatedWithAdressOIB>
    <izvorni_sadrzaj>
      <item>KARIKA d.o.o.  u stečaju, OIB 50605806998, Kaldanija 36/A, 52460 Buje</item>
    </izvorni_sadrzaj>
    <derivirana_varijabla naziv="DomainObject.Predmet.ProtuStrankaListFormatedWithAdressOIB_1">
      <item>KARIKA d.o.o.  u stečaju, OIB 50605806998, Kaldanija 36/A, 52460 Buje</item>
    </derivirana_varijabla>
  </DomainObject.Predmet.ProtuStrankaListFormatedWithAdressOIB>
  <DomainObject.Predmet.ProtuStrankaListNazivFormated>
    <izvorni_sadrzaj>
      <item>KARIKA d.o.o.  u stečaju</item>
    </izvorni_sadrzaj>
    <derivirana_varijabla naziv="DomainObject.Predmet.ProtuStrankaListNazivFormated_1">
      <item>KARIKA d.o.o.  u stečaju</item>
    </derivirana_varijabla>
  </DomainObject.Predmet.ProtuStrankaListNazivFormated>
  <DomainObject.Predmet.ProtuStrankaListNazivFormatedOIB>
    <izvorni_sadrzaj>
      <item>KARIKA d.o.o.  u stečaju, OIB 50605806998</item>
    </izvorni_sadrzaj>
    <derivirana_varijabla naziv="DomainObject.Predmet.ProtuStrankaListNazivFormatedOIB_1">
      <item>KARIKA d.o.o.  u stečaju, OIB 50605806998</item>
    </derivirana_varijabla>
  </DomainObject.Predmet.ProtuStrankaListNazivFormatedOIB>
  <DomainObject.Predmet.OstaliListFormated>
    <izvorni_sadrzaj>
      <item>odvj. MERI FRANIČEVIĆ GORJAN</item>
      <item>Odvj. Slaven Karaban</item>
      <item>KVOTA d.o.o. u stečaju VINKOVCI</item>
    </izvorni_sadrzaj>
    <derivirana_varijabla naziv="DomainObject.Predmet.OstaliListFormated_1">
      <item>odvj. MERI FRANIČEVIĆ GORJAN</item>
      <item>Odvj. Slaven Karaban</item>
      <item>KVOTA d.o.o. u stečaju VINKOVCI</item>
    </derivirana_varijabla>
  </DomainObject.Predmet.OstaliListFormated>
  <DomainObject.Predmet.OstaliListFormatedOIB>
    <izvorni_sadrzaj>
      <item>odvj. MERI FRANIČEVIĆ GORJAN</item>
      <item>Odvj. Slaven Karaban, OIB 48163483546</item>
      <item>KVOTA d.o.o. u stečaju VINKOVCI, OIB 76283410423</item>
    </izvorni_sadrzaj>
    <derivirana_varijabla naziv="DomainObject.Predmet.OstaliListFormatedOIB_1">
      <item>odvj. MERI FRANIČEVIĆ GORJAN</item>
      <item>Odvj. Slaven Karaban, OIB 48163483546</item>
      <item>KVOTA d.o.o. u stečaju VINKOVCI, OIB 76283410423</item>
    </derivirana_varijabla>
  </DomainObject.Predmet.OstaliListFormatedOIB>
  <DomainObject.Predmet.OstaliListFormatedWithAdress>
    <izvorni_sadrzaj>
      <item>odvj. MERI FRANIČEVIĆ GORJAN, V. Nazora 3, 52460 Buje</item>
      <item>Odvj. Slaven Karaban, Vladimira Nazora 3, 32100 Vinkovci</item>
      <item>KVOTA d.o.o. u stečaju VINKOVCI, Dragutina Žanića-Karle 13/c, 32100 Vinkovci</item>
    </izvorni_sadrzaj>
    <derivirana_varijabla naziv="DomainObject.Predmet.OstaliListFormatedWithAdress_1">
      <item>odvj. MERI FRANIČEVIĆ GORJAN, V. Nazora 3, 52460 Buje</item>
      <item>Odvj. Slaven Karaban, Vladimira Nazora 3, 32100 Vinkovci</item>
      <item>KVOTA d.o.o. u stečaju VINKOVCI, Dragutina Žanića-Karle 13/c, 32100 Vinkovci</item>
    </derivirana_varijabla>
  </DomainObject.Predmet.OstaliListFormatedWithAdress>
  <DomainObject.Predmet.OstaliListFormatedWithAdressOIB>
    <izvorni_sadrzaj>
      <item>odvj. MERI FRANIČEVIĆ GORJAN, V. Nazora 3, 52460 Buje</item>
      <item>Odvj. Slaven Karaban, OIB 48163483546, Vladimira Nazora 3, 32100 Vinkovci</item>
      <item>KVOTA d.o.o. u stečaju VINKOVCI, OIB 76283410423, Dragutina Žanića-Karle 13/c, 32100 Vinkovci</item>
    </izvorni_sadrzaj>
    <derivirana_varijabla naziv="DomainObject.Predmet.OstaliListFormatedWithAdressOIB_1">
      <item>odvj. MERI FRANIČEVIĆ GORJAN, V. Nazora 3, 52460 Buje</item>
      <item>Odvj. Slaven Karaban, OIB 48163483546, Vladimira Nazora 3, 32100 Vinkovci</item>
      <item>KVOTA d.o.o. u stečaju VINKOVCI, OIB 76283410423, Dragutina Žanića-Karle 13/c, 32100 Vinkovci</item>
    </derivirana_varijabla>
  </DomainObject.Predmet.OstaliListFormatedWithAdressOIB>
  <DomainObject.Predmet.OstaliListNazivFormated>
    <izvorni_sadrzaj>
      <item>odvj. MERI FRANIČEVIĆ GORJAN</item>
      <item>Odvj. Slaven Karaban</item>
      <item>KVOTA d.o.o. u stečaju VINKOVCI</item>
    </izvorni_sadrzaj>
    <derivirana_varijabla naziv="DomainObject.Predmet.OstaliListNazivFormated_1">
      <item>odvj. MERI FRANIČEVIĆ GORJAN</item>
      <item>Odvj. Slaven Karaban</item>
      <item>KVOTA d.o.o. u stečaju VINKOVCI</item>
    </derivirana_varijabla>
  </DomainObject.Predmet.OstaliListNazivFormated>
  <DomainObject.Predmet.OstaliListNazivFormatedOIB>
    <izvorni_sadrzaj>
      <item>odvj. MERI FRANIČEVIĆ GORJAN</item>
      <item>Odvj. Slaven Karaban, OIB 48163483546</item>
      <item>KVOTA d.o.o. u stečaju VINKOVCI, OIB 76283410423</item>
    </izvorni_sadrzaj>
    <derivirana_varijabla naziv="DomainObject.Predmet.OstaliListNazivFormatedOIB_1">
      <item>odvj. MERI FRANIČEVIĆ GORJAN</item>
      <item>Odvj. Slaven Karaban, OIB 48163483546</item>
      <item>KVOTA d.o.o. u stečaju VINKOVCI, OIB 76283410423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KARIKA d.o.o.  u stečaju</izvorni_sadrzaj>
    <derivirana_varijabla naziv="DomainObject.Predmet.ProtustrankaIDrugi_1">KARIKA d.o.o.  u stečaju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KARIKA d.o.o.  u stečaju, OIB 50605806998, Kaldanija 36/A, 52460 Buje</izvorni_sadrzaj>
    <derivirana_varijabla naziv="DomainObject.Predmet.ProtustrankaIDrugiAdressOIB_1">KARIKA d.o.o.  u stečaju, OIB 50605806998, Kaldanija 36/A,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KARIKA d.o.o.  u stečaju</item>
      <item>odvj. MERI FRANIČEVIĆ GORJAN</item>
      <item>H-ABDUCO d.o.o. ZAGREB</item>
      <item>Odvj. Slaven Karaban</item>
      <item>KVOTA d.o.o. u stečaju VINKOVCI</item>
    </izvorni_sadrzaj>
    <derivirana_varijabla naziv="DomainObject.Predmet.SudioniciListNaziv_1">
      <item>KARIKA d.o.o.  u stečaju</item>
      <item>odvj. MERI FRANIČEVIĆ GORJAN</item>
      <item>H-ABDUCO d.o.o. ZAGREB</item>
      <item>Odvj. Slaven Karaban</item>
      <item>KVOTA d.o.o. u stečaju VINKOVCI</item>
    </derivirana_varijabla>
  </DomainObject.Predmet.SudioniciListNaziv>
  <DomainObject.Predmet.SudioniciListAdressOIB>
    <izvorni_sadrzaj>
      <item>KARIKA d.o.o.  u stečaju, OIB 50605806998, Kaldanija 36/A,52460 Buje</item>
      <item>odvj. MERI FRANIČEVIĆ GORJAN, V. Nazora 3,52460 Buje</item>
      <item>H-ABDUCO d.o.o. ZAGREB, OIB 13667298928, Slavonska avenija 6A,10000 Zagreb</item>
      <item>Odvj. Slaven Karaban, OIB 48163483546, Vladimira Nazora 3,32100 Vinkovci</item>
      <item>KVOTA d.o.o. u stečaju VINKOVCI, OIB 76283410423, Dragutina Žanića-Karle 13/c,32100 Vinkovci</item>
    </izvorni_sadrzaj>
    <derivirana_varijabla naziv="DomainObject.Predmet.SudioniciListAdressOIB_1">
      <item>KARIKA d.o.o.  u stečaju, OIB 50605806998, Kaldanija 36/A,52460 Buje</item>
      <item>odvj. MERI FRANIČEVIĆ GORJAN, V. Nazora 3,52460 Buje</item>
      <item>H-ABDUCO d.o.o. ZAGREB, OIB 13667298928, Slavonska avenija 6A,10000 Zagreb</item>
      <item>Odvj. Slaven Karaban, OIB 48163483546, Vladimira Nazora 3,32100 Vinkovci</item>
      <item>KVOTA d.o.o. u stečaju VINKOVCI, OIB 76283410423, Dragutina Žanića-Karle 13/c,32100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50605806998</item>
      <item>, OIB null</item>
      <item>, OIB 13667298928</item>
      <item>, OIB 48163483546</item>
      <item>, OIB 76283410423</item>
    </izvorni_sadrzaj>
    <derivirana_varijabla naziv="DomainObject.Predmet.SudioniciListNazivOIB_1">
      <item>, OIB 50605806998</item>
      <item>, OIB null</item>
      <item>, OIB 13667298928</item>
      <item>, OIB 48163483546</item>
      <item>, OIB 76283410423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F2AC1-7F8D-4EB0-8056-B2E003F12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122</properties:Words>
  <properties:Characters>651</properties:Characters>
  <properties:Lines>44</properties:Lines>
  <properties:Paragraphs>20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2017-07-17T07:39:00Z</dcterms:created>
  <dc:creator>Jasmina Matika</dc:creator>
  <cp:lastModifiedBy>wsadmin</cp:lastModifiedBy>
  <cp:lastPrinted>2018-01-11T08:54:00Z</cp:lastPrinted>
  <dcterms:modified xmlns:xsi="http://www.w3.org/2001/XMLSchema-instance" xsi:type="dcterms:W3CDTF">2018-01-11T08:54:00Z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