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88b9" w14:paraId="d7488b9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97056F">
        <w:rPr>
          <w:szCs w:val="24"/>
          <w:lang w:val="hr-HR"/>
        </w:rPr>
        <w:t>9</w:t>
      </w:r>
      <w:r w:rsidR="008801B1">
        <w:rPr>
          <w:szCs w:val="24"/>
          <w:lang w:val="hr-HR"/>
        </w:rPr>
        <w:t>0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8801B1">
        <w:rPr>
          <w:lang w:val="hr-HR"/>
        </w:rPr>
        <w:t xml:space="preserve">AQUA PAPUK društvo s ograničenom odgovornošću za proizvodnju, trgovinu i usluge, Voćin, Trg Gospe Voćinske 22/c, </w:t>
      </w:r>
      <w:r w:rsidR="008801B1" w:rsidRPr="000664E3">
        <w:rPr>
          <w:lang w:val="hr-HR"/>
        </w:rPr>
        <w:t>MB</w:t>
      </w:r>
      <w:r w:rsidR="008801B1">
        <w:rPr>
          <w:lang w:val="hr-HR"/>
        </w:rPr>
        <w:t>S: 010077672, OIB: 27479394664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610074">
        <w:rPr>
          <w:lang w:val="hr-HR"/>
        </w:rPr>
        <w:t>3</w:t>
      </w:r>
      <w:r w:rsidR="00684E61">
        <w:rPr>
          <w:lang w:val="hr-HR"/>
        </w:rPr>
        <w:t>1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8801B1">
        <w:rPr>
          <w:lang w:val="hr-HR"/>
        </w:rPr>
        <w:t xml:space="preserve">AQUA PAPUK društvo s ograničenom odgovornošću za proizvodnju, trgovinu i usluge, Voćin, Trg Gospe Voćinske 22/c, </w:t>
      </w:r>
      <w:r w:rsidR="008801B1" w:rsidRPr="000664E3">
        <w:rPr>
          <w:lang w:val="hr-HR"/>
        </w:rPr>
        <w:t>MB</w:t>
      </w:r>
      <w:r w:rsidR="008801B1">
        <w:rPr>
          <w:lang w:val="hr-HR"/>
        </w:rPr>
        <w:t>S: 010077672, OIB: 27479394664</w:t>
      </w:r>
      <w:r w:rsidR="00684E61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8801B1">
        <w:rPr>
          <w:szCs w:val="24"/>
          <w:lang w:val="hr-HR"/>
        </w:rPr>
        <w:t>IVAN PRPIĆ, Zagreb, Hruševečka ulica 11</w:t>
      </w:r>
      <w:r w:rsidR="00624FF2">
        <w:rPr>
          <w:szCs w:val="24"/>
          <w:lang w:val="hr-HR"/>
        </w:rPr>
        <w:t>,</w:t>
      </w:r>
      <w:r w:rsidR="004C13F2">
        <w:rPr>
          <w:szCs w:val="24"/>
          <w:lang w:val="hr-HR"/>
        </w:rPr>
        <w:t xml:space="preserve"> </w:t>
      </w:r>
      <w:r w:rsidR="00125BA8">
        <w:rPr>
          <w:szCs w:val="24"/>
          <w:lang w:val="hr-HR"/>
        </w:rPr>
        <w:t xml:space="preserve">OIB: </w:t>
      </w:r>
      <w:r w:rsidR="008801B1">
        <w:rPr>
          <w:szCs w:val="24"/>
          <w:lang w:val="hr-HR"/>
        </w:rPr>
        <w:t>16795120342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8801B1">
        <w:rPr>
          <w:lang w:val="hr-HR"/>
        </w:rPr>
        <w:t xml:space="preserve">AQUA PAPUK društvo s ograničenom odgovornošću za proizvodnju, trgovinu i usluge, Voćin, Trg Gospe Voćinske 22/c, </w:t>
      </w:r>
      <w:r w:rsidR="008801B1" w:rsidRPr="000664E3">
        <w:rPr>
          <w:lang w:val="hr-HR"/>
        </w:rPr>
        <w:t>MB</w:t>
      </w:r>
      <w:r w:rsidR="008801B1">
        <w:rPr>
          <w:lang w:val="hr-HR"/>
        </w:rPr>
        <w:t>S: 010077672, OIB: 27479394664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97056F">
        <w:rPr>
          <w:szCs w:val="24"/>
          <w:lang w:val="hr-HR"/>
        </w:rPr>
        <w:t>9</w:t>
      </w:r>
      <w:r w:rsidR="008801B1">
        <w:rPr>
          <w:szCs w:val="24"/>
          <w:lang w:val="hr-HR"/>
        </w:rPr>
        <w:t>0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84E61">
        <w:rPr>
          <w:szCs w:val="24"/>
          <w:lang w:val="hr-HR"/>
        </w:rPr>
        <w:t>13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 w:rsidR="00CA6F86" w:rsidRPr="00FE7FBF">
        <w:rPr>
          <w:szCs w:val="24"/>
          <w:lang w:val="hr-HR"/>
        </w:rPr>
        <w:t>. prosinca 2015.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02E" w:rsidR="0032102E">
      <w:r>
        <w:separator/>
      </w:r>
    </w:p>
  </w:endnote>
  <w:endnote w:id="0" w:type="continuationSeparator">
    <w:p w:rsidRDefault="0032102E" w:rsidR="00321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02E" w:rsidR="0032102E">
      <w:r>
        <w:separator/>
      </w:r>
    </w:p>
  </w:footnote>
  <w:footnote w:id="0" w:type="continuationSeparator">
    <w:p w:rsidRDefault="0032102E" w:rsidR="003210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383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97056F">
      <w:t>9</w:t>
    </w:r>
    <w:r w:rsidR="008801B1">
      <w:t>0</w:t>
    </w:r>
    <w:r w:rsidR="00864F33"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365E"/>
    <w:rsid w:val="00357225"/>
    <w:rsid w:val="00360085"/>
    <w:rsid w:val="00362FCC"/>
    <w:rsid w:val="00367C12"/>
    <w:rsid w:val="00377E34"/>
    <w:rsid w:val="003856E4"/>
    <w:rsid w:val="003A233F"/>
    <w:rsid w:val="003B6296"/>
    <w:rsid w:val="003D515F"/>
    <w:rsid w:val="00400DCA"/>
    <w:rsid w:val="00405657"/>
    <w:rsid w:val="00411530"/>
    <w:rsid w:val="004368C8"/>
    <w:rsid w:val="00455F2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701DB2"/>
    <w:rsid w:val="00725BCB"/>
    <w:rsid w:val="007441A3"/>
    <w:rsid w:val="0076259E"/>
    <w:rsid w:val="0076383F"/>
    <w:rsid w:val="007F06DD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A042BF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E01AAA"/>
    <w:rsid w:val="00E24C28"/>
    <w:rsid w:val="00E30A81"/>
    <w:rsid w:val="00E55D53"/>
    <w:rsid w:val="00E672E5"/>
    <w:rsid w:val="00E83A47"/>
    <w:rsid w:val="00E870EC"/>
    <w:rsid w:val="00E87E62"/>
    <w:rsid w:val="00E92386"/>
    <w:rsid w:val="00EA1CE3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63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8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83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8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8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63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8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83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8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8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St-90/2015</izvorni_sadrzaj>
    <derivirana_varijabla naziv="DomainObject.Predmet.OznakaBroj_1">St-90/2015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PAPUK d.o.o. za proizvodnju, trgovinu i usluge Voćin</izvorni_sadrzaj>
    <derivirana_varijabla naziv="DomainObject.Predmet.ProtustrankaFormated_1">  AQUA PAPUK d.o.o. za proizvodnju, trgovinu i usluge Voćin</derivirana_varijabla>
  </DomainObject.Predmet.ProtustrankaFormated>
  <DomainObject.Predmet.ProtustrankaFormatedOIB>
    <izvorni_sadrzaj>  AQUA PAPUK d.o.o. za proizvodnju, trgovinu i usluge Voćin, OIB 27479394664</izvorni_sadrzaj>
    <derivirana_varijabla naziv="DomainObject.Predmet.ProtustrankaFormatedOIB_1">  AQUA PAPUK d.o.o. za proizvodnju, trgovinu i usluge Voćin, OIB 27479394664</derivirana_varijabla>
  </DomainObject.Predmet.ProtustrankaFormatedOIB>
  <DomainObject.Predmet.ProtustrankaFormatedWithAdress>
    <izvorni_sadrzaj> AQUA PAPUK d.o.o. za proizvodnju, trgovinu i usluge Voćin, Trg Gospe Voćinske 22/c, 33522 Voćin</izvorni_sadrzaj>
    <derivirana_varijabla naziv="DomainObject.Predmet.ProtustrankaFormatedWithAdress_1"> AQUA PAPUK d.o.o. za proizvodnju, trgovinu i usluge Voćin, Trg Gospe Voćinske 22/c, 33522 Voćin</derivirana_varijabla>
  </DomainObject.Predmet.ProtustrankaFormatedWithAdress>
  <DomainObject.Predmet.ProtustrankaFormatedWithAdressOIB>
    <izvorni_sadrzaj> AQUA PAPUK d.o.o. za proizvodnju, trgovinu i usluge Voćin, OIB 27479394664, Trg Gospe Voćinske 22/c, 33522 Voćin</izvorni_sadrzaj>
    <derivirana_varijabla naziv="DomainObject.Predmet.ProtustrankaFormatedWithAdressOIB_1"> AQUA PAPUK d.o.o. za proizvodnju, trgovinu i usluge Voćin, OIB 27479394664, Trg Gospe Voćinske 22/c, 33522 Voćin</derivirana_varijabla>
  </DomainObject.Predmet.ProtustrankaFormatedWithAdressOIB>
  <DomainObject.Predmet.ProtustrankaWithAdress>
    <izvorni_sadrzaj>AQUA PAPUK d.o.o. za proizvodnju, trgovinu i usluge Voćin Trg Gospe Voćinske 22/c, 33522 Voćin</izvorni_sadrzaj>
    <derivirana_varijabla naziv="DomainObject.Predmet.ProtustrankaWithAdress_1">AQUA PAPUK d.o.o. za proizvodnju, trgovinu i usluge Voćin Trg Gospe Voćinske 22/c, 33522 Voćin</derivirana_varijabla>
  </DomainObject.Predmet.ProtustrankaWithAdress>
  <DomainObject.Predmet.ProtustrankaWithAdressOIB>
    <izvorni_sadrzaj>AQUA PAPUK d.o.o. za proizvodnju, trgovinu i usluge Voćin, OIB 27479394664, Trg Gospe Voćinske 22/c, 33522 Voćin</izvorni_sadrzaj>
    <derivirana_varijabla naziv="DomainObject.Predmet.ProtustrankaWithAdressOIB_1">AQUA PAPUK d.o.o. za proizvodnju, trgovinu i usluge Voćin, OIB 27479394664, Trg Gospe Voćinske 22/c, 33522 Voćin</derivirana_varijabla>
  </DomainObject.Predmet.ProtustrankaWithAdressOIB>
  <DomainObject.Predmet.ProtustrankaNazivFormated>
    <izvorni_sadrzaj>AQUA PAPUK d.o.o. za proizvodnju, trgovinu i usluge Voćin</izvorni_sadrzaj>
    <derivirana_varijabla naziv="DomainObject.Predmet.ProtustrankaNazivFormated_1">AQUA PAPUK d.o.o. za proizvodnju, trgovinu i usluge Voćin</derivirana_varijabla>
  </DomainObject.Predmet.ProtustrankaNazivFormated>
  <DomainObject.Predmet.ProtustrankaNazivFormatedOIB>
    <izvorni_sadrzaj>AQUA PAPUK d.o.o. za proizvodnju, trgovinu i usluge Voćin, OIB 27479394664</izvorni_sadrzaj>
    <derivirana_varijabla naziv="DomainObject.Predmet.ProtustrankaNazivFormatedOIB_1">AQUA PAPUK d.o.o. za proizvodnju, trgovinu i usluge Voćin, OIB 27479394664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AQUA PAPUK d.o.o. za proizvodnju, trgovinu i usluge Voćin</item>
    </izvorni_sadrzaj>
    <derivirana_varijabla naziv="DomainObject.Predmet.ProtuStrankaListFormated_1">
      <item>AQUA PAPUK d.o.o. za proizvodnju, trgovinu i usluge Voćin</item>
    </derivirana_varijabla>
  </DomainObject.Predmet.ProtuStrankaListFormated>
  <DomainObject.Predmet.ProtuStrankaListFormatedOIB>
    <izvorni_sadrzaj>
      <item>AQUA PAPUK d.o.o. za proizvodnju, trgovinu i usluge Voćin, OIB 27479394664</item>
    </izvorni_sadrzaj>
    <derivirana_varijabla naziv="DomainObject.Predmet.ProtuStrankaListFormatedOIB_1">
      <item>AQUA PAPUK d.o.o. za proizvodnju, trgovinu i usluge Voćin, OIB 27479394664</item>
    </derivirana_varijabla>
  </DomainObject.Predmet.ProtuStrankaListFormatedOIB>
  <DomainObject.Predmet.ProtuStrankaListFormatedWithAdress>
    <izvorni_sadrzaj>
      <item>AQUA PAPUK d.o.o. za proizvodnju, trgovinu i usluge Voćin, Trg Gospe Voćinske 22/c, 33522 Voćin</item>
    </izvorni_sadrzaj>
    <derivirana_varijabla naziv="DomainObject.Predmet.ProtuStrankaListFormatedWithAdress_1">
      <item>AQUA PAPUK d.o.o. za proizvodnju, trgovinu i usluge Voćin, Trg Gospe Voćinske 22/c, 33522 Voćin</item>
    </derivirana_varijabla>
  </DomainObject.Predmet.ProtuStrankaListFormatedWithAdress>
  <DomainObject.Predmet.ProtuStrankaListFormatedWithAdressOIB>
    <izvorni_sadrzaj>
      <item>AQUA PAPUK d.o.o. za proizvodnju, trgovinu i usluge Voćin, OIB 27479394664, Trg Gospe Voćinske 22/c, 33522 Voćin</item>
    </izvorni_sadrzaj>
    <derivirana_varijabla naziv="DomainObject.Predmet.ProtuStrankaListFormatedWithAdressOIB_1">
      <item>AQUA PAPUK d.o.o. za proizvodnju, trgovinu i usluge Voćin, OIB 27479394664, Trg Gospe Voćinske 22/c, 33522 Voćin</item>
    </derivirana_varijabla>
  </DomainObject.Predmet.ProtuStrankaListFormatedWithAdressOIB>
  <DomainObject.Predmet.ProtuStrankaListNazivFormated>
    <izvorni_sadrzaj>
      <item>AQUA PAPUK d.o.o. za proizvodnju, trgovinu i usluge Voćin</item>
    </izvorni_sadrzaj>
    <derivirana_varijabla naziv="DomainObject.Predmet.ProtuStrankaListNazivFormated_1">
      <item>AQUA PAPUK d.o.o. za proizvodnju, trgovinu i usluge Voćin</item>
    </derivirana_varijabla>
  </DomainObject.Predmet.ProtuStrankaListNazivFormated>
  <DomainObject.Predmet.ProtuStrankaListNazivFormatedOIB>
    <izvorni_sadrzaj>
      <item>AQUA PAPUK d.o.o. za proizvodnju, trgovinu i usluge Voćin, OIB 27479394664</item>
    </izvorni_sadrzaj>
    <derivirana_varijabla naziv="DomainObject.Predmet.ProtuStrankaListNazivFormatedOIB_1">
      <item>AQUA PAPUK d.o.o. za proizvodnju, trgovinu i usluge Voćin, OIB 27479394664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AQUA PAPUK d.o.o. za proizvodnju, trgovinu i usluge Voćin</izvorni_sadrzaj>
    <derivirana_varijabla naziv="DomainObject.Predmet.ProtustrankaIDrugi_1">AQUA PAPUK d.o.o. za proizvodnju, trgovinu i usluge Voćin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AQUA PAPUK d.o.o. za proizvodnju, trgovinu i usluge Voćin, OIB 27479394664, Trg Gospe Voćinske 22/c, 33522 Voćin</izvorni_sadrzaj>
    <derivirana_varijabla naziv="DomainObject.Predmet.ProtustrankaIDrugiAdressOIB_1">AQUA PAPUK d.o.o. za proizvodnju, trgovinu i usluge Voćin, OIB 27479394664, Trg Gospe Voćinske 22/c, 33522 Voćin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AQUA PAPUK d.o.o. za proizvodnju, trgovinu i usluge Voćin</item>
    </izvorni_sadrzaj>
    <derivirana_varijabla naziv="DomainObject.Predmet.SudioniciListNaziv_1">
      <item>FINA, RC ZAGREB, Podružnica Bjelovar</item>
      <item>AQUA PAPUK d.o.o. za proizvodnju, trgovinu i usluge Voćin</item>
    </derivirana_varijabla>
  </DomainObject.Predmet.SudioniciListNaziv>
  <DomainObject.Predmet.SudioniciListAdressOIB>
    <izvorni_sadrzaj>
      <item>FINA, RC ZAGREB, Podružnica Bjelovar, OIB 85821130368, F. Supila 4,43000 Bjelovar</item>
      <item>AQUA PAPUK d.o.o. za proizvodnju, trgovinu i usluge Voćin, OIB 27479394664, Trg Gospe Voćinske 22/c,33522 Voćin</item>
    </izvorni_sadrzaj>
    <derivirana_varijabla naziv="DomainObject.Predmet.SudioniciListAdressOIB_1">
      <item>FINA, RC ZAGREB, Podružnica Bjelovar, OIB 85821130368, F. Supila 4,43000 Bjelovar</item>
      <item>AQUA PAPUK d.o.o. za proizvodnju, trgovinu i usluge Voćin, OIB 27479394664, Trg Gospe Voćinske 22/c,33522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27479394664</item>
    </izvorni_sadrzaj>
    <derivirana_varijabla naziv="DomainObject.Predmet.SudioniciListNazivOIB_1">
      <item>, OIB 85821130368</item>
      <item>, OIB 27479394664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DBD12-5F6E-4FF3-B766-1A8CE94BD0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727</properties:Words>
  <properties:Characters>3907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2015-12-31T08:49:00Z</dcterms:created>
  <dc:creator>553y7k3</dc:creator>
  <cp:lastModifiedBy>Miroslav Lovreković</cp:lastModifiedBy>
  <cp:lastPrinted>2015-12-30T11:04:00Z</cp:lastPrinted>
  <dcterms:modified xmlns:xsi="http://www.w3.org/2001/XMLSchema-instance" xsi:type="dcterms:W3CDTF">2015-12-31T08:50:00Z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