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db143" w14:paraId="65db143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180B86">
        <w:rPr>
          <w:sz w:val="24"/>
          <w:szCs w:val="24"/>
        </w:rPr>
        <w:t>1980</w:t>
      </w:r>
      <w:r w:rsidR="00E60A3E" w:rsidRPr="00E974B3">
        <w:rPr>
          <w:sz w:val="24"/>
          <w:szCs w:val="24"/>
        </w:rPr>
        <w:t>/1</w:t>
      </w:r>
      <w:r w:rsidR="00B90F24">
        <w:rPr>
          <w:sz w:val="24"/>
          <w:szCs w:val="24"/>
        </w:rPr>
        <w:t>6-6</w:t>
      </w:r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180B86">
        <w:rPr>
          <w:sz w:val="24"/>
          <w:szCs w:val="24"/>
          <w:lang w:val="pt-BR"/>
        </w:rPr>
        <w:t xml:space="preserve">J.B.PATELA j.d.o.o., </w:t>
      </w:r>
      <w:r w:rsidR="00180B86" w:rsidRPr="00895963">
        <w:rPr>
          <w:sz w:val="24"/>
          <w:szCs w:val="24"/>
        </w:rPr>
        <w:t>Zagreb, Jagodnjak 1, OIB: 02310817920</w:t>
      </w:r>
      <w:r>
        <w:rPr>
          <w:sz w:val="24"/>
          <w:szCs w:val="24"/>
        </w:rPr>
        <w:t xml:space="preserve">, </w:t>
      </w:r>
      <w:r w:rsidR="007A4312">
        <w:rPr>
          <w:sz w:val="24"/>
          <w:szCs w:val="24"/>
        </w:rPr>
        <w:t>1</w:t>
      </w:r>
      <w:r w:rsidR="000F3539">
        <w:rPr>
          <w:sz w:val="24"/>
          <w:szCs w:val="24"/>
          <w:lang w:val="pt-BR"/>
        </w:rPr>
        <w:t>4</w:t>
      </w:r>
      <w:r>
        <w:rPr>
          <w:sz w:val="24"/>
          <w:szCs w:val="24"/>
          <w:lang w:val="pt-BR"/>
        </w:rPr>
        <w:t>. veljače 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0F3539" w:rsidP="00EB69EE" w:rsidR="000F3539">
      <w:pPr>
        <w:jc w:val="center"/>
        <w:rPr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zastupanje </w:t>
      </w:r>
      <w:r w:rsidR="00304139">
        <w:rPr>
          <w:sz w:val="24"/>
        </w:rPr>
        <w:t xml:space="preserve">dužnika </w:t>
      </w:r>
      <w:r w:rsidR="000F3539" w:rsidRPr="005D0897">
        <w:rPr>
          <w:sz w:val="24"/>
          <w:szCs w:val="24"/>
        </w:rPr>
        <w:t>Juric</w:t>
      </w:r>
      <w:r w:rsidR="000F3539">
        <w:rPr>
          <w:sz w:val="24"/>
          <w:szCs w:val="24"/>
        </w:rPr>
        <w:t>i</w:t>
      </w:r>
      <w:r w:rsidR="000F3539" w:rsidRPr="005D0897">
        <w:rPr>
          <w:sz w:val="24"/>
          <w:szCs w:val="24"/>
        </w:rPr>
        <w:t xml:space="preserve"> Bendelj</w:t>
      </w:r>
      <w:r w:rsidR="000F3539">
        <w:rPr>
          <w:sz w:val="24"/>
          <w:szCs w:val="24"/>
        </w:rPr>
        <w:t>i</w:t>
      </w:r>
      <w:r w:rsidR="000F3539" w:rsidRPr="005D0897">
        <w:rPr>
          <w:sz w:val="24"/>
          <w:szCs w:val="24"/>
        </w:rPr>
        <w:t>, Zagreb, Jagodnjak 1</w:t>
      </w:r>
      <w:r w:rsidR="000F3539">
        <w:rPr>
          <w:sz w:val="24"/>
          <w:szCs w:val="24"/>
        </w:rPr>
        <w:t xml:space="preserve">, </w:t>
      </w:r>
      <w:r w:rsidR="000F3539" w:rsidRPr="005D0897">
        <w:rPr>
          <w:sz w:val="24"/>
          <w:szCs w:val="24"/>
        </w:rPr>
        <w:t>OIB: 66603944602</w:t>
      </w:r>
      <w:r w:rsidR="007A4312">
        <w:rPr>
          <w:sz w:val="24"/>
          <w:szCs w:val="24"/>
        </w:rPr>
        <w:t>,</w:t>
      </w:r>
      <w:r w:rsidR="00E81D9B">
        <w:rPr>
          <w:sz w:val="24"/>
          <w:szCs w:val="24"/>
        </w:rPr>
        <w:t xml:space="preserve"> </w:t>
      </w:r>
      <w:r w:rsidR="00397B61">
        <w:rPr>
          <w:sz w:val="24"/>
        </w:rPr>
        <w:t xml:space="preserve">u roku </w:t>
      </w:r>
      <w:r w:rsidR="008A5CD3">
        <w:rPr>
          <w:sz w:val="24"/>
        </w:rPr>
        <w:t xml:space="preserve">od </w:t>
      </w:r>
      <w:r w:rsidR="0013643E">
        <w:rPr>
          <w:sz w:val="24"/>
        </w:rPr>
        <w:t>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8F512C">
        <w:rPr>
          <w:sz w:val="24"/>
          <w:szCs w:val="24"/>
        </w:rPr>
        <w:t>-</w:t>
      </w:r>
      <w:r w:rsidR="00FB25DC">
        <w:rPr>
          <w:sz w:val="24"/>
          <w:szCs w:val="24"/>
        </w:rPr>
        <w:t>1980</w:t>
      </w:r>
      <w:r w:rsidR="008F512C">
        <w:rPr>
          <w:sz w:val="24"/>
          <w:szCs w:val="24"/>
        </w:rPr>
        <w:t>-1</w:t>
      </w:r>
      <w:r w:rsidR="008F2517">
        <w:rPr>
          <w:sz w:val="24"/>
          <w:szCs w:val="24"/>
        </w:rPr>
        <w:t>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</w:t>
      </w:r>
      <w:r w:rsidR="00644BF3">
        <w:rPr>
          <w:sz w:val="24"/>
        </w:rPr>
        <w:t xml:space="preserve">izreke </w:t>
      </w:r>
      <w:r>
        <w:rPr>
          <w:sz w:val="24"/>
        </w:rPr>
        <w:t xml:space="preserve">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prisilno</w:t>
      </w:r>
      <w:r w:rsidR="00E25B65">
        <w:rPr>
          <w:sz w:val="24"/>
        </w:rPr>
        <w:t xml:space="preserve"> će se</w:t>
      </w:r>
      <w:r w:rsidR="00EF0970">
        <w:rPr>
          <w:sz w:val="24"/>
        </w:rPr>
        <w:t xml:space="preserve"> naplatiti u skladu s</w:t>
      </w:r>
      <w:r w:rsidR="005372D7">
        <w:rPr>
          <w:sz w:val="24"/>
        </w:rPr>
        <w:t xml:space="preserve">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9E3173" w:rsidRPr="009E3173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986EBA">
        <w:rPr>
          <w:sz w:val="24"/>
          <w:szCs w:val="24"/>
          <w:lang w:val="pt-BR"/>
        </w:rPr>
        <w:t xml:space="preserve">J.B.PATELA j.d.o.o., </w:t>
      </w:r>
      <w:r w:rsidR="00986EBA" w:rsidRPr="00895963">
        <w:rPr>
          <w:sz w:val="24"/>
          <w:szCs w:val="24"/>
        </w:rPr>
        <w:t>Zagreb, Jagodnjak 1, OIB: 02310817920</w:t>
      </w:r>
      <w:r w:rsidRPr="009E3173">
        <w:rPr>
          <w:sz w:val="24"/>
          <w:szCs w:val="24"/>
          <w:lang w:val="pt-BR"/>
        </w:rPr>
        <w:t xml:space="preserve">, na temelju odredbe </w:t>
      </w:r>
      <w:r w:rsidRPr="009E3173">
        <w:rPr>
          <w:sz w:val="24"/>
          <w:szCs w:val="24"/>
        </w:rPr>
        <w:t xml:space="preserve">čl. </w:t>
      </w:r>
      <w:r w:rsidR="00986EBA">
        <w:rPr>
          <w:sz w:val="24"/>
          <w:szCs w:val="24"/>
        </w:rPr>
        <w:t>444</w:t>
      </w:r>
      <w:r w:rsidRPr="009E3173">
        <w:rPr>
          <w:sz w:val="24"/>
          <w:szCs w:val="24"/>
        </w:rPr>
        <w:t xml:space="preserve">. st. </w:t>
      </w:r>
      <w:r w:rsidR="00986EBA">
        <w:rPr>
          <w:sz w:val="24"/>
          <w:szCs w:val="24"/>
        </w:rPr>
        <w:t>2</w:t>
      </w:r>
      <w:r w:rsidRPr="009E3173">
        <w:rPr>
          <w:sz w:val="24"/>
          <w:szCs w:val="24"/>
        </w:rPr>
        <w:t>. Stečajnog zakona („Narodne novine“ broj 71/15, dalje: SZ).</w:t>
      </w:r>
    </w:p>
    <w:p w:rsidRDefault="00986EBA" w:rsidP="00B7508E" w:rsidR="00986EBA">
      <w:pPr>
        <w:ind w:firstLine="709"/>
        <w:jc w:val="both"/>
        <w:rPr>
          <w:sz w:val="24"/>
          <w:szCs w:val="24"/>
        </w:rPr>
      </w:pPr>
      <w:r w:rsidRPr="00986EBA">
        <w:rPr>
          <w:sz w:val="24"/>
          <w:szCs w:val="24"/>
        </w:rPr>
        <w:t xml:space="preserve">U prijedlogu za otvaranje stečajnog postupka se u bitnome navodi kako na dan 1. rujna 2015. dužnik u Očevidniku redoslijeda osnova za plaćanje ima evidentirane neizvršene osnove za plaćanje u neprekinutom razdoblju od 309 dana, u ukupnom iznosu od 4.806,67 kn, kao i da dužnik ima 1 zaposlenog. Osim toga, </w:t>
      </w:r>
      <w:r>
        <w:rPr>
          <w:sz w:val="24"/>
          <w:szCs w:val="24"/>
        </w:rPr>
        <w:t xml:space="preserve">Financijska agencija je uz podnesak od 9. veljače 2017. dostavila </w:t>
      </w:r>
      <w:r w:rsidRPr="00986EBA">
        <w:rPr>
          <w:sz w:val="24"/>
          <w:szCs w:val="24"/>
        </w:rPr>
        <w:t>Potvrd</w:t>
      </w:r>
      <w:r>
        <w:rPr>
          <w:sz w:val="24"/>
          <w:szCs w:val="24"/>
        </w:rPr>
        <w:t>u</w:t>
      </w:r>
      <w:r w:rsidRPr="00986EBA">
        <w:rPr>
          <w:sz w:val="24"/>
          <w:szCs w:val="24"/>
        </w:rPr>
        <w:t xml:space="preserve"> o neizvršenim osnovama za plaćanje </w:t>
      </w:r>
      <w:r>
        <w:rPr>
          <w:sz w:val="24"/>
          <w:szCs w:val="24"/>
        </w:rPr>
        <w:t xml:space="preserve">(list 4. spisa), </w:t>
      </w:r>
      <w:r w:rsidRPr="00986EBA">
        <w:rPr>
          <w:sz w:val="24"/>
          <w:szCs w:val="24"/>
        </w:rPr>
        <w:t xml:space="preserve">Očevidnik o redoslijedu plaćanja s obračunatom kamatom (list 6. – 16. spisa) </w:t>
      </w:r>
      <w:r>
        <w:rPr>
          <w:sz w:val="24"/>
          <w:szCs w:val="24"/>
        </w:rPr>
        <w:t>i obavijest o osiguranju sredstava za namirenje troškova stečajnog postupka (list 5. spisa).</w:t>
      </w:r>
    </w:p>
    <w:p w:rsidRDefault="000646F8" w:rsidP="00E25B65" w:rsidR="00E25B65" w:rsidRPr="000646F8">
      <w:pPr>
        <w:ind w:firstLine="709"/>
        <w:jc w:val="both"/>
        <w:rPr>
          <w:sz w:val="24"/>
          <w:szCs w:val="24"/>
        </w:rPr>
      </w:pPr>
      <w:r w:rsidRPr="000646F8">
        <w:rPr>
          <w:sz w:val="24"/>
          <w:szCs w:val="24"/>
        </w:rPr>
        <w:t xml:space="preserve">Ovaj sud je rješenjem od </w:t>
      </w:r>
      <w:r w:rsidR="00B7508E">
        <w:rPr>
          <w:sz w:val="24"/>
          <w:szCs w:val="24"/>
        </w:rPr>
        <w:t>1</w:t>
      </w:r>
      <w:r w:rsidR="00986EBA">
        <w:rPr>
          <w:sz w:val="24"/>
          <w:szCs w:val="24"/>
        </w:rPr>
        <w:t>4</w:t>
      </w:r>
      <w:r w:rsidRPr="000646F8">
        <w:rPr>
          <w:sz w:val="24"/>
          <w:szCs w:val="24"/>
        </w:rPr>
        <w:t>. veljače 2017. pokrenuo prethodni postupak nad dužnikom</w:t>
      </w:r>
      <w:r w:rsidR="00986EBA">
        <w:rPr>
          <w:sz w:val="24"/>
          <w:szCs w:val="24"/>
        </w:rPr>
        <w:t>.</w:t>
      </w:r>
    </w:p>
    <w:p w:rsidRDefault="00335165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lastRenderedPageBreak/>
        <w:t>O</w:t>
      </w:r>
      <w:r w:rsidR="00E25B65">
        <w:rPr>
          <w:sz w:val="24"/>
          <w:szCs w:val="24"/>
        </w:rPr>
        <w:t>dredb</w:t>
      </w:r>
      <w:r>
        <w:rPr>
          <w:sz w:val="24"/>
          <w:szCs w:val="24"/>
        </w:rPr>
        <w:t>om</w:t>
      </w:r>
      <w:r w:rsidR="00E25B65">
        <w:rPr>
          <w:sz w:val="24"/>
          <w:szCs w:val="24"/>
        </w:rPr>
        <w:t xml:space="preserve"> čl. 113. st.</w:t>
      </w:r>
      <w:r w:rsidR="00CD225D">
        <w:rPr>
          <w:sz w:val="24"/>
          <w:szCs w:val="24"/>
        </w:rPr>
        <w:t xml:space="preserve"> 1. SZ-a </w:t>
      </w:r>
      <w:r>
        <w:rPr>
          <w:sz w:val="24"/>
          <w:szCs w:val="24"/>
        </w:rPr>
        <w:t xml:space="preserve">propisano je da </w:t>
      </w:r>
      <w:r w:rsidR="00CD225D">
        <w:rPr>
          <w:sz w:val="24"/>
          <w:szCs w:val="24"/>
        </w:rPr>
        <w:t>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</w:t>
      </w:r>
      <w:r w:rsidR="00D03F41">
        <w:rPr>
          <w:sz w:val="24"/>
          <w:szCs w:val="24"/>
        </w:rPr>
        <w:t xml:space="preserve">o postojanje stečajnog razloga </w:t>
      </w:r>
      <w:r w:rsidR="00F9701A">
        <w:rPr>
          <w:sz w:val="24"/>
          <w:szCs w:val="24"/>
        </w:rPr>
        <w:t>i nepostojanje osoba za zastupanje po zakonu) ne podnesu prijedlog za otvaranje stečajnog postupka u</w:t>
      </w:r>
      <w:r w:rsidR="00D03F41">
        <w:rPr>
          <w:sz w:val="24"/>
          <w:szCs w:val="24"/>
        </w:rPr>
        <w:t xml:space="preserve"> propisanom roku, odnosno, bez odgode, a najkasnije 21 dan </w:t>
      </w:r>
      <w:r w:rsidR="00F9701A">
        <w:rPr>
          <w:sz w:val="24"/>
          <w:szCs w:val="24"/>
        </w:rPr>
        <w:t>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</w:t>
      </w:r>
      <w:r w:rsidR="00D03F41">
        <w:rPr>
          <w:sz w:val="24"/>
          <w:szCs w:val="24"/>
        </w:rPr>
        <w:t xml:space="preserve">), </w:t>
      </w:r>
      <w:r w:rsidR="00F9701A">
        <w:rPr>
          <w:sz w:val="24"/>
          <w:szCs w:val="24"/>
        </w:rPr>
        <w:t>sud će im po službenoj dužnosti</w:t>
      </w:r>
      <w:r w:rsidR="00D03F41">
        <w:rPr>
          <w:sz w:val="24"/>
          <w:szCs w:val="24"/>
        </w:rPr>
        <w:t xml:space="preserve"> u slučajevima iz članka 114. stavka 3. SZ-a (</w:t>
      </w:r>
      <w:r w:rsidR="00AF1047">
        <w:rPr>
          <w:sz w:val="24"/>
          <w:szCs w:val="24"/>
        </w:rPr>
        <w:t xml:space="preserve">tako i </w:t>
      </w:r>
      <w:r w:rsidR="00B65F4C">
        <w:rPr>
          <w:sz w:val="24"/>
          <w:szCs w:val="24"/>
        </w:rPr>
        <w:t>u slučaju kada</w:t>
      </w:r>
      <w:r w:rsidR="00AF1047">
        <w:rPr>
          <w:sz w:val="24"/>
          <w:szCs w:val="24"/>
        </w:rPr>
        <w:t xml:space="preserve"> Financijska agencija podnese prijedlog za otvaranje stečajnoga postupka na temelju odredbe čl. 110. st. 1. SZ-a </w:t>
      </w:r>
      <w:r w:rsidR="00C42888">
        <w:rPr>
          <w:sz w:val="24"/>
          <w:szCs w:val="24"/>
        </w:rPr>
        <w:t>u kojem slučaju nije dužna platiti predujam za namirenj</w:t>
      </w:r>
      <w:r w:rsidR="008A5CD3">
        <w:rPr>
          <w:sz w:val="24"/>
          <w:szCs w:val="24"/>
        </w:rPr>
        <w:t xml:space="preserve">e troškova stečajnoga postupka), </w:t>
      </w:r>
      <w:r w:rsidR="0013643E">
        <w:rPr>
          <w:sz w:val="24"/>
          <w:szCs w:val="24"/>
        </w:rPr>
        <w:t xml:space="preserve">naložiti plaćanje predujma za namirenje troškova stečajnog postupka u roku od </w:t>
      </w:r>
      <w:r w:rsidR="008A5CD3">
        <w:rPr>
          <w:sz w:val="24"/>
          <w:szCs w:val="24"/>
        </w:rPr>
        <w:t>osam (</w:t>
      </w:r>
      <w:r w:rsidR="0013643E">
        <w:rPr>
          <w:sz w:val="24"/>
          <w:szCs w:val="24"/>
        </w:rPr>
        <w:t>8</w:t>
      </w:r>
      <w:r w:rsidR="008A5CD3">
        <w:rPr>
          <w:sz w:val="24"/>
          <w:szCs w:val="24"/>
        </w:rPr>
        <w:t>)</w:t>
      </w:r>
      <w:r w:rsidR="0013643E">
        <w:rPr>
          <w:sz w:val="24"/>
          <w:szCs w:val="24"/>
        </w:rPr>
        <w:t xml:space="preserve"> dana.</w:t>
      </w:r>
      <w:r w:rsidR="00B65F4C">
        <w:rPr>
          <w:sz w:val="24"/>
          <w:szCs w:val="24"/>
        </w:rPr>
        <w:t xml:space="preserve"> Nadalje, o</w:t>
      </w:r>
      <w:r w:rsidR="00613E69">
        <w:rPr>
          <w:sz w:val="24"/>
          <w:szCs w:val="24"/>
        </w:rPr>
        <w:t>dredbom č</w:t>
      </w:r>
      <w:r w:rsidR="00CD225D">
        <w:rPr>
          <w:sz w:val="24"/>
          <w:szCs w:val="24"/>
        </w:rPr>
        <w:t>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</w:p>
    <w:p w:rsidRDefault="00A6427C" w:rsidP="00F46B71" w:rsidR="00F46B71">
      <w:pPr>
        <w:ind w:firstLine="708"/>
        <w:jc w:val="both"/>
        <w:rPr>
          <w:sz w:val="24"/>
          <w:szCs w:val="24"/>
        </w:rPr>
      </w:pPr>
      <w:r>
        <w:rPr>
          <w:sz w:val="24"/>
        </w:rPr>
        <w:t xml:space="preserve">Iz tvrdnji predlagatelja, koji vodi Očevidnik redoslijeda osnova za plaćanje, proizlazi da </w:t>
      </w:r>
      <w:r w:rsidR="00986EBA">
        <w:rPr>
          <w:sz w:val="24"/>
        </w:rPr>
        <w:t xml:space="preserve">je </w:t>
      </w:r>
      <w:r w:rsidR="00986EBA" w:rsidRPr="00986EBA">
        <w:rPr>
          <w:sz w:val="24"/>
          <w:szCs w:val="24"/>
        </w:rPr>
        <w:t>na dan 1. rujna 2015. dužnik u Očevidniku redoslijeda osnova za plaćanje ima</w:t>
      </w:r>
      <w:r w:rsidR="00986EBA">
        <w:rPr>
          <w:sz w:val="24"/>
          <w:szCs w:val="24"/>
        </w:rPr>
        <w:t>o</w:t>
      </w:r>
      <w:r w:rsidR="00986EBA" w:rsidRPr="00986EBA">
        <w:rPr>
          <w:sz w:val="24"/>
          <w:szCs w:val="24"/>
        </w:rPr>
        <w:t xml:space="preserve"> evidentirane neizvršene osnove za plaćanje u neprekinutom razdoblju od 309 dana, u ukupnom iznosu od 4.806,67 kn</w:t>
      </w:r>
      <w:r w:rsidR="00986EBA">
        <w:rPr>
          <w:sz w:val="24"/>
          <w:szCs w:val="24"/>
        </w:rPr>
        <w:t xml:space="preserve">. </w:t>
      </w:r>
      <w:r>
        <w:rPr>
          <w:sz w:val="24"/>
        </w:rPr>
        <w:t xml:space="preserve">Nadalje, </w:t>
      </w:r>
      <w:r w:rsidRPr="00B7508E">
        <w:rPr>
          <w:sz w:val="24"/>
          <w:szCs w:val="24"/>
        </w:rPr>
        <w:t xml:space="preserve">iz Potvrde o neizvršenim osnovama za plaćanje od </w:t>
      </w:r>
      <w:r w:rsidR="00986EBA">
        <w:rPr>
          <w:sz w:val="24"/>
          <w:szCs w:val="24"/>
        </w:rPr>
        <w:t>8. veljače 2017. (list 4</w:t>
      </w:r>
      <w:r w:rsidRPr="00B7508E">
        <w:rPr>
          <w:sz w:val="24"/>
          <w:szCs w:val="24"/>
        </w:rPr>
        <w:t>. spisa)</w:t>
      </w:r>
      <w:r w:rsidR="00986EBA">
        <w:rPr>
          <w:sz w:val="24"/>
          <w:szCs w:val="24"/>
        </w:rPr>
        <w:t xml:space="preserve"> i Očevidnika o redoslijedu plaćanja s obračunato</w:t>
      </w:r>
      <w:r w:rsidR="00CC47D8">
        <w:rPr>
          <w:sz w:val="24"/>
          <w:szCs w:val="24"/>
        </w:rPr>
        <w:t>m kamatom (list 6.- 16. spisa)</w:t>
      </w:r>
      <w:r w:rsidRPr="00B7508E">
        <w:rPr>
          <w:sz w:val="24"/>
          <w:szCs w:val="24"/>
        </w:rPr>
        <w:t xml:space="preserve"> proizlazi da </w:t>
      </w:r>
      <w:r>
        <w:rPr>
          <w:sz w:val="24"/>
          <w:szCs w:val="24"/>
        </w:rPr>
        <w:t xml:space="preserve">na dan 8. veljače 2017. </w:t>
      </w:r>
      <w:r w:rsidRPr="00B7508E">
        <w:rPr>
          <w:sz w:val="24"/>
          <w:szCs w:val="24"/>
        </w:rPr>
        <w:t xml:space="preserve">dužnik ima evidentirane neizvršene osnove za plaćanje u neprekinutom razdoblju od </w:t>
      </w:r>
      <w:r w:rsidR="00986EBA">
        <w:rPr>
          <w:sz w:val="24"/>
          <w:szCs w:val="24"/>
        </w:rPr>
        <w:t>834</w:t>
      </w:r>
      <w:r w:rsidRPr="00B7508E">
        <w:rPr>
          <w:sz w:val="24"/>
          <w:szCs w:val="24"/>
        </w:rPr>
        <w:t xml:space="preserve"> dana</w:t>
      </w:r>
      <w:r w:rsidR="00CC47D8">
        <w:rPr>
          <w:sz w:val="24"/>
          <w:szCs w:val="24"/>
        </w:rPr>
        <w:t>, u ukupnom iznosu od 56.788,97 kn.</w:t>
      </w:r>
      <w:r w:rsidR="0001423D">
        <w:rPr>
          <w:sz w:val="24"/>
          <w:szCs w:val="24"/>
        </w:rPr>
        <w:t xml:space="preserve"> </w:t>
      </w:r>
      <w:r w:rsidR="00694507">
        <w:rPr>
          <w:sz w:val="24"/>
        </w:rPr>
        <w:t xml:space="preserve">Iz navedenog pak nadalje proizlazi kako </w:t>
      </w:r>
      <w:r w:rsidR="00C40DDD">
        <w:rPr>
          <w:sz w:val="24"/>
        </w:rPr>
        <w:t>osoba</w:t>
      </w:r>
      <w:r w:rsidR="00FC5F00">
        <w:rPr>
          <w:sz w:val="24"/>
        </w:rPr>
        <w:t xml:space="preserve"> ovlaštena</w:t>
      </w:r>
      <w:r w:rsidR="00C40DDD">
        <w:rPr>
          <w:sz w:val="24"/>
        </w:rPr>
        <w:t xml:space="preserve"> za zastupanje dužnika po zakonu nije u roku od 21 dana od dana nastanka stečajnog razloga</w:t>
      </w:r>
      <w:r w:rsidR="00694507">
        <w:rPr>
          <w:sz w:val="24"/>
        </w:rPr>
        <w:t xml:space="preserve"> </w:t>
      </w:r>
      <w:r w:rsidR="00B549CB">
        <w:rPr>
          <w:sz w:val="24"/>
        </w:rPr>
        <w:t>(čl. 6. st. 2. t. 1. SZ)</w:t>
      </w:r>
      <w:r w:rsidR="00406A3C">
        <w:rPr>
          <w:sz w:val="24"/>
        </w:rPr>
        <w:t xml:space="preserve"> </w:t>
      </w:r>
      <w:r w:rsidR="00C40DDD">
        <w:rPr>
          <w:sz w:val="24"/>
        </w:rPr>
        <w:t>podnijela prijedlog za otvaranje stečajnog postupka</w:t>
      </w:r>
      <w:r w:rsidR="00FC5F00">
        <w:rPr>
          <w:sz w:val="24"/>
        </w:rPr>
        <w:t xml:space="preserve"> </w:t>
      </w:r>
      <w:r w:rsidR="006C47A9">
        <w:rPr>
          <w:sz w:val="24"/>
        </w:rPr>
        <w:t xml:space="preserve">što je bila dužna učiniti u skladu s odredbom čl. 110. </w:t>
      </w:r>
      <w:r w:rsidR="00CC47D8">
        <w:rPr>
          <w:sz w:val="24"/>
        </w:rPr>
        <w:t xml:space="preserve">      </w:t>
      </w:r>
      <w:r w:rsidR="006C47A9">
        <w:rPr>
          <w:sz w:val="24"/>
        </w:rPr>
        <w:t xml:space="preserve">st. 2. SZ-a. </w:t>
      </w:r>
      <w:r w:rsidR="002975FA">
        <w:rPr>
          <w:sz w:val="24"/>
        </w:rPr>
        <w:t xml:space="preserve">Osim toga, Financijska agencija </w:t>
      </w:r>
      <w:r w:rsidR="00B34E86">
        <w:rPr>
          <w:sz w:val="24"/>
        </w:rPr>
        <w:t xml:space="preserve">je u konkretnom slučaju podnijela prijedlog za otvaranje stečajnog postupka na temelju odredbe čl. 110. st. 1. SZ-a zbog čega </w:t>
      </w:r>
      <w:r w:rsidR="002975FA">
        <w:rPr>
          <w:sz w:val="24"/>
        </w:rPr>
        <w:t xml:space="preserve">nije dužna platiti predujam za namirenje </w:t>
      </w:r>
      <w:r w:rsidR="00B34E86">
        <w:rPr>
          <w:sz w:val="24"/>
        </w:rPr>
        <w:t xml:space="preserve">troškova stečajnog postupka u skladu s odredbom čl. 114. st. 3. t. 2. SZ-a. Konačno, iz obavijesti Financijske agencije </w:t>
      </w:r>
      <w:r w:rsidR="00CE2530">
        <w:rPr>
          <w:sz w:val="24"/>
        </w:rPr>
        <w:t xml:space="preserve">(čl. 112. st. 5. SZ) </w:t>
      </w:r>
      <w:r w:rsidR="00B34E86">
        <w:rPr>
          <w:sz w:val="24"/>
        </w:rPr>
        <w:t xml:space="preserve">proizlazi kako u konkretnom slučaju </w:t>
      </w:r>
      <w:r w:rsidR="002975FA">
        <w:rPr>
          <w:sz w:val="24"/>
        </w:rPr>
        <w:t>nisu osigurana sredstva za namirenje troškova stečajnoga postupka</w:t>
      </w:r>
      <w:r w:rsidR="00AE3124">
        <w:rPr>
          <w:sz w:val="24"/>
        </w:rPr>
        <w:t xml:space="preserve"> (list 5. spisa)</w:t>
      </w:r>
      <w:r w:rsidR="002975FA">
        <w:rPr>
          <w:sz w:val="24"/>
        </w:rPr>
        <w:t xml:space="preserve">. </w:t>
      </w:r>
      <w:r w:rsidR="00543245">
        <w:rPr>
          <w:sz w:val="24"/>
        </w:rPr>
        <w:t xml:space="preserve">Uzevši u obzir navedeno, sud je, na temelju odredbe čl. 113. st. 1. SZ-a, </w:t>
      </w:r>
      <w:r w:rsidR="00F46B71">
        <w:rPr>
          <w:sz w:val="24"/>
          <w:szCs w:val="24"/>
        </w:rPr>
        <w:t>naložio osobi ovlaštenoj za zastupanje dužnika plaćanje predujma za namirenje troškova stečajnog postupka</w:t>
      </w:r>
      <w:r w:rsidR="00FD1D9C">
        <w:rPr>
          <w:sz w:val="24"/>
          <w:szCs w:val="24"/>
        </w:rPr>
        <w:t xml:space="preserve"> u iznosu od 1.000,00 kn koji je propisan odredbom čl. 114. st. 1. SZ-a (točka I. izreke ovog rješenja).</w:t>
      </w:r>
    </w:p>
    <w:p w:rsidRDefault="00242C24" w:rsidP="0001423D" w:rsidR="00181F3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rješenja temelji se na odredbi čl. 113. st. </w:t>
      </w:r>
      <w:r w:rsidR="00E4014F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r w:rsidR="00D73BC3">
        <w:rPr>
          <w:sz w:val="24"/>
          <w:szCs w:val="24"/>
        </w:rPr>
        <w:t xml:space="preserve"> </w:t>
      </w:r>
      <w:r>
        <w:rPr>
          <w:sz w:val="24"/>
          <w:szCs w:val="24"/>
        </w:rPr>
        <w:t>SZ-a.</w:t>
      </w: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7A4312">
        <w:rPr>
          <w:sz w:val="24"/>
        </w:rPr>
        <w:t>1</w:t>
      </w:r>
      <w:r w:rsidR="000F3539">
        <w:rPr>
          <w:sz w:val="24"/>
        </w:rPr>
        <w:t>4</w:t>
      </w:r>
      <w:r w:rsidR="00C42E26">
        <w:rPr>
          <w:sz w:val="24"/>
        </w:rPr>
        <w:t>. veljače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r>
        <w:rPr>
          <w:sz w:val="24"/>
        </w:rPr>
        <w:t>mr.sc. Ivana Koštarić Fegeš</w:t>
      </w:r>
      <w:r w:rsidR="00B90F24">
        <w:rPr>
          <w:sz w:val="24"/>
        </w:rPr>
        <w:t>, v.r.</w:t>
      </w: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B90F24" w:rsidP="00B90F24" w:rsidR="00B90F24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B90F24" w:rsidP="00B90F24" w:rsidR="008979AC" w:rsidRPr="008A0616">
      <w:pPr>
        <w:jc w:val="both"/>
        <w:rPr>
          <w:sz w:val="24"/>
        </w:rPr>
      </w:pPr>
      <w:r>
        <w:rPr>
          <w:sz w:val="24"/>
          <w:szCs w:val="24"/>
        </w:rPr>
        <w:t>Petra Čiček</w:t>
      </w:r>
    </w:p>
    <w:sectPr w:rsidSect="00491CF2" w:rsidR="008979AC" w:rsidRPr="008A0616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B90F24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0F3539">
      <w:rPr>
        <w:sz w:val="24"/>
        <w:szCs w:val="24"/>
      </w:rPr>
      <w:t>1980</w:t>
    </w:r>
    <w:r w:rsidR="00DA6CA0">
      <w:rPr>
        <w:sz w:val="24"/>
        <w:szCs w:val="24"/>
      </w:rPr>
      <w:t>/1</w:t>
    </w:r>
    <w:r>
      <w:rPr>
        <w:sz w:val="24"/>
        <w:szCs w:val="24"/>
      </w:rPr>
      <w:t>6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423D"/>
    <w:rsid w:val="00027E66"/>
    <w:rsid w:val="00055DD4"/>
    <w:rsid w:val="000646F8"/>
    <w:rsid w:val="00074771"/>
    <w:rsid w:val="000921AE"/>
    <w:rsid w:val="00095973"/>
    <w:rsid w:val="000A487A"/>
    <w:rsid w:val="000C40E3"/>
    <w:rsid w:val="000F3539"/>
    <w:rsid w:val="001048F4"/>
    <w:rsid w:val="00135A44"/>
    <w:rsid w:val="0013643E"/>
    <w:rsid w:val="00136566"/>
    <w:rsid w:val="00140662"/>
    <w:rsid w:val="0014387B"/>
    <w:rsid w:val="00155CD9"/>
    <w:rsid w:val="00161012"/>
    <w:rsid w:val="001747B2"/>
    <w:rsid w:val="00180B86"/>
    <w:rsid w:val="00181F38"/>
    <w:rsid w:val="001B5B36"/>
    <w:rsid w:val="001B5F6C"/>
    <w:rsid w:val="001B7669"/>
    <w:rsid w:val="001C17FC"/>
    <w:rsid w:val="001E53FF"/>
    <w:rsid w:val="001F1E1B"/>
    <w:rsid w:val="00202D07"/>
    <w:rsid w:val="0021367A"/>
    <w:rsid w:val="002265A1"/>
    <w:rsid w:val="00240545"/>
    <w:rsid w:val="00242C24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975FA"/>
    <w:rsid w:val="002B17BF"/>
    <w:rsid w:val="002B1D7A"/>
    <w:rsid w:val="002B6D27"/>
    <w:rsid w:val="002B6F33"/>
    <w:rsid w:val="002D1AF1"/>
    <w:rsid w:val="002D6302"/>
    <w:rsid w:val="002E7A22"/>
    <w:rsid w:val="002F7B72"/>
    <w:rsid w:val="003006E7"/>
    <w:rsid w:val="00300F24"/>
    <w:rsid w:val="00304139"/>
    <w:rsid w:val="003102CF"/>
    <w:rsid w:val="00327920"/>
    <w:rsid w:val="00330388"/>
    <w:rsid w:val="00331898"/>
    <w:rsid w:val="00335165"/>
    <w:rsid w:val="00354CB6"/>
    <w:rsid w:val="00361018"/>
    <w:rsid w:val="0036221F"/>
    <w:rsid w:val="0037505D"/>
    <w:rsid w:val="00397B61"/>
    <w:rsid w:val="003C1D9D"/>
    <w:rsid w:val="003E0069"/>
    <w:rsid w:val="00406A3C"/>
    <w:rsid w:val="00426703"/>
    <w:rsid w:val="0046008A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C2502"/>
    <w:rsid w:val="004D1605"/>
    <w:rsid w:val="004D5C6D"/>
    <w:rsid w:val="004E1140"/>
    <w:rsid w:val="004E1F91"/>
    <w:rsid w:val="004F1C11"/>
    <w:rsid w:val="00500D56"/>
    <w:rsid w:val="00510B72"/>
    <w:rsid w:val="00525878"/>
    <w:rsid w:val="005372D7"/>
    <w:rsid w:val="005402C0"/>
    <w:rsid w:val="00543245"/>
    <w:rsid w:val="0056060C"/>
    <w:rsid w:val="00570C57"/>
    <w:rsid w:val="005A4711"/>
    <w:rsid w:val="005E3E61"/>
    <w:rsid w:val="005E7C19"/>
    <w:rsid w:val="00611026"/>
    <w:rsid w:val="00613E69"/>
    <w:rsid w:val="00627C30"/>
    <w:rsid w:val="00644BF3"/>
    <w:rsid w:val="00683F41"/>
    <w:rsid w:val="00687EF0"/>
    <w:rsid w:val="00694507"/>
    <w:rsid w:val="006A1915"/>
    <w:rsid w:val="006B2630"/>
    <w:rsid w:val="006B5CBF"/>
    <w:rsid w:val="006B70FB"/>
    <w:rsid w:val="006C47A9"/>
    <w:rsid w:val="006C6CA6"/>
    <w:rsid w:val="006D375E"/>
    <w:rsid w:val="006D5F20"/>
    <w:rsid w:val="006E0DEA"/>
    <w:rsid w:val="006E495A"/>
    <w:rsid w:val="00713FA8"/>
    <w:rsid w:val="00734DB3"/>
    <w:rsid w:val="00746F8C"/>
    <w:rsid w:val="00752674"/>
    <w:rsid w:val="007540E1"/>
    <w:rsid w:val="00756DBA"/>
    <w:rsid w:val="00763D4F"/>
    <w:rsid w:val="00793CFC"/>
    <w:rsid w:val="007A4312"/>
    <w:rsid w:val="007E15FF"/>
    <w:rsid w:val="0080172B"/>
    <w:rsid w:val="00831448"/>
    <w:rsid w:val="008375F1"/>
    <w:rsid w:val="00841524"/>
    <w:rsid w:val="00852F2B"/>
    <w:rsid w:val="008751FB"/>
    <w:rsid w:val="00884822"/>
    <w:rsid w:val="00897588"/>
    <w:rsid w:val="008979AC"/>
    <w:rsid w:val="008A0616"/>
    <w:rsid w:val="008A5CD3"/>
    <w:rsid w:val="008B5EF8"/>
    <w:rsid w:val="008C1325"/>
    <w:rsid w:val="008C1695"/>
    <w:rsid w:val="008E09C8"/>
    <w:rsid w:val="008F2517"/>
    <w:rsid w:val="008F512C"/>
    <w:rsid w:val="008F707F"/>
    <w:rsid w:val="00902E7D"/>
    <w:rsid w:val="00906A76"/>
    <w:rsid w:val="00916B77"/>
    <w:rsid w:val="009273AD"/>
    <w:rsid w:val="00927A0E"/>
    <w:rsid w:val="00947634"/>
    <w:rsid w:val="00981FFB"/>
    <w:rsid w:val="00986EBA"/>
    <w:rsid w:val="009921CE"/>
    <w:rsid w:val="00993E50"/>
    <w:rsid w:val="00995863"/>
    <w:rsid w:val="009A5A5E"/>
    <w:rsid w:val="009D727E"/>
    <w:rsid w:val="009E2E16"/>
    <w:rsid w:val="009E3173"/>
    <w:rsid w:val="009E34A3"/>
    <w:rsid w:val="00A04802"/>
    <w:rsid w:val="00A118F5"/>
    <w:rsid w:val="00A221A7"/>
    <w:rsid w:val="00A264BF"/>
    <w:rsid w:val="00A327C2"/>
    <w:rsid w:val="00A35B1E"/>
    <w:rsid w:val="00A42F2F"/>
    <w:rsid w:val="00A625BD"/>
    <w:rsid w:val="00A63C2D"/>
    <w:rsid w:val="00A6427C"/>
    <w:rsid w:val="00A839C3"/>
    <w:rsid w:val="00A93D80"/>
    <w:rsid w:val="00A9635E"/>
    <w:rsid w:val="00A9669C"/>
    <w:rsid w:val="00A97AAC"/>
    <w:rsid w:val="00AC2EFA"/>
    <w:rsid w:val="00AE3124"/>
    <w:rsid w:val="00AE48DE"/>
    <w:rsid w:val="00AF1047"/>
    <w:rsid w:val="00B02445"/>
    <w:rsid w:val="00B06B1E"/>
    <w:rsid w:val="00B10919"/>
    <w:rsid w:val="00B10FA9"/>
    <w:rsid w:val="00B263D5"/>
    <w:rsid w:val="00B34E86"/>
    <w:rsid w:val="00B35394"/>
    <w:rsid w:val="00B549CB"/>
    <w:rsid w:val="00B651CD"/>
    <w:rsid w:val="00B65F4C"/>
    <w:rsid w:val="00B7508E"/>
    <w:rsid w:val="00B83B46"/>
    <w:rsid w:val="00B90F24"/>
    <w:rsid w:val="00B91E9B"/>
    <w:rsid w:val="00BA1C77"/>
    <w:rsid w:val="00BB59E2"/>
    <w:rsid w:val="00BB6B92"/>
    <w:rsid w:val="00BB7AD5"/>
    <w:rsid w:val="00BC0BA4"/>
    <w:rsid w:val="00BD2041"/>
    <w:rsid w:val="00BE572C"/>
    <w:rsid w:val="00C029A5"/>
    <w:rsid w:val="00C135E1"/>
    <w:rsid w:val="00C40DDD"/>
    <w:rsid w:val="00C42888"/>
    <w:rsid w:val="00C42E26"/>
    <w:rsid w:val="00C505B4"/>
    <w:rsid w:val="00C63CC4"/>
    <w:rsid w:val="00C95D9C"/>
    <w:rsid w:val="00CA1177"/>
    <w:rsid w:val="00CA61B0"/>
    <w:rsid w:val="00CB0997"/>
    <w:rsid w:val="00CC47D8"/>
    <w:rsid w:val="00CD225D"/>
    <w:rsid w:val="00CE0924"/>
    <w:rsid w:val="00CE20DC"/>
    <w:rsid w:val="00CE2530"/>
    <w:rsid w:val="00CE6F30"/>
    <w:rsid w:val="00D03F41"/>
    <w:rsid w:val="00D0499D"/>
    <w:rsid w:val="00D1480C"/>
    <w:rsid w:val="00D31553"/>
    <w:rsid w:val="00D63ED2"/>
    <w:rsid w:val="00D71FD5"/>
    <w:rsid w:val="00D73BC3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4718"/>
    <w:rsid w:val="00E25B65"/>
    <w:rsid w:val="00E4014F"/>
    <w:rsid w:val="00E52B02"/>
    <w:rsid w:val="00E60A3E"/>
    <w:rsid w:val="00E75D49"/>
    <w:rsid w:val="00E81D9B"/>
    <w:rsid w:val="00E844B5"/>
    <w:rsid w:val="00E9666B"/>
    <w:rsid w:val="00EA173B"/>
    <w:rsid w:val="00EA5223"/>
    <w:rsid w:val="00EA5655"/>
    <w:rsid w:val="00EB69EE"/>
    <w:rsid w:val="00EC10D6"/>
    <w:rsid w:val="00EC3C1C"/>
    <w:rsid w:val="00EE0EBA"/>
    <w:rsid w:val="00EE21E0"/>
    <w:rsid w:val="00EE2734"/>
    <w:rsid w:val="00EF00CF"/>
    <w:rsid w:val="00EF0970"/>
    <w:rsid w:val="00F13E37"/>
    <w:rsid w:val="00F36F0F"/>
    <w:rsid w:val="00F445D9"/>
    <w:rsid w:val="00F46B71"/>
    <w:rsid w:val="00F5123B"/>
    <w:rsid w:val="00F54044"/>
    <w:rsid w:val="00F632E1"/>
    <w:rsid w:val="00F65CAA"/>
    <w:rsid w:val="00F720CE"/>
    <w:rsid w:val="00F746B4"/>
    <w:rsid w:val="00F76963"/>
    <w:rsid w:val="00F76D90"/>
    <w:rsid w:val="00F9701A"/>
    <w:rsid w:val="00FB25DC"/>
    <w:rsid w:val="00FB65BA"/>
    <w:rsid w:val="00FC5F00"/>
    <w:rsid w:val="00FD1D9C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3006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06E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06E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06E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06E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3006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06E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06E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06E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06E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St-1980/2016-5</izvorni_sadrzaj>
    <derivirana_varijabla naziv="DomainObject.Oznaka_1">St-1980/2016-5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1980</izvorni_sadrzaj>
    <derivirana_varijabla naziv="DomainObject.Predmet.Broj_1">1980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St-1980/2016</izvorni_sadrzaj>
    <derivirana_varijabla naziv="DomainObject.Predmet.OznakaBroj_1">St-1980/2016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J.B. PATELA j.d.o.o.</izvorni_sadrzaj>
    <derivirana_varijabla naziv="DomainObject.Predmet.ProtustrankaFormated_1">  J.B. PATELA j.d.o.o.</derivirana_varijabla>
  </DomainObject.Predmet.ProtustrankaFormated>
  <DomainObject.Predmet.ProtustrankaFormatedOIB>
    <izvorni_sadrzaj>  J.B. PATELA j.d.o.o., OIB 02310817920</izvorni_sadrzaj>
    <derivirana_varijabla naziv="DomainObject.Predmet.ProtustrankaFormatedOIB_1">  J.B. PATELA j.d.o.o., OIB 02310817920</derivirana_varijabla>
  </DomainObject.Predmet.ProtustrankaFormatedOIB>
  <DomainObject.Predmet.ProtustrankaFormatedWithAdress>
    <izvorni_sadrzaj> J.B. PATELA j.d.o.o., Jagodnjak 1, 10000 Zagreb</izvorni_sadrzaj>
    <derivirana_varijabla naziv="DomainObject.Predmet.ProtustrankaFormatedWithAdress_1"> J.B. PATELA j.d.o.o., Jagodnjak 1, 10000 Zagreb</derivirana_varijabla>
  </DomainObject.Predmet.ProtustrankaFormatedWithAdress>
  <DomainObject.Predmet.ProtustrankaFormatedWithAdressOIB>
    <izvorni_sadrzaj> J.B. PATELA j.d.o.o., OIB 02310817920, Jagodnjak 1, 10000 Zagreb</izvorni_sadrzaj>
    <derivirana_varijabla naziv="DomainObject.Predmet.ProtustrankaFormatedWithAdressOIB_1"> J.B. PATELA j.d.o.o., OIB 02310817920, Jagodnjak 1, 10000 Zagreb</derivirana_varijabla>
  </DomainObject.Predmet.ProtustrankaFormatedWithAdressOIB>
  <DomainObject.Predmet.ProtustrankaWithAdress>
    <izvorni_sadrzaj>J.B. PATELA j.d.o.o. Jagodnjak 1, 10000 Zagreb</izvorni_sadrzaj>
    <derivirana_varijabla naziv="DomainObject.Predmet.ProtustrankaWithAdress_1">J.B. PATELA j.d.o.o. Jagodnjak 1, 10000 Zagreb</derivirana_varijabla>
  </DomainObject.Predmet.ProtustrankaWithAdress>
  <DomainObject.Predmet.ProtustrankaWithAdressOIB>
    <izvorni_sadrzaj>J.B. PATELA j.d.o.o., OIB 02310817920, Jagodnjak 1, 10000 Zagreb</izvorni_sadrzaj>
    <derivirana_varijabla naziv="DomainObject.Predmet.ProtustrankaWithAdressOIB_1">J.B. PATELA j.d.o.o., OIB 02310817920, Jagodnjak 1, 10000 Zagreb</derivirana_varijabla>
  </DomainObject.Predmet.ProtustrankaWithAdressOIB>
  <DomainObject.Predmet.ProtustrankaNazivFormated>
    <izvorni_sadrzaj>J.B. PATELA j.d.o.o.</izvorni_sadrzaj>
    <derivirana_varijabla naziv="DomainObject.Predmet.ProtustrankaNazivFormated_1">J.B. PATELA j.d.o.o.</derivirana_varijabla>
  </DomainObject.Predmet.ProtustrankaNazivFormated>
  <DomainObject.Predmet.ProtustrankaNazivFormatedOIB>
    <izvorni_sadrzaj>J.B. PATELA j.d.o.o., OIB 02310817920</izvorni_sadrzaj>
    <derivirana_varijabla naziv="DomainObject.Predmet.ProtustrankaNazivFormatedOIB_1">J.B. PATELA j.d.o.o., OIB 02310817920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J.B. PATELA j.d.o.o.</item>
    </izvorni_sadrzaj>
    <derivirana_varijabla naziv="DomainObject.Predmet.ProtuStrankaListFormated_1">
      <item>J.B. PATELA j.d.o.o.</item>
    </derivirana_varijabla>
  </DomainObject.Predmet.ProtuStrankaListFormated>
  <DomainObject.Predmet.ProtuStrankaListFormatedOIB>
    <izvorni_sadrzaj>
      <item>J.B. PATELA j.d.o.o., OIB 02310817920</item>
    </izvorni_sadrzaj>
    <derivirana_varijabla naziv="DomainObject.Predmet.ProtuStrankaListFormatedOIB_1">
      <item>J.B. PATELA j.d.o.o., OIB 02310817920</item>
    </derivirana_varijabla>
  </DomainObject.Predmet.ProtuStrankaListFormatedOIB>
  <DomainObject.Predmet.ProtuStrankaListFormatedWithAdress>
    <izvorni_sadrzaj>
      <item>J.B. PATELA j.d.o.o., Jagodnjak 1, 10000 Zagreb</item>
    </izvorni_sadrzaj>
    <derivirana_varijabla naziv="DomainObject.Predmet.ProtuStrankaListFormatedWithAdress_1">
      <item>J.B. PATELA j.d.o.o., Jagodnjak 1, 10000 Zagreb</item>
    </derivirana_varijabla>
  </DomainObject.Predmet.ProtuStrankaListFormatedWithAdress>
  <DomainObject.Predmet.ProtuStrankaListFormatedWithAdressOIB>
    <izvorni_sadrzaj>
      <item>J.B. PATELA j.d.o.o., OIB 02310817920, Jagodnjak 1, 10000 Zagreb</item>
    </izvorni_sadrzaj>
    <derivirana_varijabla naziv="DomainObject.Predmet.ProtuStrankaListFormatedWithAdressOIB_1">
      <item>J.B. PATELA j.d.o.o., OIB 02310817920, Jagodnjak 1, 10000 Zagreb</item>
    </derivirana_varijabla>
  </DomainObject.Predmet.ProtuStrankaListFormatedWithAdressOIB>
  <DomainObject.Predmet.ProtuStrankaListNazivFormated>
    <izvorni_sadrzaj>
      <item>J.B. PATELA j.d.o.o.</item>
    </izvorni_sadrzaj>
    <derivirana_varijabla naziv="DomainObject.Predmet.ProtuStrankaListNazivFormated_1">
      <item>J.B. PATELA j.d.o.o.</item>
    </derivirana_varijabla>
  </DomainObject.Predmet.ProtuStrankaListNazivFormated>
  <DomainObject.Predmet.ProtuStrankaListNazivFormatedOIB>
    <izvorni_sadrzaj>
      <item>J.B. PATELA j.d.o.o., OIB 02310817920</item>
    </izvorni_sadrzaj>
    <derivirana_varijabla naziv="DomainObject.Predmet.ProtuStrankaListNazivFormatedOIB_1">
      <item>J.B. PATELA j.d.o.o., OIB 02310817920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>St-1980/2016-5</izvorni_sadrzaj>
    <derivirana_varijabla naziv="DomainObject.PoslovniBrojDokumenta_1">St-1980/2016-5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J.B. PATELA j.d.o.o.</izvorni_sadrzaj>
    <derivirana_varijabla naziv="DomainObject.Predmet.ProtustrankaIDrugi_1">J.B. PATELA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J.B. PATELA j.d.o.o., OIB 02310817920, Jagodnjak 1, 10000 Zagreb</izvorni_sadrzaj>
    <derivirana_varijabla naziv="DomainObject.Predmet.ProtustrankaIDrugiAdressOIB_1">J.B. PATELA j.d.o.o., OIB 02310817920, Jagodnjak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J.B. PATELA j.d.o.o.</item>
    </izvorni_sadrzaj>
    <derivirana_varijabla naziv="DomainObject.Predmet.SudioniciListNaziv_1">
      <item>FINA Regionalni centar Zagreb</item>
      <item>J.B. PATELA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J.B. PATELA j.d.o.o., OIB 02310817920, Jagodnjak 1,10000 Zagreb</item>
    </izvorni_sadrzaj>
    <derivirana_varijabla naziv="DomainObject.Predmet.SudioniciListAdressOIB_1">
      <item>FINA Regionalni centar Zagreb, OIB 85821130368, Trg svibanjskih žrtava 1995. 1,10000 Zagreb</item>
      <item>J.B. PATELA j.d.o.o., OIB 02310817920, Jagodnjak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02310817920</item>
    </izvorni_sadrzaj>
    <derivirana_varijabla naziv="DomainObject.Predmet.SudioniciListNazivOIB_1">
      <item>, OIB 85821130368</item>
      <item>, OIB 02310817920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820</properties:Words>
  <properties:Characters>4314</properties:Characters>
  <properties:Lines>93</properties:Lines>
  <properties:Paragraphs>25</properties:Paragraphs>
  <properties:TotalTime>28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2017-02-03T14:29:00Z</dcterms:created>
  <dc:creator>ilukac</dc:creator>
  <cp:lastModifiedBy>Petra Čiček</cp:lastModifiedBy>
  <cp:lastPrinted>2017-02-14T08:19:00Z</cp:lastPrinted>
  <dcterms:modified xmlns:xsi="http://www.w3.org/2001/XMLSchema-instance" xsi:type="dcterms:W3CDTF">2017-02-14T08:19:00Z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St-1980/2016-5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