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ee9e" w14:paraId="b2cee9e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