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ca75" w14:paraId="1baca75" w:rsidRDefault="008A660D" w:rsidP="008A660D" w:rsidR="008A660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8A660D" w:rsidP="008A660D" w:rsidR="008A660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3/St-655/2017-17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8A660D" w:rsidP="008A660D" w:rsidR="008A660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A660D" w:rsidP="008A660D" w:rsidR="008A660D">
      <w:pPr>
        <w:ind w:firstLine="708"/>
        <w:jc w:val="both"/>
        <w:rPr>
          <w:color w:val="222222"/>
        </w:rPr>
      </w:pPr>
    </w:p>
    <w:p w:rsidRDefault="008A660D" w:rsidP="008A660D" w:rsidR="008A660D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BIOMASSE PRODUCT j.d.o.o. za trgovinu i usluge, Radovanje, Radovanje 96, OIB: 11011285304,</w:t>
      </w:r>
      <w:r>
        <w:rPr>
          <w:color w:val="222222"/>
        </w:rPr>
        <w:t xml:space="preserve"> 5. listopada 2017.</w:t>
      </w:r>
    </w:p>
    <w:p w:rsidRDefault="008A660D" w:rsidP="008A660D" w:rsidR="008A660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8A660D" w:rsidP="008A660D" w:rsidR="008A660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7. studenog 2017. u 9,00 sati, soba 73, III kat, Stalna služba u Slavonskom Brodu, Trg pobjede 13, Slavonski Brod.</w:t>
      </w:r>
    </w:p>
    <w:p w:rsidRDefault="008A660D" w:rsidP="008A660D" w:rsidR="008A660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Zvonko Dimitrijević iz Radovanja, Radovanje 96 </w:t>
      </w:r>
      <w:r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A660D" w:rsidP="008A660D" w:rsidR="008A660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</w:rPr>
        <w:t>St-655/2017</w:t>
      </w:r>
      <w:r>
        <w:rPr>
          <w:color w:val="2222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8A660D" w:rsidP="008A660D" w:rsidR="008A660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8A660D" w:rsidP="008A660D" w:rsidR="008A660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skraćenog stečaja nad dužnikom. Stoga je odlučeno kao u izreci, te je određeno ročište radi utvrđenja činjenica vezanih za odluku suda o otvaranju stečajnog postupka nad dužnikom. </w:t>
      </w:r>
    </w:p>
    <w:p w:rsidRDefault="008A660D" w:rsidP="008A660D" w:rsidR="008A660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5. listopada 2017.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  <w:rPr>
          <w:color w:val="222222"/>
        </w:rPr>
      </w:pPr>
    </w:p>
    <w:p w:rsidRDefault="008A660D" w:rsidP="008A660D" w:rsidR="008A660D">
      <w:pPr>
        <w:spacing w:beforeAutospacing="true" w:before="100"/>
      </w:pPr>
    </w:p>
    <w:p w:rsidRDefault="008A660D" w:rsidP="008A660D" w:rsidR="008A660D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60D"/>
    <w:rsid w:val="005E15FD"/>
    <w:rsid w:val="008A660D"/>
    <w:rsid w:val="00D1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6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6EF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6EF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6EF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6EF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6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6EF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6EF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6EF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6EF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6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287</properties:Words>
  <properties:Characters>1557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2017-10-05T07:19:00Z</dcterms:created>
  <dc:creator>wsadmin</dc:creator>
  <cp:lastModifiedBy>wsadmin</cp:lastModifiedBy>
  <cp:lastPrinted>2017-10-05T07:20:00Z</cp:lastPrinted>
  <dcterms:modified xmlns:xsi="http://www.w3.org/2001/XMLSchema-instance" xsi:type="dcterms:W3CDTF">2017-10-05T07:22:00Z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