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ae9e" w14:paraId="746ae9e" w:rsidRDefault="00937FF9" w:rsidP="00E525E3" w:rsidR="00E525E3" w:rsidRPr="00E525E3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525E3" w:rsidRPr="00E525E3">
        <w:rPr>
          <w:rFonts w:cs="Times New Roman" w:eastAsia="Times New Roman"/>
          <w:lang w:eastAsia="hr-HR"/>
        </w:rPr>
        <w:t xml:space="preserve">      </w:t>
      </w:r>
      <w:r w:rsidR="00E525E3" w:rsidRPr="00E525E3">
        <w:rPr>
          <w:rFonts w:cs="Times New Roman" w:eastAsia="Times New Roman"/>
          <w:b w:val="false"/>
          <w:lang w:eastAsia="hr-HR"/>
        </w:rPr>
        <w:t>REPUBLIKA HRVATSKA</w:t>
      </w: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TRGOVAČKI SUD U ZAGREBU</w:t>
      </w: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      STALNA SLUŽBA </w:t>
      </w:r>
      <w:r w:rsidRPr="00E525E3">
        <w:rPr>
          <w:rFonts w:cs="Times New Roman" w:eastAsia="Times New Roman"/>
          <w:lang w:eastAsia="hr-HR"/>
        </w:rPr>
        <w:br/>
        <w:t>Karlovac, Ljudevita Šestića 4</w:t>
      </w: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jc w:val="center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R E P U B  L I K A   H R V A  T S K A</w:t>
      </w: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R J E Š E N J E</w:t>
      </w: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ab/>
        <w:t>TRGOVAČKI SUD U ZAGREBU, Stalna služba</w:t>
      </w:r>
      <w:r w:rsidRPr="00E525E3">
        <w:rPr>
          <w:rFonts w:cs="Times New Roman" w:eastAsia="Times New Roman"/>
          <w:b/>
          <w:lang w:eastAsia="hr-HR"/>
        </w:rPr>
        <w:t>,</w:t>
      </w:r>
      <w:r w:rsidRPr="00E525E3">
        <w:rPr>
          <w:rFonts w:cs="Times New Roman" w:eastAsia="Times New Roman"/>
          <w:lang w:eastAsia="hr-HR"/>
        </w:rPr>
        <w:t xml:space="preserve"> po sucu Jadranki Mađeruh, kao stečajnom sucu, u stečajnom postupku nad Stečajnom masom iza PROJEKT PODOVI d.o.o. u stečaju, Zagreb, Ribnjak 52, OIB: 51332447312,  16. veljače 2017.</w:t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jc w:val="center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r i j e š i o   j e</w:t>
      </w: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Utvrđene su slijedeće tražbine:</w:t>
      </w:r>
    </w:p>
    <w:p w:rsidRDefault="00E525E3" w:rsidP="00E525E3" w:rsidR="00E525E3" w:rsidRPr="00E525E3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numPr>
          <w:ilvl w:val="0"/>
          <w:numId w:val="48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Prvi viši isplatni red                                      </w:t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                         1.1. RH, Ministarstvo financija, Porezna uprava,</w:t>
      </w:r>
    </w:p>
    <w:p w:rsidRDefault="00E525E3" w:rsidP="00E525E3" w:rsidR="00E525E3" w:rsidRPr="00E525E3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E525E3" w:rsidP="00E525E3" w:rsidR="00E525E3" w:rsidRPr="00E525E3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OIB: 18683136487, u iznosu od                                         15.607,19 kn</w:t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Drugi viši isplatni red                                      </w:t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                        2.1. RH, Ministarstvo financija, Porezna uprava,</w:t>
      </w:r>
    </w:p>
    <w:p w:rsidRDefault="00E525E3" w:rsidP="00E525E3" w:rsidR="00E525E3" w:rsidRPr="00E525E3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Područni ured Zagreb, Zagreb, Savska cesta 41,</w:t>
      </w:r>
    </w:p>
    <w:p w:rsidRDefault="00E525E3" w:rsidP="00E525E3" w:rsidR="00E525E3" w:rsidRPr="00E525E3">
      <w:pPr>
        <w:spacing w:after="0"/>
        <w:ind w:left="2148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OIB: 18683136487, u iznosu od                                      143.360,85 kn</w:t>
      </w:r>
    </w:p>
    <w:p w:rsidRDefault="00E525E3" w:rsidP="00E525E3" w:rsidR="00E525E3" w:rsidRPr="00E525E3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2.2. UNIKEM d.o.o., Zagreb, Trgovačka 6, </w:t>
      </w:r>
    </w:p>
    <w:p w:rsidRDefault="00E525E3" w:rsidP="00E525E3" w:rsidR="00E525E3" w:rsidRPr="00E525E3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   OIB: 7044854130, u iznosu od                                         117.845,66 kn</w:t>
      </w:r>
    </w:p>
    <w:p w:rsidRDefault="00E525E3" w:rsidP="00E525E3" w:rsidR="00E525E3" w:rsidRPr="00E525E3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2.3. METEOR GRUPA d.o.o. u stečaju, Varaždin, </w:t>
      </w:r>
    </w:p>
    <w:p w:rsidRDefault="00E525E3" w:rsidP="00E525E3" w:rsidR="00E525E3" w:rsidRPr="00E525E3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  Optujska 12, OIB: 9637080512, u iznosu od                      32.692,64 kn.</w:t>
      </w:r>
    </w:p>
    <w:p w:rsidRDefault="00E525E3" w:rsidP="00E525E3" w:rsidR="00E525E3" w:rsidRPr="00E525E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Obrazloženje</w:t>
      </w:r>
    </w:p>
    <w:p w:rsidRDefault="00E525E3" w:rsidP="00E525E3" w:rsidR="00E525E3" w:rsidRPr="00E525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ab/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ab/>
        <w:t xml:space="preserve">Na ispitnom ročištu koje je održano 16. veljače 2017. ispitane su sve prijavljene tražbine prema svojim iznosima i redu. Tražbine navedene u točki I. 1. i 2. izreke stečajni upravitelj je priznao, a nije ih osporio niti jedan od nazočnih stečajnih vjerovnika, te se iste u smislu čl. 263. Stečajnog zakona (Narodne novine broj 71/15, dalje:SZ) smatraju utvrđenima, pa je riješeno kao u točki I. 1. i 2. izreke rješenja. </w:t>
      </w:r>
    </w:p>
    <w:p w:rsidRDefault="00E525E3" w:rsidP="00E525E3" w:rsidR="00E525E3" w:rsidRPr="00E525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Slijedom navedenog o utvrđenim i osporenim tražbinama odlučeno je temeljem čl. 265. st. 1. SZ-a.</w:t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jc w:val="center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U Karlovcu 16. veljače 2017.</w:t>
      </w:r>
    </w:p>
    <w:p w:rsidRDefault="00E525E3" w:rsidP="00E525E3" w:rsidR="00E525E3" w:rsidRPr="00E525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Stečajni sudac:</w:t>
      </w:r>
    </w:p>
    <w:p w:rsidRDefault="00E525E3" w:rsidP="00E525E3" w:rsidR="00E525E3" w:rsidRPr="00E525E3">
      <w:pPr>
        <w:spacing w:after="0"/>
        <w:jc w:val="center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E525E3" w:rsidP="00E525E3" w:rsidR="00E525E3" w:rsidRPr="00E525E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jc w:val="right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Za točnost otpravka-ovlašteni službenik:</w:t>
      </w:r>
    </w:p>
    <w:p w:rsidRDefault="00E525E3" w:rsidP="00E525E3" w:rsidR="00E525E3" w:rsidRPr="00E525E3">
      <w:pPr>
        <w:spacing w:after="0"/>
        <w:jc w:val="center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 xml:space="preserve">                                                                             Draženka Prpić</w:t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UPUTA O PRAVNOM LIJEKU:</w:t>
      </w:r>
    </w:p>
    <w:p w:rsidRDefault="00E525E3" w:rsidP="00E525E3" w:rsidR="00E525E3" w:rsidRPr="00E525E3">
      <w:pPr>
        <w:spacing w:after="0"/>
        <w:jc w:val="both"/>
        <w:rPr>
          <w:rFonts w:cs="Times New Roman" w:eastAsia="Times New Roman"/>
          <w:lang w:eastAsia="hr-HR"/>
        </w:rPr>
      </w:pPr>
      <w:r w:rsidRPr="00E525E3">
        <w:rPr>
          <w:rFonts w:cs="Times New Roman" w:eastAsia="Times New Roman"/>
          <w:lang w:eastAsia="hr-HR"/>
        </w:rPr>
        <w:t>Protiv ovog rješenja pravo na žalbu ima stečajni upravitelj i svaki vjerovnik u dijelu koji se tiče njegove prijavljene tražbine i tražbine koju je osporio (čl. 265. st.3. SZ-a). Rok za žalbu iznosi 8 dana računajući od dana dostave rješenja. Žalba se podnosi Visokom trgovačkom sudu RH, putem ovog suda, u 2 primjerka.</w:t>
      </w:r>
    </w:p>
    <w:p w:rsidRDefault="00E525E3" w:rsidP="00E525E3" w:rsidR="00E525E3" w:rsidRPr="00E525E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E525E3" w:rsidP="00E525E3" w:rsidR="00E525E3" w:rsidRPr="00E525E3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0787018"/>
      <w:docPartObj>
        <w:docPartGallery w:val="Page Numbers (Top of Page)"/>
        <w:docPartUnique/>
      </w:docPartObj>
    </w:sdtPr>
    <w:sdtContent>
      <w:p w:rsidRDefault="00E525E3" w:rsidR="00E525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525E3" w:rsidR="008333A9">
    <w:pPr>
      <w:pStyle w:val="Zaglavlje"/>
    </w:pPr>
    <w:r>
      <w:t>1 St-6375/16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5E3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523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St-6375/2016-19</izvorni_sadrzaj>
    <derivirana_varijabla naziv="DomainObject.Oznaka_1">St-6375/2016-19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PODOVI d.o.o.</izvorni_sadrzaj>
    <derivirana_varijabla naziv="DomainObject.Predmet.ProtustrankaFormated_1">  PROJEKT PODOVI d.o.o.</derivirana_varijabla>
  </DomainObject.Predmet.ProtustrankaFormated>
  <DomainObject.Predmet.ProtustrankaFormatedOIB>
    <izvorni_sadrzaj>  PROJEKT PODOVI d.o.o., OIB 39517295058</izvorni_sadrzaj>
    <derivirana_varijabla naziv="DomainObject.Predmet.ProtustrankaFormatedOIB_1">  PROJEKT PODOVI d.o.o., OIB 39517295058</derivirana_varijabla>
  </DomainObject.Predmet.ProtustrankaFormatedOIB>
  <DomainObject.Predmet.ProtustrankaFormatedWithAdress>
    <izvorni_sadrzaj> PROJEKT PODOVI d.o.o., Trnjanska cesta 45, 10000 Zagreb</izvorni_sadrzaj>
    <derivirana_varijabla naziv="DomainObject.Predmet.ProtustrankaFormatedWithAdress_1"> PROJEKT PODOVI d.o.o., Trnjanska cesta 45, 10000 Zagreb</derivirana_varijabla>
  </DomainObject.Predmet.ProtustrankaFormatedWithAdress>
  <DomainObject.Predmet.ProtustrankaFormatedWithAdressOIB>
    <izvorni_sadrzaj> PROJEKT PODOVI d.o.o., OIB 39517295058, Trnjanska cesta 45, 10000 Zagreb</izvorni_sadrzaj>
    <derivirana_varijabla naziv="DomainObject.Predmet.ProtustrankaFormatedWithAdressOIB_1"> PROJEKT PODOVI d.o.o., OIB 39517295058, Trnjanska cesta 45, 10000 Zagreb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Zagreb,Ministarstvo financija RH, Porezna uprava, Područni ured Zagreb Av. Dubrovnik 32,10000 Zagreb</izvorni_sadrzaj>
    <derivirana_varijabla naziv="DomainObject.Predmet.StrankaWithAdress_1">FINA Regionalni centar Zagreb Trg svibanjskih žrtava 1995.1,10000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PROJEKT PODOVI d.o.o.</item>
    </izvorni_sadrzaj>
    <derivirana_varijabla naziv="DomainObject.Predmet.ProtuStrankaListFormated_1">
      <item>PROJEKT PODOVI d.o.o.</item>
    </derivirana_varijabla>
  </DomainObject.Predmet.ProtuStrankaListFormated>
  <DomainObject.Predmet.ProtuStrankaListFormatedOIB>
    <izvorni_sadrzaj>
      <item>PROJEKT PODOVI d.o.o., OIB 39517295058</item>
    </izvorni_sadrzaj>
    <derivirana_varijabla naziv="DomainObject.Predmet.ProtuStrankaListFormatedOIB_1">
      <item>PROJEKT PODOVI d.o.o., OIB 39517295058</item>
    </derivirana_varijabla>
  </DomainObject.Predmet.ProtuStrankaListFormatedOIB>
  <DomainObject.Predmet.ProtuStrankaListFormatedWithAdress>
    <izvorni_sadrzaj>
      <item>PROJEKT PODOVI d.o.o., Trnjanska cesta 45, 10000 Zagreb</item>
    </izvorni_sadrzaj>
    <derivirana_varijabla naziv="DomainObject.Predmet.ProtuStrankaListFormatedWithAdress_1">
      <item>PROJEKT PODOVI d.o.o., Trnjanska cesta 45, 10000 Zagreb</item>
    </derivirana_varijabla>
  </DomainObject.Predmet.ProtuStrankaListFormatedWithAdress>
  <DomainObject.Predmet.ProtuStrankaListFormatedWithAdressOIB>
    <izvorni_sadrzaj>
      <item>PROJEKT PODOVI d.o.o., OIB 39517295058, Trnjanska cesta 45, 10000 Zagreb</item>
    </izvorni_sadrzaj>
    <derivirana_varijabla naziv="DomainObject.Predmet.ProtuStrankaListFormatedWithAdressOIB_1">
      <item>PROJEKT PODOVI d.o.o., OIB 39517295058, Trnjanska cesta 45, 10000 Zagreb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David Vidrih</item>
      <item>Joško Vidrih</item>
      <item>Ivan Hrgović</item>
      <item>Županijsko državno odvjetništvo u Zagrebu punomoćnik sudionika u postupku Ministarstvo financija RH, Porezna uprava, Područni ured Zagreb</item>
    </izvorni_sadrzaj>
    <derivirana_varijabla naziv="DomainObject.Predmet.OstaliListFormated_1">
      <item>David Vidrih</item>
      <item>Joško Vidrih</item>
      <item>Ivan Hrgović</item>
      <item>Županijsko državno odvjetništvo u Zagrebu punomoćnik sudionika u postupku Ministarstvo financija RH, Porezna uprava, Područni ured Zagreb</item>
    </derivirana_varijabla>
  </DomainObject.Predmet.OstaliListFormated>
  <DomainObject.Predmet.OstaliListFormatedOIB>
    <izvorni_sadrzaj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izvorni_sadrzaj>
    <derivirana_varijabla naziv="DomainObject.Predmet.OstaliListFormatedOIB_1"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derivirana_varijabla>
  </DomainObject.Predmet.OstaliListFormatedWithAdressOIB>
  <DomainObject.Predmet.OstaliListNazivFormated>
    <izvorni_sadrzaj>
      <item>David Vidrih</item>
      <item>Joško Vidrih</item>
      <item>Ivan Hrgović</item>
      <item>Županijsko državno odvjetništvo u Zagrebu</item>
    </izvorni_sadrzaj>
    <derivirana_varijabla naziv="DomainObject.Predmet.OstaliListNazivFormated_1">
      <item>David Vidrih</item>
      <item>Joško Vidrih</item>
      <item>Ivan Hrgović</item>
      <item>Županijsko državno odvjetništvo u Zagrebu</item>
    </derivirana_varijabla>
  </DomainObject.Predmet.OstaliListNazivFormated>
  <DomainObject.Predmet.OstaliListNazivFormatedOIB>
    <izvorni_sadrzaj>
      <item>David Vidrih</item>
      <item>Joško Vidrih</item>
      <item>Ivan Hrgović, OIB 59243679526</item>
      <item>Županijsko državno odvjetništvo u Zagrebu, OIB 16488001145</item>
    </izvorni_sadrzaj>
    <derivirana_varijabla naziv="DomainObject.Predmet.OstaliListNazivFormatedOIB_1">
      <item>David Vidrih</item>
      <item>Joško Vidrih</item>
      <item>Ivan Hrgović, OIB 59243679526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St-6375/2016-19</izvorni_sadrzaj>
    <derivirana_varijabla naziv="DomainObject.PoslovniBrojDokumenta_1">St-6375/2016-19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izvorni_sadrzaj>
    <derivirana_varijabla naziv="DomainObject.Predmet.SudioniciListNaziv_1"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derivirana_varijabla>
  </DomainObject.Predmet.SudioniciListNaziv>
  <DomainObject.Predmet.SudioniciListAdressOIB>
    <izvorni_sadrzaj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2AD51D-5E0D-4B58-9840-F3AF97CBA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1604</properties:Characters>
  <properties:Lines>64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2017-02-16T11:42:00Z</cp:lastPrinted>
  <dcterms:modified xmlns:xsi="http://www.w3.org/2001/XMLSchema-instance" xsi:type="dcterms:W3CDTF">2017-02-16T11:42:00Z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St-6375/2016-19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