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3c88" w14:paraId="eb43c88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32590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25904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325904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325904" w:rsidRPr="00325904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WATER PARK ROGOZNICA j.</w:t>
      </w:r>
      <w:r w:rsidR="00325904" w:rsidRPr="00325904">
        <w:rPr>
          <w:rFonts w:cs="Times New Roman" w:hAnsi="Times New Roman" w:ascii="Times New Roman"/>
          <w:sz w:val="24"/>
          <w:szCs w:val="24"/>
        </w:rPr>
        <w:t>d.o.o. za usluge, Rogoznica, Kanica 207 E, OIB: 85857363889</w:t>
      </w:r>
      <w:r w:rsidR="006534AF" w:rsidRPr="00325904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325904" w:rsidRPr="00325904">
        <w:rPr>
          <w:rFonts w:cs="Times New Roman" w:eastAsia="Times New Roman" w:hAnsi="Times New Roman" w:ascii="Times New Roman"/>
          <w:sz w:val="24"/>
          <w:szCs w:val="24"/>
        </w:rPr>
        <w:t>19</w:t>
      </w:r>
      <w:r w:rsidR="006534AF" w:rsidRPr="0032590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E59C4" w:rsidRPr="00325904">
        <w:rPr>
          <w:rFonts w:cs="Times New Roman" w:eastAsia="Times New Roman" w:hAnsi="Times New Roman" w:ascii="Times New Roman"/>
          <w:sz w:val="24"/>
          <w:szCs w:val="24"/>
        </w:rPr>
        <w:t>studenog</w:t>
      </w:r>
      <w:r w:rsidR="006534AF" w:rsidRPr="00325904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325904" w:rsidRPr="00325904">
        <w:rPr>
          <w:rFonts w:cs="Times New Roman" w:eastAsia="Times New Roman" w:hAnsi="Times New Roman" w:ascii="Times New Roman"/>
          <w:sz w:val="24"/>
          <w:szCs w:val="24"/>
        </w:rPr>
        <w:t>5</w:t>
      </w:r>
      <w:r w:rsidR="006534AF" w:rsidRPr="0032590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 w:rsidRPr="00325904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325904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32590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2590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32590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25904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2590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25904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25904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325904" w:rsidRPr="00325904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WATER PARK ROGOZNICA j.</w:t>
      </w:r>
      <w:r w:rsidR="00325904" w:rsidRPr="00325904">
        <w:rPr>
          <w:rFonts w:cs="Times New Roman" w:hAnsi="Times New Roman" w:ascii="Times New Roman"/>
          <w:sz w:val="24"/>
          <w:szCs w:val="24"/>
        </w:rPr>
        <w:t>d.o.o. za usluge, Rogoznica, Kanica 207 E, OIB: 85857363889</w:t>
      </w:r>
      <w:r w:rsidRPr="00325904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325904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325904" w:rsidRPr="00325904">
        <w:rPr>
          <w:rFonts w:cs="Times New Roman" w:eastAsia="Times New Roman" w:hAnsi="Times New Roman" w:ascii="Times New Roman"/>
          <w:sz w:val="24"/>
          <w:szCs w:val="24"/>
        </w:rPr>
        <w:t>6.545,42</w:t>
      </w:r>
      <w:r w:rsidRPr="00325904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464A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1A464A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 xml:space="preserve"> zakonu </w:t>
      </w:r>
      <w:r w:rsidR="00325904">
        <w:rPr>
          <w:rFonts w:cs="Times New Roman" w:hAnsi="Times New Roman" w:ascii="Times New Roman"/>
          <w:color w:themeColor="text1" w:val="000000"/>
          <w:sz w:val="24"/>
          <w:szCs w:val="24"/>
        </w:rPr>
        <w:t>Saša Šeremet</w:t>
      </w:r>
      <w:r w:rsidRPr="00CE59C4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CE59C4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37714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325904">
        <w:rPr>
          <w:rFonts w:cs="Times New Roman" w:eastAsia="Times New Roman" w:hAnsi="Times New Roman" w:ascii="Times New Roman"/>
          <w:sz w:val="24"/>
          <w:szCs w:val="24"/>
        </w:rPr>
        <w:t>5</w:t>
      </w:r>
      <w:r w:rsidR="00A47AF9" w:rsidRPr="00377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54180" w:rsidP="00CE59C4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 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154180" w:rsidP="00CE59C4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Anita Basa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CE59C4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377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CF6DA4" w:rsidRPr="0037714D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3771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37714D">
      <w:pPr>
        <w:rPr>
          <w:rFonts w:cs="Times New Roman" w:hAnsi="Times New Roman" w:ascii="Times New Roman"/>
        </w:rPr>
      </w:pPr>
    </w:p>
    <w:sectPr w:rsidR="00DB052E" w:rsidRPr="0037714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325904">
      <w:rPr>
        <w:rFonts w:cs="Times New Roman" w:hAnsi="Times New Roman" w:ascii="Times New Roman"/>
        <w:bCs/>
        <w:sz w:val="24"/>
      </w:rPr>
      <w:t>395</w:t>
    </w:r>
    <w:r w:rsidRPr="00E00B1C">
      <w:rPr>
        <w:rFonts w:cs="Times New Roman" w:hAnsi="Times New Roman" w:ascii="Times New Roman"/>
        <w:bCs/>
        <w:sz w:val="24"/>
      </w:rPr>
      <w:t>/2018-</w:t>
    </w:r>
    <w:r w:rsidR="00CE59C4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F1D83"/>
    <w:rsid w:val="00325904"/>
    <w:rsid w:val="0037714D"/>
    <w:rsid w:val="003810D6"/>
    <w:rsid w:val="003834C5"/>
    <w:rsid w:val="005868B4"/>
    <w:rsid w:val="00614CDB"/>
    <w:rsid w:val="006534AF"/>
    <w:rsid w:val="006601D9"/>
    <w:rsid w:val="006E749A"/>
    <w:rsid w:val="00733B1F"/>
    <w:rsid w:val="007F7A44"/>
    <w:rsid w:val="00912DA0"/>
    <w:rsid w:val="00991487"/>
    <w:rsid w:val="00A47AF9"/>
    <w:rsid w:val="00B30061"/>
    <w:rsid w:val="00BB32F9"/>
    <w:rsid w:val="00C75AA3"/>
    <w:rsid w:val="00CE59C4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733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1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3B1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3B1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3B1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733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1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3B1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3B1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3B1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 PARK ROGOZNICA j.d.o.o. za usluge</izvorni_sadrzaj>
    <derivirana_varijabla naziv="DomainObject.Predmet.ProtustrankaFormated_1">  WATER PARK ROGOZNICA j.d.o.o. za usluge</derivirana_varijabla>
  </DomainObject.Predmet.ProtustrankaFormated>
  <DomainObject.Predmet.ProtustrankaFormatedOIB>
    <izvorni_sadrzaj>  WATER PARK ROGOZNICA j.d.o.o. za usluge, OIB 85857363889</izvorni_sadrzaj>
    <derivirana_varijabla naziv="DomainObject.Predmet.ProtustrankaFormatedOIB_1">  WATER PARK ROGOZNICA j.d.o.o. za usluge, OIB 85857363889</derivirana_varijabla>
  </DomainObject.Predmet.ProtustrankaFormatedOIB>
  <DomainObject.Predmet.ProtustrankaFormatedWithAdress>
    <izvorni_sadrzaj> WATER PARK ROGOZNICA j.d.o.o. za usluge, Kanica 207 E , 22202 Rogoznica</izvorni_sadrzaj>
    <derivirana_varijabla naziv="DomainObject.Predmet.ProtustrankaFormatedWithAdress_1"> WATER PARK ROGOZNICA j.d.o.o. za usluge, Kanica 207 E , 22202 Rogoznica</derivirana_varijabla>
  </DomainObject.Predmet.ProtustrankaFormatedWithAdress>
  <DomainObject.Predmet.ProtustrankaFormatedWithAdressOIB>
    <izvorni_sadrzaj> WATER PARK ROGOZNICA j.d.o.o. za usluge, OIB 85857363889, Kanica 207 E , 22202 Rogoznica</izvorni_sadrzaj>
    <derivirana_varijabla naziv="DomainObject.Predmet.ProtustrankaFormatedWithAdressOIB_1"> WATER PARK ROGOZNICA j.d.o.o. za usluge, OIB 85857363889, Kanica 207 E , 22202 Rogoznica</derivirana_varijabla>
  </DomainObject.Predmet.ProtustrankaFormatedWithAdressOIB>
  <DomainObject.Predmet.ProtustrankaWithAdress>
    <izvorni_sadrzaj>WATER PARK ROGOZNICA j.d.o.o. za usluge Kanica 207 E , 22202 Rogoznica</izvorni_sadrzaj>
    <derivirana_varijabla naziv="DomainObject.Predmet.ProtustrankaWithAdress_1">WATER PARK ROGOZNICA j.d.o.o. za usluge Kanica 207 E , 22202 Rogoznica</derivirana_varijabla>
  </DomainObject.Predmet.ProtustrankaWithAdress>
  <DomainObject.Predmet.ProtustrankaWithAdressOIB>
    <izvorni_sadrzaj>WATER PARK ROGOZNICA j.d.o.o. za usluge, OIB 85857363889, Kanica 207 E , 22202 Rogoznica</izvorni_sadrzaj>
    <derivirana_varijabla naziv="DomainObject.Predmet.ProtustrankaWithAdressOIB_1">WATER PARK ROGOZNICA j.d.o.o. za usluge, OIB 85857363889, Kanica 207 E , 22202 Rogoznica</derivirana_varijabla>
  </DomainObject.Predmet.ProtustrankaWithAdressOIB>
  <DomainObject.Predmet.ProtustrankaNazivFormated>
    <izvorni_sadrzaj>WATER PARK ROGOZNICA j.d.o.o. za usluge</izvorni_sadrzaj>
    <derivirana_varijabla naziv="DomainObject.Predmet.ProtustrankaNazivFormated_1">WATER PARK ROGOZNICA j.d.o.o. za usluge</derivirana_varijabla>
  </DomainObject.Predmet.ProtustrankaNazivFormated>
  <DomainObject.Predmet.ProtustrankaNazivFormatedOIB>
    <izvorni_sadrzaj>WATER PARK ROGOZNICA j.d.o.o. za usluge, OIB 85857363889</izvorni_sadrzaj>
    <derivirana_varijabla naziv="DomainObject.Predmet.ProtustrankaNazivFormatedOIB_1">WATER PARK ROGOZNICA j.d.o.o. za usluge, OIB 85857363889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WATER PARK ROGOZNICA j.d.o.o. za usluge</item>
    </izvorni_sadrzaj>
    <derivirana_varijabla naziv="DomainObject.Predmet.ProtuStrankaListFormated_1">
      <item>WATER PARK ROGOZNICA j.d.o.o. za usluge</item>
    </derivirana_varijabla>
  </DomainObject.Predmet.ProtuStrankaListFormated>
  <DomainObject.Predmet.ProtuStrankaListFormatedOIB>
    <izvorni_sadrzaj>
      <item>WATER PARK ROGOZNICA j.d.o.o. za usluge, OIB 85857363889</item>
    </izvorni_sadrzaj>
    <derivirana_varijabla naziv="DomainObject.Predmet.ProtuStrankaListFormatedOIB_1">
      <item>WATER PARK ROGOZNICA j.d.o.o. za usluge, OIB 85857363889</item>
    </derivirana_varijabla>
  </DomainObject.Predmet.ProtuStrankaListFormatedOIB>
  <DomainObject.Predmet.ProtuStrankaListFormatedWithAdress>
    <izvorni_sadrzaj>
      <item>WATER PARK ROGOZNICA j.d.o.o. za usluge, Kanica 207 E , 22202 Rogoznica</item>
    </izvorni_sadrzaj>
    <derivirana_varijabla naziv="DomainObject.Predmet.ProtuStrankaListFormatedWithAdress_1">
      <item>WATER PARK ROGOZNICA j.d.o.o. za usluge, Kanica 207 E , 22202 Rogoznica</item>
    </derivirana_varijabla>
  </DomainObject.Predmet.ProtuStrankaListFormatedWithAdress>
  <DomainObject.Predmet.ProtuStrankaListFormatedWithAdressOIB>
    <izvorni_sadrzaj>
      <item>WATER PARK ROGOZNICA j.d.o.o. za usluge, OIB 85857363889, Kanica 207 E , 22202 Rogoznica</item>
    </izvorni_sadrzaj>
    <derivirana_varijabla naziv="DomainObject.Predmet.ProtuStrankaListFormatedWithAdressOIB_1">
      <item>WATER PARK ROGOZNICA j.d.o.o. za usluge, OIB 85857363889, Kanica 207 E , 22202 Rogoznica</item>
    </derivirana_varijabla>
  </DomainObject.Predmet.ProtuStrankaListFormatedWithAdressOIB>
  <DomainObject.Predmet.ProtuStrankaListNazivFormated>
    <izvorni_sadrzaj>
      <item>WATER PARK ROGOZNICA j.d.o.o. za usluge</item>
    </izvorni_sadrzaj>
    <derivirana_varijabla naziv="DomainObject.Predmet.ProtuStrankaListNazivFormated_1">
      <item>WATER PARK ROGOZNICA j.d.o.o. za usluge</item>
    </derivirana_varijabla>
  </DomainObject.Predmet.ProtuStrankaListNazivFormated>
  <DomainObject.Predmet.ProtuStrankaListNazivFormatedOIB>
    <izvorni_sadrzaj>
      <item>WATER PARK ROGOZNICA j.d.o.o. za usluge, OIB 85857363889</item>
    </izvorni_sadrzaj>
    <derivirana_varijabla naziv="DomainObject.Predmet.ProtuStrankaListNazivFormatedOIB_1">
      <item>WATER PARK ROGOZNICA j.d.o.o. za usluge, OIB 85857363889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WATER PARK ROGOZNICA j.d.o.o. za usluge</izvorni_sadrzaj>
    <derivirana_varijabla naziv="DomainObject.Predmet.ProtustrankaIDrugi_1">WATER PARK ROGOZNICA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WATER PARK ROGOZNICA j.d.o.o. za usluge, OIB 85857363889, Kanica 207 E , 22202 Rogoznica</izvorni_sadrzaj>
    <derivirana_varijabla naziv="DomainObject.Predmet.ProtustrankaIDrugiAdressOIB_1">WATER PARK ROGOZNICA j.d.o.o. za usluge, OIB 85857363889, Kanica 207 E 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WATER PARK ROGOZNICA j.d.o.o. za usluge</item>
    </izvorni_sadrzaj>
    <derivirana_varijabla naziv="DomainObject.Predmet.SudioniciListNaziv_1">
      <item>FINA - Podružnica Šibenik</item>
      <item>WATER PARK ROGOZNICA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WATER PARK ROGOZNICA j.d.o.o. za usluge, OIB 85857363889, Kanica 207 E ,22202 Rogoznica</item>
    </izvorni_sadrzaj>
    <derivirana_varijabla naziv="DomainObject.Predmet.SudioniciListAdressOIB_1">
      <item>FINA - Podružnica Šibenik, OIB 85821130368, Perivoj L. Marune 1,22000 Šibenik</item>
      <item>WATER PARK ROGOZNICA j.d.o.o. za usluge, OIB 85857363889, Kanica 207 E 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85857363889</item>
    </izvorni_sadrzaj>
    <derivirana_varijabla naziv="DomainObject.Predmet.SudioniciListNazivOIB_1">
      <item>, OIB 85821130368</item>
      <item>, OIB 85857363889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2066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2018-12-05T10:19:00Z</dcterms:created>
  <dc:creator>wsadmin</dc:creator>
  <cp:lastModifiedBy>Anita Ivandić</cp:lastModifiedBy>
  <cp:lastPrinted>2018-12-03T10:45:00Z</cp:lastPrinted>
  <dcterms:modified xmlns:xsi="http://www.w3.org/2001/XMLSchema-instance" xsi:type="dcterms:W3CDTF">2018-12-05T10:29:00Z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(St-395-18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