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3e4e" w14:paraId="a0a3e4e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DF62F0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St-978</w:t>
      </w:r>
      <w:r w:rsidR="00A11491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EE5385">
        <w:rPr>
          <w:rFonts w:cs="Times New Roman" w:hAnsi="Times New Roman" w:ascii="Times New Roman"/>
          <w:sz w:val="24"/>
          <w:szCs w:val="24"/>
        </w:rPr>
        <w:t xml:space="preserve"> </w:t>
      </w:r>
      <w:r w:rsidR="00DF62F0">
        <w:rPr>
          <w:rFonts w:cs="Times New Roman" w:hAnsi="Times New Roman" w:ascii="Times New Roman"/>
          <w:sz w:val="24"/>
          <w:szCs w:val="24"/>
        </w:rPr>
        <w:t>PLURA d.o.o. iz Rogoznice, Miline 44, OIB: 52995590018</w:t>
      </w:r>
      <w:r w:rsidR="00B14C98">
        <w:rPr>
          <w:rFonts w:cs="Times New Roman" w:hAnsi="Times New Roman" w:ascii="Times New Roman"/>
          <w:sz w:val="24"/>
          <w:szCs w:val="24"/>
        </w:rPr>
        <w:t>,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242A8A">
        <w:rPr>
          <w:rFonts w:cs="Times New Roman" w:hAnsi="Times New Roman" w:ascii="Times New Roman"/>
          <w:sz w:val="24"/>
          <w:szCs w:val="24"/>
        </w:rPr>
        <w:t>0</w:t>
      </w:r>
      <w:r w:rsidR="00C5171F">
        <w:rPr>
          <w:rFonts w:cs="Times New Roman" w:hAnsi="Times New Roman" w:ascii="Times New Roman"/>
          <w:sz w:val="24"/>
          <w:szCs w:val="24"/>
        </w:rPr>
        <w:t>9</w:t>
      </w:r>
      <w:r w:rsidR="00242A8A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DF62F0">
        <w:rPr>
          <w:rFonts w:cs="Times New Roman" w:hAnsi="Times New Roman" w:ascii="Times New Roman"/>
          <w:sz w:val="24"/>
          <w:szCs w:val="24"/>
        </w:rPr>
        <w:t>PLURA d.o.o. iz Rogoznice, Miline 44, OIB: 52995590018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DF62F0">
        <w:rPr>
          <w:rFonts w:cs="Times New Roman" w:hAnsi="Times New Roman" w:ascii="Times New Roman"/>
          <w:sz w:val="24"/>
          <w:szCs w:val="24"/>
        </w:rPr>
        <w:t>-978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A11491">
        <w:rPr>
          <w:rFonts w:cs="Times New Roman" w:hAnsi="Times New Roman" w:ascii="Times New Roman"/>
          <w:sz w:val="24"/>
          <w:szCs w:val="24"/>
        </w:rPr>
        <w:t>2016</w:t>
      </w:r>
      <w:r w:rsidR="00FB6981">
        <w:rPr>
          <w:rFonts w:cs="Times New Roman" w:hAnsi="Times New Roman" w:ascii="Times New Roman"/>
          <w:sz w:val="24"/>
          <w:szCs w:val="24"/>
        </w:rPr>
        <w:t xml:space="preserve"> iznos od </w:t>
      </w:r>
      <w:r w:rsidR="00F03E32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DF62F0">
        <w:rPr>
          <w:rFonts w:cs="Times New Roman" w:hAnsi="Times New Roman" w:ascii="Times New Roman"/>
          <w:sz w:val="24"/>
          <w:szCs w:val="24"/>
        </w:rPr>
        <w:t>PLURA d.o.o. iz Rogoznice, Miline 44, OIB: 52995590018</w:t>
      </w:r>
      <w:r w:rsidR="00EE5385">
        <w:rPr>
          <w:rFonts w:cs="Times New Roman" w:hAnsi="Times New Roman" w:ascii="Times New Roman"/>
          <w:sz w:val="24"/>
          <w:szCs w:val="24"/>
        </w:rPr>
        <w:t>.</w:t>
      </w: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F03E32">
        <w:rPr>
          <w:rFonts w:cs="Times New Roman" w:hAnsi="Times New Roman" w:ascii="Times New Roman"/>
          <w:sz w:val="24"/>
          <w:szCs w:val="24"/>
        </w:rPr>
        <w:t>10. kolovoza</w:t>
      </w:r>
      <w:r w:rsidR="00C5171F">
        <w:rPr>
          <w:rFonts w:cs="Times New Roman" w:hAnsi="Times New Roman" w:ascii="Times New Roman"/>
          <w:sz w:val="24"/>
          <w:szCs w:val="24"/>
        </w:rPr>
        <w:t xml:space="preserve"> </w:t>
      </w:r>
      <w:r w:rsidR="00242A8A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F03E32">
        <w:rPr>
          <w:rFonts w:cs="Times New Roman" w:hAnsi="Times New Roman" w:ascii="Times New Roman"/>
          <w:sz w:val="24"/>
          <w:szCs w:val="24"/>
        </w:rPr>
        <w:t>16. kolovoza</w:t>
      </w:r>
      <w:r w:rsidR="00540593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imovine, </w:t>
      </w:r>
      <w:r w:rsidR="00A11491">
        <w:rPr>
          <w:rFonts w:cs="Times New Roman" w:hAnsi="Times New Roman" w:ascii="Times New Roman"/>
          <w:sz w:val="24"/>
          <w:szCs w:val="24"/>
        </w:rPr>
        <w:t xml:space="preserve">kojeg </w:t>
      </w:r>
      <w:r w:rsidR="00DF62F0">
        <w:rPr>
          <w:rFonts w:cs="Times New Roman" w:hAnsi="Times New Roman" w:ascii="Times New Roman"/>
          <w:sz w:val="24"/>
          <w:szCs w:val="24"/>
        </w:rPr>
        <w:t>je isti i dostavio</w:t>
      </w:r>
      <w:r w:rsidR="005614B0">
        <w:rPr>
          <w:rFonts w:cs="Times New Roman" w:hAnsi="Times New Roman" w:ascii="Times New Roman"/>
          <w:sz w:val="24"/>
          <w:szCs w:val="24"/>
        </w:rPr>
        <w:t>, a iz kojeg je razvidno da dužnik nema imovine.</w:t>
      </w:r>
    </w:p>
    <w:p w:rsidRDefault="00F03E32" w:rsidP="000038E1" w:rsidR="00F03E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03E32" w:rsidP="000038E1" w:rsidR="00F03E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42A8A" w:rsidP="00424F74" w:rsidR="00242A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2 -                     </w:t>
      </w:r>
      <w:r w:rsidR="00964195"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="00DF62F0">
        <w:rPr>
          <w:rFonts w:cs="Times New Roman" w:hAnsi="Times New Roman" w:ascii="Times New Roman"/>
          <w:sz w:val="24"/>
          <w:szCs w:val="24"/>
        </w:rPr>
        <w:t>9 St-978</w:t>
      </w:r>
      <w:r w:rsidR="00964195">
        <w:rPr>
          <w:rFonts w:cs="Times New Roman" w:hAnsi="Times New Roman" w:ascii="Times New Roman"/>
          <w:sz w:val="24"/>
          <w:szCs w:val="24"/>
        </w:rPr>
        <w:t>/2016</w:t>
      </w: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EE5385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</w:t>
      </w:r>
      <w:r w:rsidR="006F1BDF">
        <w:rPr>
          <w:rFonts w:cs="Times New Roman" w:hAnsi="Times New Roman" w:ascii="Times New Roman"/>
          <w:sz w:val="24"/>
          <w:szCs w:val="24"/>
        </w:rPr>
        <w:t>nik nema imovine  koja bi</w:t>
      </w:r>
      <w:r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5171F">
        <w:rPr>
          <w:rFonts w:cs="Times New Roman" w:hAnsi="Times New Roman" w:ascii="Times New Roman"/>
          <w:sz w:val="24"/>
          <w:szCs w:val="24"/>
        </w:rPr>
        <w:t>09</w:t>
      </w:r>
      <w:r w:rsidR="00242A8A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5614B0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</w:p>
    <w:p w:rsidRDefault="00322529" w:rsidP="000038E1" w:rsidR="0032252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-ŽDO, Građevinsko upravni odjel Šibenik</w:t>
      </w:r>
    </w:p>
    <w:p w:rsidRDefault="00322529" w:rsidP="000038E1" w:rsidR="0032252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-računovodstvo suda 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8DA" w:rsidP="00E67C3C" w:rsidR="00F558DA">
      <w:pPr>
        <w:spacing w:lineRule="auto" w:line="240" w:after="0"/>
      </w:pPr>
      <w:r>
        <w:separator/>
      </w:r>
    </w:p>
  </w:endnote>
  <w:endnote w:id="0" w:type="continuationSeparator">
    <w:p w:rsidRDefault="00F558DA" w:rsidP="00E67C3C" w:rsidR="00F558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8DA" w:rsidP="00E67C3C" w:rsidR="00F558DA">
      <w:pPr>
        <w:spacing w:lineRule="auto" w:line="240" w:after="0"/>
      </w:pPr>
      <w:r>
        <w:separator/>
      </w:r>
    </w:p>
  </w:footnote>
  <w:footnote w:id="0" w:type="continuationSeparator">
    <w:p w:rsidRDefault="00F558DA" w:rsidP="00E67C3C" w:rsidR="00F558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67B10"/>
    <w:rsid w:val="001D123C"/>
    <w:rsid w:val="001D2123"/>
    <w:rsid w:val="00215261"/>
    <w:rsid w:val="00242A8A"/>
    <w:rsid w:val="0025268A"/>
    <w:rsid w:val="00296F3C"/>
    <w:rsid w:val="00322529"/>
    <w:rsid w:val="003C64A1"/>
    <w:rsid w:val="003C7CC3"/>
    <w:rsid w:val="00416673"/>
    <w:rsid w:val="00424F74"/>
    <w:rsid w:val="004266E4"/>
    <w:rsid w:val="004656EB"/>
    <w:rsid w:val="004B1580"/>
    <w:rsid w:val="00540593"/>
    <w:rsid w:val="00557B3D"/>
    <w:rsid w:val="005614B0"/>
    <w:rsid w:val="0058627E"/>
    <w:rsid w:val="006D3D97"/>
    <w:rsid w:val="006F1BDF"/>
    <w:rsid w:val="007776B9"/>
    <w:rsid w:val="007A6D10"/>
    <w:rsid w:val="008967A5"/>
    <w:rsid w:val="008B7C03"/>
    <w:rsid w:val="008C13B2"/>
    <w:rsid w:val="008E224E"/>
    <w:rsid w:val="00964195"/>
    <w:rsid w:val="00A11491"/>
    <w:rsid w:val="00A43D9A"/>
    <w:rsid w:val="00A62775"/>
    <w:rsid w:val="00A77D7C"/>
    <w:rsid w:val="00AC3122"/>
    <w:rsid w:val="00B14C98"/>
    <w:rsid w:val="00B643C4"/>
    <w:rsid w:val="00C03079"/>
    <w:rsid w:val="00C11B57"/>
    <w:rsid w:val="00C5109E"/>
    <w:rsid w:val="00C5171F"/>
    <w:rsid w:val="00CB0B39"/>
    <w:rsid w:val="00D12EBE"/>
    <w:rsid w:val="00D45BA9"/>
    <w:rsid w:val="00D67890"/>
    <w:rsid w:val="00DF62F0"/>
    <w:rsid w:val="00E67C3C"/>
    <w:rsid w:val="00EE523F"/>
    <w:rsid w:val="00EE5385"/>
    <w:rsid w:val="00F0232A"/>
    <w:rsid w:val="00F03E32"/>
    <w:rsid w:val="00F558DA"/>
    <w:rsid w:val="00FB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8E2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2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24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2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2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8E2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2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24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2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2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02.11.16.</izvorni_sadrzaj>
    <derivirana_varijabla naziv="DomainObject.Predmet.PrimjedbaSuca_1">- uvid 02.11.16.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PLURA d.o.o. za ugostiteljstvo</izvorni_sadrzaj>
    <derivirana_varijabla naziv="DomainObject.Predmet.ProtustrankaFormated_1">  PLURA d.o.o. za ugostiteljstvo</derivirana_varijabla>
  </DomainObject.Predmet.ProtustrankaFormated>
  <DomainObject.Predmet.ProtustrankaFormatedOIB>
    <izvorni_sadrzaj>  PLURA d.o.o. za ugostiteljstvo, OIB 52995590018</izvorni_sadrzaj>
    <derivirana_varijabla naziv="DomainObject.Predmet.ProtustrankaFormatedOIB_1">  PLURA d.o.o. za ugostiteljstvo, OIB 52995590018</derivirana_varijabla>
  </DomainObject.Predmet.ProtustrankaFormatedOIB>
  <DomainObject.Predmet.ProtustrankaFormatedWithAdress>
    <izvorni_sadrzaj> PLURA d.o.o. za ugostiteljstvo, Miline 44, 22202 Rogoznica</izvorni_sadrzaj>
    <derivirana_varijabla naziv="DomainObject.Predmet.ProtustrankaFormatedWithAdress_1"> PLURA d.o.o. za ugostiteljstvo, Miline 44, 22202 Rogoznica</derivirana_varijabla>
  </DomainObject.Predmet.ProtustrankaFormatedWithAdress>
  <DomainObject.Predmet.ProtustrankaFormatedWithAdressOIB>
    <izvorni_sadrzaj> PLURA d.o.o. za ugostiteljstvo, OIB 52995590018, Miline 44, 22202 Rogoznica</izvorni_sadrzaj>
    <derivirana_varijabla naziv="DomainObject.Predmet.ProtustrankaFormatedWithAdressOIB_1"> PLURA d.o.o. za ugostiteljstvo, OIB 52995590018, Miline 44, 22202 Rogoznica</derivirana_varijabla>
  </DomainObject.Predmet.ProtustrankaFormatedWithAdressOIB>
  <DomainObject.Predmet.ProtustrankaWithAdress>
    <izvorni_sadrzaj>PLURA d.o.o. za ugostiteljstvo Miline 44, 22202 Rogoznica</izvorni_sadrzaj>
    <derivirana_varijabla naziv="DomainObject.Predmet.ProtustrankaWithAdress_1">PLURA d.o.o. za ugostiteljstvo Miline 44, 22202 Rogoznica</derivirana_varijabla>
  </DomainObject.Predmet.ProtustrankaWithAdress>
  <DomainObject.Predmet.ProtustrankaWithAdressOIB>
    <izvorni_sadrzaj>PLURA d.o.o. za ugostiteljstvo, OIB 52995590018, Miline 44, 22202 Rogoznica</izvorni_sadrzaj>
    <derivirana_varijabla naziv="DomainObject.Predmet.ProtustrankaWithAdressOIB_1">PLURA d.o.o. za ugostiteljstvo, OIB 52995590018, Miline 44, 22202 Rogoznica</derivirana_varijabla>
  </DomainObject.Predmet.ProtustrankaWithAdressOIB>
  <DomainObject.Predmet.ProtustrankaNazivFormated>
    <izvorni_sadrzaj>PLURA d.o.o. za ugostiteljstvo</izvorni_sadrzaj>
    <derivirana_varijabla naziv="DomainObject.Predmet.ProtustrankaNazivFormated_1">PLURA d.o.o. za ugostiteljstvo</derivirana_varijabla>
  </DomainObject.Predmet.ProtustrankaNazivFormated>
  <DomainObject.Predmet.ProtustrankaNazivFormatedOIB>
    <izvorni_sadrzaj>PLURA d.o.o. za ugostiteljstvo, OIB 52995590018</izvorni_sadrzaj>
    <derivirana_varijabla naziv="DomainObject.Predmet.ProtustrankaNazivFormatedOIB_1">PLURA d.o.o. za ugostiteljstvo, OIB 52995590018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PLURA d.o.o. za ugostiteljstvo</item>
    </izvorni_sadrzaj>
    <derivirana_varijabla naziv="DomainObject.Predmet.ProtuStrankaListFormated_1">
      <item>PLURA d.o.o. za ugostiteljstvo</item>
    </derivirana_varijabla>
  </DomainObject.Predmet.ProtuStrankaListFormated>
  <DomainObject.Predmet.ProtuStrankaListFormatedOIB>
    <izvorni_sadrzaj>
      <item>PLURA d.o.o. za ugostiteljstvo, OIB 52995590018</item>
    </izvorni_sadrzaj>
    <derivirana_varijabla naziv="DomainObject.Predmet.ProtuStrankaListFormatedOIB_1">
      <item>PLURA d.o.o. za ugostiteljstvo, OIB 52995590018</item>
    </derivirana_varijabla>
  </DomainObject.Predmet.ProtuStrankaListFormatedOIB>
  <DomainObject.Predmet.ProtuStrankaListFormatedWithAdress>
    <izvorni_sadrzaj>
      <item>PLURA d.o.o. za ugostiteljstvo, Miline 44, 22202 Rogoznica</item>
    </izvorni_sadrzaj>
    <derivirana_varijabla naziv="DomainObject.Predmet.ProtuStrankaListFormatedWithAdress_1">
      <item>PLURA d.o.o. za ugostiteljstvo, Miline 44, 22202 Rogoznica</item>
    </derivirana_varijabla>
  </DomainObject.Predmet.ProtuStrankaListFormatedWithAdress>
  <DomainObject.Predmet.ProtuStrankaListFormatedWithAdressOIB>
    <izvorni_sadrzaj>
      <item>PLURA d.o.o. za ugostiteljstvo, OIB 52995590018, Miline 44, 22202 Rogoznica</item>
    </izvorni_sadrzaj>
    <derivirana_varijabla naziv="DomainObject.Predmet.ProtuStrankaListFormatedWithAdressOIB_1">
      <item>PLURA d.o.o. za ugostiteljstvo, OIB 52995590018, Miline 44, 22202 Rogoznica</item>
    </derivirana_varijabla>
  </DomainObject.Predmet.ProtuStrankaListFormatedWithAdressOIB>
  <DomainObject.Predmet.ProtuStrankaListNazivFormated>
    <izvorni_sadrzaj>
      <item>PLURA d.o.o. za ugostiteljstvo</item>
    </izvorni_sadrzaj>
    <derivirana_varijabla naziv="DomainObject.Predmet.ProtuStrankaListNazivFormated_1">
      <item>PLURA d.o.o. za ugostiteljstvo</item>
    </derivirana_varijabla>
  </DomainObject.Predmet.ProtuStrankaListNazivFormated>
  <DomainObject.Predmet.ProtuStrankaListNazivFormatedOIB>
    <izvorni_sadrzaj>
      <item>PLURA d.o.o. za ugostiteljstvo, OIB 52995590018</item>
    </izvorni_sadrzaj>
    <derivirana_varijabla naziv="DomainObject.Predmet.ProtuStrankaListNazivFormatedOIB_1">
      <item>PLURA d.o.o. za ugostiteljstvo, OIB 52995590018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PLURA d.o.o. za ugostiteljstvo</izvorni_sadrzaj>
    <derivirana_varijabla naziv="DomainObject.Predmet.ProtustrankaIDrugi_1">PLURA 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PLURA d.o.o. za ugostiteljstvo, OIB 52995590018, Miline 44, 22202 Rogoznica</izvorni_sadrzaj>
    <derivirana_varijabla naziv="DomainObject.Predmet.ProtustrankaIDrugiAdressOIB_1">PLURA d.o.o. za ugostiteljstvo, OIB 52995590018, Miline 44,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PLURA d.o.o. za ugostiteljstvo</item>
    </izvorni_sadrzaj>
    <derivirana_varijabla naziv="DomainObject.Predmet.SudioniciListNaziv_1">
      <item>Financijska agencija</item>
      <item>PLURA 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PLURA d.o.o. za ugostiteljstvo, OIB 52995590018, Miline 44,22202 Rogoznica</item>
    </izvorni_sadrzaj>
    <derivirana_varijabla naziv="DomainObject.Predmet.SudioniciListAdressOIB_1">
      <item>Financijska agencija, OIB 85821130368, Ulica grada Vukovara 70,10000 Zagreb</item>
      <item>PLURA d.o.o. za ugostiteljstvo, OIB 52995590018, Miline 44,22202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52995590018</item>
    </izvorni_sadrzaj>
    <derivirana_varijabla naziv="DomainObject.Predmet.SudioniciListNazivOIB_1">
      <item>, OIB 85821130368</item>
      <item>, OIB 52995590018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1970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2016-11-07T12:20:00Z</dcterms:created>
  <dc:creator>Elizabeta Filipi</dc:creator>
  <cp:lastModifiedBy>Marina Gulin</cp:lastModifiedBy>
  <cp:lastPrinted>2016-11-09T09:12:00Z</cp:lastPrinted>
  <dcterms:modified xmlns:xsi="http://www.w3.org/2001/XMLSchema-instance" xsi:type="dcterms:W3CDTF">2016-11-09T09:34:00Z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