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29f9" w14:paraId="57c29f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B53BE6">
        <w:t xml:space="preserve"> pod poslovnim brojem St-4473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B27DBD" w:rsidRPr="00B27DBD">
        <w:t>04.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37F09" w:rsidR="00B27DB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53BE6" w:rsidRPr="00B53BE6">
        <w:t>ECOMAR UDRUGA ZA PROMICANJE DRUŠTVENO KORISNIH AKCIJA OIB: 14307</w:t>
      </w:r>
      <w:r w:rsidR="00B53BE6">
        <w:t>738473 iz Zagreba, Varšavska 18.</w:t>
      </w:r>
    </w:p>
    <w:p w:rsidRDefault="00B53BE6" w:rsidP="00B53BE6" w:rsidR="00B53BE6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B53BE6">
        <w:t xml:space="preserve">15.093,75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27DBD" w:rsidRPr="00B27DBD">
        <w:t>04.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3B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5D6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5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5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5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5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5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5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5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5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4473</izvorni_sadrzaj>
    <derivirana_varijabla naziv="DomainObject.Predmet.Broj_1">4473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St-4473/2015</izvorni_sadrzaj>
    <derivirana_varijabla naziv="DomainObject.Predmet.OznakaBroj_1">St-4473/2015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ECOMAR udruga za promicanje društveno korisnih akcija zastupanog po punomoćniku VLADIMIR MIJATOVIĆ</izvorni_sadrzaj>
    <derivirana_varijabla naziv="DomainObject.Predmet.ProtustrankaFormated_1">  ECOMAR udruga za promicanje društveno korisnih akcija zastupanog po punomoćniku VLADIMIR MIJATOVIĆ</derivirana_varijabla>
  </DomainObject.Predmet.ProtustrankaFormated>
  <DomainObject.Predmet.ProtustrankaFormatedOIB>
    <izvorni_sadrzaj>  ECOMAR udruga za promicanje društveno korisnih akcija, OIB 14307738473 zastupanog po punomoćniku VLADIMIR MIJATOVIĆ</izvorni_sadrzaj>
    <derivirana_varijabla naziv="DomainObject.Predmet.ProtustrankaFormatedOIB_1">  ECOMAR udruga za promicanje društveno korisnih akcija, OIB 14307738473 zastupanog po punomoćniku VLADIMIR MIJATOVIĆ</derivirana_varijabla>
  </DomainObject.Predmet.ProtustrankaFormatedOIB>
  <DomainObject.Predmet.ProtustrankaFormatedWithAdress>
    <izvorni_sadrzaj> ECOMAR udruga za promicanje društveno korisnih akcija, Vareška 18, 10000 Zagreb zastupanog po punomoćniku VLADIMIR MIJATOVIĆ</izvorni_sadrzaj>
    <derivirana_varijabla naziv="DomainObject.Predmet.ProtustrankaFormatedWithAdress_1"> ECOMAR udruga za promicanje društveno korisnih akcija, Vareška 18, 10000 Zagreb zastupanog po punomoćniku VLADIMIR MIJATOVIĆ</derivirana_varijabla>
  </DomainObject.Predmet.ProtustrankaFormatedWithAdress>
  <DomainObject.Predmet.ProtustrankaFormatedWithAdressOIB>
    <izvorni_sadrzaj> ECOMAR udruga za promicanje društveno korisnih akcija, OIB 14307738473, Vareška 18, 10000 Zagreb zastupanog po punomoćniku VLADIMIR MIJATOVIĆ</izvorni_sadrzaj>
    <derivirana_varijabla naziv="DomainObject.Predmet.ProtustrankaFormatedWithAdressOIB_1"> ECOMAR udruga za promicanje društveno korisnih akcija, OIB 14307738473, Vareška 18, 10000 Zagreb zastupanog po punomoćniku VLADIMIR MIJATOVIĆ</derivirana_varijabla>
  </DomainObject.Predmet.ProtustrankaFormatedWithAdressOIB>
  <DomainObject.Predmet.ProtustrankaWithAdress>
    <izvorni_sadrzaj>ECOMAR udruga za promicanje društveno korisnih akcija Vareška 18, 10000 Zagreb</izvorni_sadrzaj>
    <derivirana_varijabla naziv="DomainObject.Predmet.ProtustrankaWithAdress_1">ECOMAR udruga za promicanje društveno korisnih akcija Vareška 18, 10000 Zagreb</derivirana_varijabla>
  </DomainObject.Predmet.ProtustrankaWithAdress>
  <DomainObject.Predmet.ProtustrankaWithAdressOIB>
    <izvorni_sadrzaj>ECOMAR udruga za promicanje društveno korisnih akcija, OIB 14307738473, Vareška 18, 10000 Zagreb</izvorni_sadrzaj>
    <derivirana_varijabla naziv="DomainObject.Predmet.ProtustrankaWithAdressOIB_1">ECOMAR udruga za promicanje društveno korisnih akcija, OIB 14307738473, Vareška 18, 10000 Zagreb</derivirana_varijabla>
  </DomainObject.Predmet.ProtustrankaWithAdressOIB>
  <DomainObject.Predmet.ProtustrankaNazivFormated>
    <izvorni_sadrzaj>ECOMAR udruga za promicanje društveno korisnih akcija</izvorni_sadrzaj>
    <derivirana_varijabla naziv="DomainObject.Predmet.ProtustrankaNazivFormated_1">ECOMAR udruga za promicanje društveno korisnih akcija</derivirana_varijabla>
  </DomainObject.Predmet.ProtustrankaNazivFormated>
  <DomainObject.Predmet.ProtustrankaNazivFormatedOIB>
    <izvorni_sadrzaj>ECOMAR udruga za promicanje društveno korisnih akcija, OIB 14307738473</izvorni_sadrzaj>
    <derivirana_varijabla naziv="DomainObject.Predmet.ProtustrankaNazivFormatedOIB_1">ECOMAR udruga za promicanje društveno korisnih akcija, OIB 14307738473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ECOMAR udruga za promicanje društveno korisnih akcija zastupanog po punomoćniku VLADIMIR MIJATOVIĆ</item>
    </izvorni_sadrzaj>
    <derivirana_varijabla naziv="DomainObject.Predmet.ProtuStrankaListFormated_1">
      <item>ECOMAR udruga za promicanje društveno korisnih akcija zastupanog po punomoćniku VLADIMIR MIJATOVIĆ</item>
    </derivirana_varijabla>
  </DomainObject.Predmet.ProtuStrankaListFormated>
  <DomainObject.Predmet.ProtuStrankaListFormatedOIB>
    <izvorni_sadrzaj>
      <item>ECOMAR udruga za promicanje društveno korisnih akcija, OIB 14307738473 zastupanog po punomoćniku VLADIMIR MIJATOVIĆ</item>
    </izvorni_sadrzaj>
    <derivirana_varijabla naziv="DomainObject.Predmet.ProtuStrankaListFormatedOIB_1">
      <item>ECOMAR udruga za promicanje društveno korisnih akcija, OIB 14307738473 zastupanog po punomoćniku VLADIMIR MIJATOVIĆ</item>
    </derivirana_varijabla>
  </DomainObject.Predmet.ProtuStrankaListFormatedOIB>
  <DomainObject.Predmet.ProtuStrankaListFormatedWithAdress>
    <izvorni_sadrzaj>
      <item>ECOMAR udruga za promicanje društveno korisnih akcija, Vareška 18, 10000 Zagreb zastupanog po punomoćniku VLADIMIR MIJATOVIĆ</item>
    </izvorni_sadrzaj>
    <derivirana_varijabla naziv="DomainObject.Predmet.ProtuStrankaListFormatedWithAdress_1">
      <item>ECOMAR udruga za promicanje društveno korisnih akcija, Vareška 18, 10000 Zagreb zastupanog po punomoćniku VLADIMIR MIJATOVIĆ</item>
    </derivirana_varijabla>
  </DomainObject.Predmet.ProtuStrankaListFormatedWithAdress>
  <DomainObject.Predmet.ProtuStrankaListFormatedWithAdressOIB>
    <izvorni_sadrzaj>
      <item>ECOMAR udruga za promicanje društveno korisnih akcija, OIB 14307738473, Vareška 18, 10000 Zagreb zastupanog po punomoćniku VLADIMIR MIJATOVIĆ</item>
    </izvorni_sadrzaj>
    <derivirana_varijabla naziv="DomainObject.Predmet.ProtuStrankaListFormatedWithAdressOIB_1">
      <item>ECOMAR udruga za promicanje društveno korisnih akcija, OIB 14307738473, Vareška 18, 10000 Zagreb zastupanog po punomoćniku VLADIMIR MIJATOVIĆ</item>
    </derivirana_varijabla>
  </DomainObject.Predmet.ProtuStrankaListFormatedWithAdressOIB>
  <DomainObject.Predmet.ProtuStrankaListNazivFormated>
    <izvorni_sadrzaj>
      <item>ECOMAR udruga za promicanje društveno korisnih akcija</item>
    </izvorni_sadrzaj>
    <derivirana_varijabla naziv="DomainObject.Predmet.ProtuStrankaListNazivFormated_1">
      <item>ECOMAR udruga za promicanje društveno korisnih akcija</item>
    </derivirana_varijabla>
  </DomainObject.Predmet.ProtuStrankaListNazivFormated>
  <DomainObject.Predmet.ProtuStrankaListNazivFormatedOIB>
    <izvorni_sadrzaj>
      <item>ECOMAR udruga za promicanje društveno korisnih akcija, OIB 14307738473</item>
    </izvorni_sadrzaj>
    <derivirana_varijabla naziv="DomainObject.Predmet.ProtuStrankaListNazivFormatedOIB_1">
      <item>ECOMAR udruga za promicanje društveno korisnih akcija, OIB 14307738473</item>
    </derivirana_varijabla>
  </DomainObject.Predmet.ProtuStrankaListNazivFormatedOIB>
  <DomainObject.Predmet.OstaliListFormated>
    <izvorni_sadrzaj>
      <item>VLADIMIR MIJATOVIĆ punomoćnik sudionika u postupku ECOMAR udruga za promicanje društveno korisnih akcija</item>
    </izvorni_sadrzaj>
    <derivirana_varijabla naziv="DomainObject.Predmet.OstaliListFormated_1">
      <item>VLADIMIR MIJATOVIĆ punomoćnik sudionika u postupku ECOMAR udruga za promicanje društveno korisnih akcija</item>
    </derivirana_varijabla>
  </DomainObject.Predmet.OstaliListFormated>
  <DomainObject.Predmet.OstaliListFormatedOIB>
    <izvorni_sadrzaj>
      <item>VLADIMIR MIJATOVIĆ, OIB 14307738473 punomoćnik sudionika u postupku ECOMAR udruga za promicanje društveno korisnih akcija</item>
    </izvorni_sadrzaj>
    <derivirana_varijabla naziv="DomainObject.Predmet.OstaliListFormatedOIB_1">
      <item>VLADIMIR MIJATOVIĆ, OIB 14307738473 punomoćnik sudionika u postupku ECOMAR udruga za promicanje društveno korisnih akcija</item>
    </derivirana_varijabla>
  </DomainObject.Predmet.OstaliListFormatedOIB>
  <DomainObject.Predmet.OstaliListFormatedWithAdress>
    <izvorni_sadrzaj>
      <item>VLADIMIR MIJATOVIĆ, VAREŠKA 18, 10000 Zagreb punomoćnik sudionika u postupku ECOMAR udruga za promicanje društveno korisnih akcija</item>
    </izvorni_sadrzaj>
    <derivirana_varijabla naziv="DomainObject.Predmet.OstaliListFormatedWithAdress_1">
      <item>VLADIMIR MIJATOVIĆ, VAREŠKA 18, 10000 Zagreb punomoćnik sudionika u postupku ECOMAR udruga za promicanje društveno korisnih akcija</item>
    </derivirana_varijabla>
  </DomainObject.Predmet.OstaliListFormatedWithAdress>
  <DomainObject.Predmet.OstaliListFormatedWithAdressOIB>
    <izvorni_sadrzaj>
      <item>VLADIMIR MIJATOVIĆ, OIB 14307738473, VAREŠKA 18, 10000 Zagreb punomoćnik sudionika u postupku ECOMAR udruga za promicanje društveno korisnih akcija</item>
    </izvorni_sadrzaj>
    <derivirana_varijabla naziv="DomainObject.Predmet.OstaliListFormatedWithAdressOIB_1">
      <item>VLADIMIR MIJATOVIĆ, OIB 14307738473, VAREŠKA 18, 10000 Zagreb punomoćnik sudionika u postupku ECOMAR udruga za promicanje društveno korisnih akcija</item>
    </derivirana_varijabla>
  </DomainObject.Predmet.OstaliListFormatedWithAdressOIB>
  <DomainObject.Predmet.OstaliListNazivFormated>
    <izvorni_sadrzaj>
      <item>VLADIMIR MIJATOVIĆ</item>
    </izvorni_sadrzaj>
    <derivirana_varijabla naziv="DomainObject.Predmet.OstaliListNazivFormated_1">
      <item>VLADIMIR MIJATOVIĆ</item>
    </derivirana_varijabla>
  </DomainObject.Predmet.OstaliListNazivFormated>
  <DomainObject.Predmet.OstaliListNazivFormatedOIB>
    <izvorni_sadrzaj>
      <item>VLADIMIR MIJATOVIĆ, OIB 14307738473</item>
    </izvorni_sadrzaj>
    <derivirana_varijabla naziv="DomainObject.Predmet.OstaliListNazivFormatedOIB_1">
      <item>VLADIMIR MIJATOVIĆ, OIB 14307738473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ECOMAR udruga za promicanje društveno korisnih akcija</izvorni_sadrzaj>
    <derivirana_varijabla naziv="DomainObject.Predmet.ProtustrankaIDrugi_1">ECOMAR udruga za promicanje društveno korisnih akcija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ECOMAR udruga za promicanje društveno korisnih akcija, OIB 14307738473, Vareška 18, 10000 Zagreb</izvorni_sadrzaj>
    <derivirana_varijabla naziv="DomainObject.Predmet.ProtustrankaIDrugiAdressOIB_1">ECOMAR udruga za promicanje društveno korisnih akcija, OIB 14307738473, Vareška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ECOMAR udruga za promicanje društveno korisnih akcija</item>
      <item>VLADIMIR MIJATOVIĆ</item>
    </izvorni_sadrzaj>
    <derivirana_varijabla naziv="DomainObject.Predmet.SudioniciListNaziv_1">
      <item>FINA Regionalni centar Zagreb</item>
      <item>ECOMAR udruga za promicanje društveno korisnih akcija</item>
      <item>VLADIMIR MIJATOVIĆ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ECOMAR udruga za promicanje društveno korisnih akcija, OIB 14307738473, Vareška 18,10000 Zagreb</item>
      <item>VLADIMIR MIJATOVIĆ, OIB 14307738473, VAREŠKA 18,10000 Zagreb</item>
    </izvorni_sadrzaj>
    <derivirana_varijabla naziv="DomainObject.Predmet.SudioniciListAdressOIB_1">
      <item>FINA Regionalni centar Zagreb, OIB 85821130368, Trg svibanjskih žrtava 1995. 1,10000 Zagreb</item>
      <item>ECOMAR udruga za promicanje društveno korisnih akcija, OIB 14307738473, Vareška 18,10000 Zagreb</item>
      <item>VLADIMIR MIJATOVIĆ, OIB 14307738473, VAREŠKA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14307738473</item>
      <item>, OIB 14307738473</item>
    </izvorni_sadrzaj>
    <derivirana_varijabla naziv="DomainObject.Predmet.SudioniciListNazivOIB_1">
      <item>, OIB 85821130368</item>
      <item>, OIB 14307738473</item>
      <item>, OIB 14307738473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241</properties:Words>
  <properties:Characters>1334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2016-01-04T08:52:00Z</dcterms:created>
  <dc:creator>ilukac</dc:creator>
  <cp:lastModifiedBy>Višnja Svečak</cp:lastModifiedBy>
  <cp:lastPrinted>2015-12-02T08:19:00Z</cp:lastPrinted>
  <dcterms:modified xmlns:xsi="http://www.w3.org/2001/XMLSchema-instance" xsi:type="dcterms:W3CDTF">2016-01-22T10:14:00Z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