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6b04" w14:paraId="8b16b04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7D2411">
        <w:t>3508/16-18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7B5785" w:rsidP="007B5785" w:rsidR="007B5785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7D2411" w:rsidRPr="001D5883">
        <w:rPr>
          <w:lang w:val="pt-BR"/>
        </w:rPr>
        <w:t>UGOSTITELJSTVO BISER j.d.o.o. za ugostiteljstvo, OIB: 76038511773, Klokovec (Općina Krapinske Toplice), Klokovec 123</w:t>
      </w:r>
      <w:r w:rsidRPr="0065182A">
        <w:t xml:space="preserve">, </w:t>
      </w:r>
      <w:r w:rsidR="007D2411">
        <w:t>10. listopada</w:t>
      </w:r>
      <w:r w:rsidRPr="0065182A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7D2411" w:rsidRPr="001D5883">
        <w:rPr>
          <w:lang w:val="pt-BR"/>
        </w:rPr>
        <w:t>UGOSTITELJSTVO BISER j.d.o.o. za ugostiteljstvo, OIB: 76038511773, Klokovec (Općina Krapinske Toplice), Klokovec 123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7D2411">
        <w:t>3508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B5785" w:rsidP="007D2411" w:rsidR="007B5785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7D2411" w:rsidRPr="001D5883">
        <w:rPr>
          <w:lang w:val="pt-BR"/>
        </w:rPr>
        <w:t>UGOSTITELJSTVO BISER j.d.o.o. za ugostiteljstvo, OIB: 76038511773, Klokovec (Općina Krapinske Toplice), Klokovec 123</w:t>
      </w:r>
      <w:r w:rsidR="007D2411">
        <w:rPr>
          <w:lang w:val="pt-BR"/>
        </w:rPr>
        <w:t xml:space="preserve">, temelje članka 444. stavka 2. </w:t>
      </w:r>
      <w:r w:rsidRPr="0065182A">
        <w:t xml:space="preserve">Stečajnog zakona („Narodne novine“ broj 71/15, dalje: SZ). </w:t>
      </w:r>
    </w:p>
    <w:p w:rsidRDefault="007D2411" w:rsidP="007D2411" w:rsidR="007D2411" w:rsidRPr="001D5883">
      <w:pPr>
        <w:ind w:firstLine="709"/>
        <w:jc w:val="both"/>
        <w:rPr>
          <w:lang w:val="en-GB"/>
        </w:rPr>
      </w:pPr>
      <w:r w:rsidRPr="001D5883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299</w:t>
      </w:r>
      <w:r w:rsidRPr="001D5883">
        <w:t xml:space="preserve"> dana, u ukupnom iznosu od </w:t>
      </w:r>
      <w:r>
        <w:t>22.303,22</w:t>
      </w:r>
      <w:r w:rsidRPr="001D5883">
        <w:t xml:space="preserve"> kn, kao i da dužnik ima 1 zaposlenog. </w:t>
      </w:r>
      <w:r w:rsidRPr="001D588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7D2411">
        <w:t>22. svibnja 2017</w:t>
      </w:r>
      <w:r w:rsidR="00D346E6" w:rsidRPr="0065182A">
        <w:t>., ko</w:t>
      </w:r>
      <w:r w:rsidR="00652C5D" w:rsidRPr="0065182A">
        <w:t>ji</w:t>
      </w:r>
      <w:r w:rsidR="00D346E6" w:rsidRPr="0065182A">
        <w:t>m je pozvan na ročište od</w:t>
      </w:r>
      <w:r w:rsidR="00761082" w:rsidRPr="0065182A">
        <w:t xml:space="preserve"> </w:t>
      </w:r>
      <w:r w:rsidR="007D2411">
        <w:t>5.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B5785" w:rsidP="007B5785" w:rsidR="007B5785" w:rsidRPr="0065182A">
      <w:pPr>
        <w:jc w:val="both"/>
      </w:pPr>
      <w:r w:rsidRPr="0065182A">
        <w:lastRenderedPageBreak/>
        <w:tab/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7B5785" w:rsidR="007B5785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 w:rsidR="007D2411">
        <w:t xml:space="preserve">od 6. rujna 2017. (list 40 spisa) </w:t>
      </w:r>
      <w:r w:rsidRPr="0065182A">
        <w:t>utvrdio da dužnik nije vlasnik nekretnina</w:t>
      </w:r>
      <w:r w:rsidR="007D2411">
        <w:t>.</w:t>
      </w:r>
      <w:r w:rsidRPr="0065182A">
        <w:t xml:space="preserve"> </w:t>
      </w:r>
    </w:p>
    <w:p w:rsidRDefault="007B5785" w:rsidP="007B5785" w:rsidR="00652C5D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 w:rsidR="007D2411">
        <w:t>Krapinsko-zagorska</w:t>
      </w:r>
      <w:r w:rsidRPr="0065182A">
        <w:t xml:space="preserve">, od </w:t>
      </w:r>
      <w:r w:rsidR="007D2411">
        <w:t>21. rujna</w:t>
      </w:r>
      <w:r w:rsidRPr="0065182A">
        <w:t xml:space="preserve"> 2017.</w:t>
      </w:r>
      <w:r w:rsidR="007D2411">
        <w:t xml:space="preserve"> </w:t>
      </w:r>
      <w:r w:rsidRPr="0065182A">
        <w:t xml:space="preserve">(list </w:t>
      </w:r>
      <w:r w:rsidR="007D2411">
        <w:t>24</w:t>
      </w:r>
      <w:r w:rsidRPr="0065182A">
        <w:t xml:space="preserve"> spisa) iz kojeg proi</w:t>
      </w:r>
      <w:r w:rsidR="00A33A88" w:rsidRPr="0065182A">
        <w:t>zlazi da dužnik nije evidentiran kao vlasnik vozila</w:t>
      </w:r>
      <w:r w:rsidR="00652C5D" w:rsidRPr="0065182A">
        <w:t xml:space="preserve">. </w:t>
      </w:r>
    </w:p>
    <w:p w:rsidRDefault="007D2411" w:rsidP="007D2411" w:rsidR="007D2411">
      <w:pPr>
        <w:ind w:firstLine="708"/>
        <w:jc w:val="both"/>
      </w:pPr>
      <w:r>
        <w:t>Uvidom u dopis FINE od 15. svibnja 2017. (list 7 spisa) utvrđeno je da je dužnik na dan 11. svibnja 2017. u Očevidniku redoslijeda osnova za plaćanje imao neizvršene osnove za plaćanje u neprekinutom razdoblju od 917 dana u ukupnom iznosu od 22.488,37 kn.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 w:rsidRPr="0065182A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65182A">
      <w:pPr>
        <w:jc w:val="both"/>
      </w:pPr>
      <w:r w:rsidRPr="0065182A"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7D2411">
        <w:t>10. listopada</w:t>
      </w:r>
      <w:r w:rsidR="00A33A88" w:rsidRPr="0065182A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06163F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06163F" w:rsidP="00C359B6" w:rsidR="0006163F">
      <w:pPr>
        <w:pStyle w:val="Bezproreda"/>
        <w:ind w:left="4956"/>
        <w:jc w:val="right"/>
      </w:pPr>
      <w:r>
        <w:t>Za točnost otpravka - ovlašteni službenik</w:t>
      </w:r>
    </w:p>
    <w:p w:rsidRDefault="0006163F" w:rsidP="00C359B6" w:rsidR="0006163F">
      <w:pPr>
        <w:pStyle w:val="Bezproreda"/>
        <w:ind w:left="4956"/>
        <w:jc w:val="right"/>
      </w:pPr>
      <w:r>
        <w:t>Karmela Dolenc</w:t>
      </w:r>
    </w:p>
    <w:p w:rsidRDefault="0006163F" w:rsidP="00065B42" w:rsidR="0006163F" w:rsidRPr="0065182A"/>
    <w:sectPr w:rsidSect="001B2E63" w:rsidR="0006163F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06163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D2411">
          <w:rPr>
            <w:sz w:val="24"/>
          </w:rPr>
          <w:t>3508/16-18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163F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6163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6163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3508</izvorni_sadrzaj>
    <derivirana_varijabla naziv="DomainObject.Predmet.Broj_1">3508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St-3508/2016</izvorni_sadrzaj>
    <derivirana_varijabla naziv="DomainObject.Predmet.OznakaBroj_1">St-3508/2016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BISER j.d.o.o. za ugostiteljstvo zastupanog po punomoćniku Tea Sinković</izvorni_sadrzaj>
    <derivirana_varijabla naziv="DomainObject.Predmet.ProtustrankaFormated_1">  UGOSTITELJSTVO BISER j.d.o.o. za ugostiteljstvo zastupanog po punomoćniku Tea Sinković</derivirana_varijabla>
  </DomainObject.Predmet.ProtustrankaFormated>
  <DomainObject.Predmet.ProtustrankaFormatedOIB>
    <izvorni_sadrzaj>  UGOSTITELJSTVO BISER j.d.o.o. za ugostiteljstvo, OIB 76038511773 zastupanog po punomoćniku Tea Sinković</izvorni_sadrzaj>
    <derivirana_varijabla naziv="DomainObject.Predmet.ProtustrankaFormatedOIB_1">  UGOSTITELJSTVO BISER j.d.o.o. za ugostiteljstvo, OIB 76038511773 zastupanog po punomoćniku Tea Sinković</derivirana_varijabla>
  </DomainObject.Predmet.ProtustrankaFormatedOIB>
  <DomainObject.Predmet.ProtustrankaFormatedWithAdress>
    <izvorni_sadrzaj> UGOSTITELJSTVO BISER j.d.o.o. za ugostiteljstvo, Klokovec 123, 49217 Klokovec zastupanog po punomoćniku Tea Sinković</izvorni_sadrzaj>
    <derivirana_varijabla naziv="DomainObject.Predmet.ProtustrankaFormatedWithAdress_1"> UGOSTITELJSTVO BISER j.d.o.o. za ugostiteljstvo, Klokovec 123, 49217 Klokovec zastupanog po punomoćniku Tea Sinković</derivirana_varijabla>
  </DomainObject.Predmet.ProtustrankaFormatedWithAdress>
  <DomainObject.Predmet.ProtustrankaFormatedWithAdressOIB>
    <izvorni_sadrzaj> UGOSTITELJSTVO BISER j.d.o.o. za ugostiteljstvo, OIB 76038511773, Klokovec 123, 49217 Klokovec zastupanog po punomoćniku Tea Sinković</izvorni_sadrzaj>
    <derivirana_varijabla naziv="DomainObject.Predmet.ProtustrankaFormatedWithAdressOIB_1"> UGOSTITELJSTVO BISER j.d.o.o. za ugostiteljstvo, OIB 76038511773, Klokovec 123, 49217 Klokovec zastupanog po punomoćniku Tea Sinković</derivirana_varijabla>
  </DomainObject.Predmet.ProtustrankaFormatedWithAdressOIB>
  <DomainObject.Predmet.ProtustrankaWithAdress>
    <izvorni_sadrzaj>UGOSTITELJSTVO BISER j.d.o.o. za ugostiteljstvo Klokovec 123, 49217 Klokovec</izvorni_sadrzaj>
    <derivirana_varijabla naziv="DomainObject.Predmet.ProtustrankaWithAdress_1">UGOSTITELJSTVO BISER j.d.o.o. za ugostiteljstvo Klokovec 123, 49217 Klokovec</derivirana_varijabla>
  </DomainObject.Predmet.ProtustrankaWithAdress>
  <DomainObject.Predmet.ProtustrankaWithAdressOIB>
    <izvorni_sadrzaj>UGOSTITELJSTVO BISER j.d.o.o. za ugostiteljstvo, OIB 76038511773, Klokovec 123, 49217 Klokovec</izvorni_sadrzaj>
    <derivirana_varijabla naziv="DomainObject.Predmet.ProtustrankaWithAdressOIB_1">UGOSTITELJSTVO BISER j.d.o.o. za ugostiteljstvo, OIB 76038511773, Klokovec 123, 49217 Klokovec</derivirana_varijabla>
  </DomainObject.Predmet.ProtustrankaWithAdressOIB>
  <DomainObject.Predmet.ProtustrankaNazivFormated>
    <izvorni_sadrzaj>UGOSTITELJSTVO BISER j.d.o.o. za ugostiteljstvo</izvorni_sadrzaj>
    <derivirana_varijabla naziv="DomainObject.Predmet.ProtustrankaNazivFormated_1">UGOSTITELJSTVO BISER j.d.o.o. za ugostiteljstvo</derivirana_varijabla>
  </DomainObject.Predmet.ProtustrankaNazivFormated>
  <DomainObject.Predmet.ProtustrankaNazivFormatedOIB>
    <izvorni_sadrzaj>UGOSTITELJSTVO BISER j.d.o.o. za ugostiteljstvo, OIB 76038511773</izvorni_sadrzaj>
    <derivirana_varijabla naziv="DomainObject.Predmet.ProtustrankaNazivFormatedOIB_1">UGOSTITELJSTVO BISER j.d.o.o. za ugostiteljstvo, OIB 76038511773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Sinković</izvorni_sadrzaj>
    <derivirana_varijabla naziv="DomainObject.Predmet.StrankaFormated_1">  FINA Regionalni centar Zagreb; Tea Sinković</derivirana_varijabla>
  </DomainObject.Predmet.StrankaFormated>
  <DomainObject.Predmet.StrankaFormatedOIB>
    <izvorni_sadrzaj>  FINA Regionalni centar Zagreb, OIB 85821130368; Tea Sinković, OIB 20370618068</izvorni_sadrzaj>
    <derivirana_varijabla naziv="DomainObject.Predmet.StrankaFormatedOIB_1">  FINA Regionalni centar Zagreb, OIB 85821130368; Tea Sinković, OIB 20370618068</derivirana_varijabla>
  </DomainObject.Predmet.StrankaFormatedOIB>
  <DomainObject.Predmet.StrankaFormatedWithAdress>
    <izvorni_sadrzaj> FINA Regionalni centar Zagreb, Trg svibanjskih žrtava 1995. br. 1, 10000 Zagreb; Tea Sinković, Mala Erpenja 253, 49217 Mala Erpenja</izvorni_sadrzaj>
    <derivirana_varijabla naziv="DomainObject.Predmet.StrankaFormatedWithAdress_1"> FINA Regionalni centar Zagreb, Trg svibanjskih žrtava 1995. br. 1, 10000 Zagreb; Tea Sinković, Mala Erpenja 253, 49217 Mala Erpenja</derivirana_varijabla>
  </DomainObject.Predmet.StrankaFormatedWithAdress>
  <DomainObject.Predmet.StrankaFormatedWithAdressOIB>
    <izvorni_sadrzaj> FINA Regionalni centar Zagreb, OIB 85821130368, Trg svibanjskih žrtava 1995. br. 1, 10000 Zagreb; Tea Sinković, OIB 20370618068, Mala Erpenja 253, 49217 Mala Erpenja</izvorni_sadrzaj>
    <derivirana_varijabla naziv="DomainObject.Predmet.StrankaFormatedWithAdressOIB_1"> FINA Regionalni centar Zagreb, OIB 85821130368, Trg svibanjskih žrtava 1995. br. 1, 10000 Zagreb; Tea Sinković, OIB 20370618068, Mala Erpenja 253, 49217 Mala Erpenja</derivirana_varijabla>
  </DomainObject.Predmet.StrankaFormatedWithAdressOIB>
  <DomainObject.Predmet.StrankaWithAdress>
    <izvorni_sadrzaj>FINA Regionalni centar Zagreb Trg svibanjskih žrtava 1995. br. 1,10000 Zagreb,Tea Sinković Mala Erpenja 253,49217 Mala Erpenja</izvorni_sadrzaj>
    <derivirana_varijabla naziv="DomainObject.Predmet.StrankaWithAdress_1">FINA Regionalni centar Zagreb Trg svibanjskih žrtava 1995. br. 1,10000 Zagreb,Tea Sinković Mala Erpenja 253,49217 Mala Erpenja</derivirana_varijabla>
  </DomainObject.Predmet.StrankaWithAdress>
  <DomainObject.Predmet.StrankaWithAdressOIB>
    <izvorni_sadrzaj>FINA Regionalni centar Zagreb, OIB 85821130368, Trg svibanjskih žrtava 1995. br. 1,10000 Zagreb,Tea Sinković, OIB 20370618068, Mala Erpenja 253,49217 Mala Erpenja</izvorni_sadrzaj>
    <derivirana_varijabla naziv="DomainObject.Predmet.StrankaWithAdressOIB_1">FINA Regionalni centar Zagreb, OIB 85821130368, Trg svibanjskih žrtava 1995. br. 1,10000 Zagreb,Tea Sinković, OIB 20370618068, Mala Erpenja 253,49217 Mala Erpenja</derivirana_varijabla>
  </DomainObject.Predmet.StrankaWithAdressOIB>
  <DomainObject.Predmet.StrankaNazivFormated>
    <izvorni_sadrzaj>FINA Regionalni centar Zagreb,Tea Sinković</izvorni_sadrzaj>
    <derivirana_varijabla naziv="DomainObject.Predmet.StrankaNazivFormated_1">FINA Regionalni centar Zagreb,Tea Sinković</derivirana_varijabla>
  </DomainObject.Predmet.StrankaNazivFormated>
  <DomainObject.Predmet.StrankaNazivFormatedOIB>
    <izvorni_sadrzaj>FINA Regionalni centar Zagreb, OIB 85821130368,Tea Sinković, OIB 20370618068</izvorni_sadrzaj>
    <derivirana_varijabla naziv="DomainObject.Predmet.StrankaNazivFormatedOIB_1">FINA Regionalni centar Zagreb, OIB 85821130368,Tea Sinković, OIB 20370618068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Tea Sinković</item>
    </izvorni_sadrzaj>
    <derivirana_varijabla naziv="DomainObject.Predmet.StrankaListFormated_1">
      <item>FINA Regionalni centar Zagreb</item>
      <item>Tea Sinković</item>
    </derivirana_varijabla>
  </DomainObject.Predmet.StrankaListFormated>
  <DomainObject.Predmet.StrankaListFormatedOIB>
    <izvorni_sadrzaj>
      <item>FINA Regionalni centar Zagreb, OIB 85821130368</item>
      <item>Tea Sinković, OIB 20370618068</item>
    </izvorni_sadrzaj>
    <derivirana_varijabla naziv="DomainObject.Predmet.StrankaListFormatedOIB_1">
      <item>FINA Regionalni centar Zagreb, OIB 85821130368</item>
      <item>Tea Sinković, OIB 20370618068</item>
    </derivirana_varijabla>
  </DomainObject.Predmet.StrankaListFormatedOIB>
  <DomainObject.Predmet.StrankaListFormatedWithAdress>
    <izvorni_sadrzaj>
      <item>FINA Regionalni centar Zagreb, Trg svibanjskih žrtava 1995. br. 1, 10000 Zagreb</item>
      <item>Tea Sinković, Mala Erpenja 253, 49217 Mala Erpenja</item>
    </izvorni_sadrzaj>
    <derivirana_varijabla naziv="DomainObject.Predmet.StrankaListFormatedWithAdress_1">
      <item>FINA Regionalni centar Zagreb, Trg svibanjskih žrtava 1995. br. 1, 10000 Zagreb</item>
      <item>Tea Sinković, Mala Erpenja 253, 49217 Mala Erpenja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Sinković, OIB 20370618068, Mala Erpenja 253, 49217 Mala Erpenja</item>
    </izvorni_sadrzaj>
    <derivirana_varijabla naziv="DomainObject.Predmet.StrankaListFormatedWithAdressOIB_1">
      <item>FINA Regionalni centar Zagreb, OIB 85821130368, Trg svibanjskih žrtava 1995. br. 1, 10000 Zagreb</item>
      <item>Tea Sinković, OIB 20370618068, Mala Erpenja 253, 49217 Mala Erpenja</item>
    </derivirana_varijabla>
  </DomainObject.Predmet.StrankaListFormatedWithAdressOIB>
  <DomainObject.Predmet.StrankaListNazivFormated>
    <izvorni_sadrzaj>
      <item>FINA Regionalni centar Zagreb</item>
      <item>Tea Sinković</item>
    </izvorni_sadrzaj>
    <derivirana_varijabla naziv="DomainObject.Predmet.StrankaListNazivFormated_1">
      <item>FINA Regionalni centar Zagreb</item>
      <item>Tea Sinković</item>
    </derivirana_varijabla>
  </DomainObject.Predmet.StrankaListNazivFormated>
  <DomainObject.Predmet.StrankaListNazivFormatedOIB>
    <izvorni_sadrzaj>
      <item>FINA Regionalni centar Zagreb, OIB 85821130368</item>
      <item>Tea Sinković, OIB 20370618068</item>
    </izvorni_sadrzaj>
    <derivirana_varijabla naziv="DomainObject.Predmet.StrankaListNazivFormatedOIB_1">
      <item>FINA Regionalni centar Zagreb, OIB 85821130368</item>
      <item>Tea Sinković, OIB 20370618068</item>
    </derivirana_varijabla>
  </DomainObject.Predmet.StrankaListNazivFormatedOIB>
  <DomainObject.Predmet.ProtuStrankaListFormated>
    <izvorni_sadrzaj>
      <item>UGOSTITELJSTVO BISER j.d.o.o. za ugostiteljstvo zastupanog po punomoćniku Tea Sinković</item>
    </izvorni_sadrzaj>
    <derivirana_varijabla naziv="DomainObject.Predmet.ProtuStrankaListFormated_1">
      <item>UGOSTITELJSTVO BISER j.d.o.o. za ugostiteljstvo zastupanog po punomoćniku Tea Sinković</item>
    </derivirana_varijabla>
  </DomainObject.Predmet.ProtuStrankaListFormated>
  <DomainObject.Predmet.ProtuStrankaListFormatedOIB>
    <izvorni_sadrzaj>
      <item>UGOSTITELJSTVO BISER j.d.o.o. za ugostiteljstvo, OIB 76038511773 zastupanog po punomoćniku Tea Sinković</item>
    </izvorni_sadrzaj>
    <derivirana_varijabla naziv="DomainObject.Predmet.ProtuStrankaListFormatedOIB_1">
      <item>UGOSTITELJSTVO BISER j.d.o.o. za ugostiteljstvo, OIB 76038511773 zastupanog po punomoćniku Tea Sinković</item>
    </derivirana_varijabla>
  </DomainObject.Predmet.ProtuStrankaListFormatedOIB>
  <DomainObject.Predmet.ProtuStrankaListFormatedWithAdress>
    <izvorni_sadrzaj>
      <item>UGOSTITELJSTVO BISER j.d.o.o. za ugostiteljstvo, Klokovec 123, 49217 Klokovec zastupanog po punomoćniku Tea Sinković</item>
    </izvorni_sadrzaj>
    <derivirana_varijabla naziv="DomainObject.Predmet.ProtuStrankaListFormatedWithAdress_1">
      <item>UGOSTITELJSTVO BISER j.d.o.o. za ugostiteljstvo, Klokovec 123, 49217 Klokovec zastupanog po punomoćniku Tea Sinković</item>
    </derivirana_varijabla>
  </DomainObject.Predmet.ProtuStrankaListFormatedWithAdress>
  <DomainObject.Predmet.ProtuStrankaListFormatedWithAdressOIB>
    <izvorni_sadrzaj>
      <item>UGOSTITELJSTVO BISER j.d.o.o. za ugostiteljstvo, OIB 76038511773, Klokovec 123, 49217 Klokovec zastupanog po punomoćniku Tea Sinković</item>
    </izvorni_sadrzaj>
    <derivirana_varijabla naziv="DomainObject.Predmet.ProtuStrankaListFormatedWithAdressOIB_1">
      <item>UGOSTITELJSTVO BISER j.d.o.o. za ugostiteljstvo, OIB 76038511773, Klokovec 123, 49217 Klokovec zastupanog po punomoćniku Tea Sinković</item>
    </derivirana_varijabla>
  </DomainObject.Predmet.ProtuStrankaListFormatedWithAdressOIB>
  <DomainObject.Predmet.ProtuStrankaListNazivFormated>
    <izvorni_sadrzaj>
      <item>UGOSTITELJSTVO BISER j.d.o.o. za ugostiteljstvo</item>
    </izvorni_sadrzaj>
    <derivirana_varijabla naziv="DomainObject.Predmet.ProtuStrankaListNazivFormated_1">
      <item>UGOSTITELJSTVO BISER j.d.o.o. za ugostiteljstvo</item>
    </derivirana_varijabla>
  </DomainObject.Predmet.ProtuStrankaListNazivFormated>
  <DomainObject.Predmet.ProtuStrankaListNazivFormatedOIB>
    <izvorni_sadrzaj>
      <item>UGOSTITELJSTVO BISER j.d.o.o. za ugostiteljstvo, OIB 76038511773</item>
    </izvorni_sadrzaj>
    <derivirana_varijabla naziv="DomainObject.Predmet.ProtuStrankaListNazivFormatedOIB_1">
      <item>UGOSTITELJSTVO BISER j.d.o.o. za ugostiteljstvo, OIB 76038511773</item>
    </derivirana_varijabla>
  </DomainObject.Predmet.ProtuStrankaListNazivFormatedOIB>
  <DomainObject.Predmet.OstaliListFormated>
    <izvorni_sadrzaj>
      <item>Tea Sinković punomoćnik sudionika u postupku UGOSTITELJSTVO BISER j.d.o.o. za ugostiteljstvo</item>
    </izvorni_sadrzaj>
    <derivirana_varijabla naziv="DomainObject.Predmet.OstaliListFormated_1">
      <item>Tea Sinković punomoćnik sudionika u postupku UGOSTITELJSTVO BISER j.d.o.o. za ugostiteljstvo</item>
    </derivirana_varijabla>
  </DomainObject.Predmet.OstaliListFormated>
  <DomainObject.Predmet.OstaliListFormatedOIB>
    <izvorni_sadrzaj>
      <item>Tea Sinković, OIB 20370618068 punomoćnik sudionika u postupku UGOSTITELJSTVO BISER j.d.o.o. za ugostiteljstvo</item>
    </izvorni_sadrzaj>
    <derivirana_varijabla naziv="DomainObject.Predmet.OstaliListFormatedOIB_1">
      <item>Tea Sinković, OIB 20370618068 punomoćnik sudionika u postupku UGOSTITELJSTVO BISER j.d.o.o. za ugostiteljstvo</item>
    </derivirana_varijabla>
  </DomainObject.Predmet.OstaliListFormatedOIB>
  <DomainObject.Predmet.OstaliListFormatedWithAdress>
    <izvorni_sadrzaj>
      <item>Tea Sinković, Mala Erpenja 253, 49217 Mala Erpenja punomoćnik sudionika u postupku UGOSTITELJSTVO BISER j.d.o.o. za ugostiteljstvo</item>
    </izvorni_sadrzaj>
    <derivirana_varijabla naziv="DomainObject.Predmet.OstaliListFormatedWithAdress_1">
      <item>Tea Sinković, Mala Erpenja 253, 49217 Mala Erpenja punomoćnik sudionika u postupku UGOSTITELJSTVO BISER j.d.o.o. za ugostiteljstvo</item>
    </derivirana_varijabla>
  </DomainObject.Predmet.OstaliListFormatedWithAdress>
  <DomainObject.Predmet.OstaliListFormatedWithAdressOIB>
    <izvorni_sadrzaj>
      <item>Tea Sinković, OIB 20370618068, Mala Erpenja 253, 49217 Mala Erpenja punomoćnik sudionika u postupku UGOSTITELJSTVO BISER j.d.o.o. za ugostiteljstvo</item>
    </izvorni_sadrzaj>
    <derivirana_varijabla naziv="DomainObject.Predmet.OstaliListFormatedWithAdressOIB_1">
      <item>Tea Sinković, OIB 20370618068, Mala Erpenja 253, 49217 Mala Erpenja punomoćnik sudionika u postupku UGOSTITELJSTVO BISER j.d.o.o. za ugostiteljstvo</item>
    </derivirana_varijabla>
  </DomainObject.Predmet.OstaliListFormatedWithAdressOIB>
  <DomainObject.Predmet.OstaliListNazivFormated>
    <izvorni_sadrzaj>
      <item>Tea Sinković</item>
    </izvorni_sadrzaj>
    <derivirana_varijabla naziv="DomainObject.Predmet.OstaliListNazivFormated_1">
      <item>Tea Sinković</item>
    </derivirana_varijabla>
  </DomainObject.Predmet.OstaliListNazivFormated>
  <DomainObject.Predmet.OstaliListNazivFormatedOIB>
    <izvorni_sadrzaj>
      <item>Tea Sinković, OIB 20370618068</item>
    </izvorni_sadrzaj>
    <derivirana_varijabla naziv="DomainObject.Predmet.OstaliListNazivFormatedOIB_1">
      <item>Tea Sinković, OIB 20370618068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UGOSTITELJSTVO BISER j.d.o.o. za ugostiteljstvo</izvorni_sadrzaj>
    <derivirana_varijabla naziv="DomainObject.Predmet.ProtustrankaIDrugi_1">UGOSTITELJSTVO BISER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UGOSTITELJSTVO BISER j.d.o.o. za ugostiteljstvo, OIB 76038511773, Klokovec 123, 49217 Klokovec</izvorni_sadrzaj>
    <derivirana_varijabla naziv="DomainObject.Predmet.ProtustrankaIDrugiAdressOIB_1">UGOSTITELJSTVO BISER j.d.o.o. za ugostiteljstvo, OIB 76038511773, Klokovec 123,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BISER j.d.o.o. za ugostiteljstvo</item>
      <item>Tea Sinković</item>
      <item>Tea Sinković</item>
    </izvorni_sadrzaj>
    <derivirana_varijabla naziv="DomainObject.Predmet.SudioniciListNaziv_1">
      <item>FINA Regionalni centar Zagreb</item>
      <item>UGOSTITELJSTVO BISER j.d.o.o. za ugostiteljstvo</item>
      <item>Tea Sinković</item>
      <item>Tea Sinković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UGOSTITELJSTVO BISER j.d.o.o. za ugostiteljstvo, OIB 76038511773, Klokovec 123,49217 Klokovec</item>
      <item>Tea Sinković, OIB 20370618068, Mala Erpenja 253,49217 Mala Erpenja</item>
      <item>Tea Sinković, OIB 20370618068, Mala Erpenja 253,49217 Mala Erpenja</item>
    </izvorni_sadrzaj>
    <derivirana_varijabla naziv="DomainObject.Predmet.SudioniciListAdressOIB_1">
      <item>FINA Regionalni centar Zagreb, OIB 85821130368, Trg svibanjskih žrtava 1995. br. 1,10000 Zagreb</item>
      <item>UGOSTITELJSTVO BISER j.d.o.o. za ugostiteljstvo, OIB 76038511773, Klokovec 123,49217 Klokovec</item>
      <item>Tea Sinković, OIB 20370618068, Mala Erpenja 253,49217 Mala Erpenja</item>
      <item>Tea Sinković, OIB 20370618068, Mala Erpenja 253,49217 Mala Erpenja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76038511773</item>
      <item>, OIB 20370618068</item>
      <item>, OIB 20370618068</item>
    </izvorni_sadrzaj>
    <derivirana_varijabla naziv="DomainObject.Predmet.SudioniciListNazivOIB_1">
      <item>, OIB 85821130368</item>
      <item>, OIB 76038511773</item>
      <item>, OIB 20370618068</item>
      <item>, OIB 20370618068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EE398-E940-40BB-9BF7-315019512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4225</properties:Characters>
  <properties:Lines>87</properties:Lines>
  <properties:Paragraphs>28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2017-10-10T11:35:00Z</cp:lastPrinted>
  <dcterms:modified xmlns:xsi="http://www.w3.org/2001/XMLSchema-instance" xsi:type="dcterms:W3CDTF">2017-10-10T11:35:00Z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