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c823" w14:paraId="484c823" w:rsidRDefault="0092413C" w:rsidP="0092413C" w:rsidR="0092413C" w:rsidRPr="0092413C">
      <w:pPr>
        <w:jc w:val="right"/>
        <w15:collapsed w:val="false"/>
      </w:pPr>
      <w:bookmarkStart w:name="_GoBack" w:id="0"/>
      <w:bookmarkEnd w:id="0"/>
    </w:p>
    <w:p w:rsidRDefault="0092413C" w:rsidP="0092413C" w:rsidR="0092413C" w:rsidRPr="0092413C">
      <w:pPr>
        <w:jc w:val="right"/>
      </w:pPr>
      <w:r w:rsidRPr="0092413C">
        <w:tab/>
      </w:r>
      <w:r w:rsidRPr="0092413C">
        <w:tab/>
      </w:r>
      <w:r w:rsidRPr="0092413C">
        <w:tab/>
      </w:r>
      <w:r w:rsidRPr="0092413C">
        <w:tab/>
      </w:r>
      <w:r w:rsidRPr="0092413C">
        <w:tab/>
      </w:r>
      <w:r w:rsidRPr="0092413C">
        <w:tab/>
      </w:r>
      <w:r w:rsidRPr="0092413C">
        <w:tab/>
      </w:r>
      <w:r w:rsidRPr="0092413C">
        <w:tab/>
      </w:r>
      <w:r w:rsidRPr="0092413C">
        <w:tab/>
      </w:r>
      <w:r w:rsidRPr="0092413C">
        <w:tab/>
        <w:t>5 St-88/14-105</w:t>
      </w:r>
    </w:p>
    <w:p w:rsidRDefault="0092413C" w:rsidP="0092413C" w:rsidR="0092413C" w:rsidRPr="0092413C"/>
    <w:p w:rsidRDefault="0092413C" w:rsidP="0092413C" w:rsidR="0092413C" w:rsidRPr="0092413C">
      <w:r w:rsidRPr="0092413C">
        <w:t xml:space="preserve">    REPUBLIKA HRVATSKA</w:t>
      </w:r>
    </w:p>
    <w:p w:rsidRDefault="0092413C" w:rsidP="0092413C" w:rsidR="0092413C" w:rsidRPr="0092413C">
      <w:r w:rsidRPr="0092413C">
        <w:t>TRGOVAČKI SUD U ZAGREBU</w:t>
      </w:r>
    </w:p>
    <w:p w:rsidRDefault="0092413C" w:rsidP="0092413C" w:rsidR="0092413C" w:rsidRPr="0092413C">
      <w:r w:rsidRPr="0092413C">
        <w:t xml:space="preserve">       Zagreb, Amruševa 2/II</w:t>
      </w:r>
    </w:p>
    <w:p w:rsidRDefault="0092413C" w:rsidP="0092413C" w:rsidR="0092413C" w:rsidRPr="0092413C">
      <w:r w:rsidRPr="0092413C">
        <w:tab/>
      </w:r>
      <w:r w:rsidRPr="0092413C">
        <w:tab/>
      </w:r>
      <w:r w:rsidRPr="0092413C">
        <w:tab/>
      </w:r>
      <w:r w:rsidRPr="0092413C">
        <w:tab/>
      </w:r>
      <w:r w:rsidRPr="0092413C">
        <w:tab/>
      </w:r>
    </w:p>
    <w:p w:rsidRDefault="0092413C" w:rsidP="0092413C" w:rsidR="0092413C" w:rsidRPr="0092413C"/>
    <w:p w:rsidRDefault="0092413C" w:rsidP="0092413C" w:rsidR="0092413C" w:rsidRPr="0092413C"/>
    <w:p w:rsidRDefault="0092413C" w:rsidP="009B42FF" w:rsidR="0092413C" w:rsidRPr="0092413C">
      <w:pPr>
        <w:jc w:val="center"/>
      </w:pPr>
      <w:r w:rsidRPr="0092413C">
        <w:t>R E P U B L I K A  H R V A T S K A</w:t>
      </w:r>
    </w:p>
    <w:p w:rsidRDefault="0092413C" w:rsidP="0092413C" w:rsidR="0092413C" w:rsidRPr="0092413C"/>
    <w:p w:rsidRDefault="0092413C" w:rsidP="0092413C" w:rsidR="0092413C" w:rsidRPr="0092413C">
      <w:pPr>
        <w:jc w:val="center"/>
      </w:pPr>
      <w:r w:rsidRPr="0092413C">
        <w:t>O B A V I J E S T</w:t>
      </w:r>
    </w:p>
    <w:p w:rsidRDefault="0092413C" w:rsidP="0092413C" w:rsidR="0092413C" w:rsidRPr="0092413C"/>
    <w:p w:rsidRDefault="0092413C" w:rsidP="0092413C" w:rsidR="0092413C" w:rsidRPr="0092413C"/>
    <w:p w:rsidRDefault="0092413C" w:rsidP="0092413C" w:rsidR="0092413C" w:rsidRPr="0092413C">
      <w:pPr>
        <w:jc w:val="both"/>
      </w:pPr>
      <w:r w:rsidRPr="0092413C">
        <w:tab/>
        <w:t>Rješenjem ovog suda broj St-88/14 od 28. listopada 2015., u stečajnom postupku nad stečajnim dužnikom KOMUNALAC-JASENOVAC, društvo s ograničenom odgovornošću – u stečaju, Jasenovac (Općina Jasenovac), B. Radića b.b., MBS: 080154984, OIB: 25097073166, određena je nagrada i naknada privremenom stečajnom upravitelju Juri Marušiću iz Zagreba, Bleiweissova 21., OIB: 52703189678.</w:t>
      </w:r>
    </w:p>
    <w:p w:rsidRDefault="0092413C" w:rsidP="0092413C" w:rsidR="0092413C" w:rsidRPr="0092413C">
      <w:r w:rsidRPr="0092413C">
        <w:tab/>
        <w:t>Uvid u potpuni tekst rješenja može se izvršiti u sudskoj pisarnici.</w:t>
      </w:r>
    </w:p>
    <w:p w:rsidRDefault="0092413C" w:rsidP="0092413C" w:rsidR="0092413C" w:rsidRPr="0092413C"/>
    <w:p w:rsidRDefault="0092413C" w:rsidP="0092413C" w:rsidR="0092413C" w:rsidRPr="0092413C"/>
    <w:p w:rsidRDefault="0092413C" w:rsidP="0092413C" w:rsidR="0092413C" w:rsidRPr="0092413C"/>
    <w:p w:rsidRDefault="0092413C" w:rsidP="0092413C" w:rsidR="0092413C" w:rsidRPr="0092413C">
      <w:pPr>
        <w:jc w:val="center"/>
      </w:pPr>
      <w:r w:rsidRPr="0092413C">
        <w:t xml:space="preserve">U Zagrebu, 28. listopada 2015. </w:t>
      </w:r>
    </w:p>
    <w:p w:rsidRDefault="0092413C" w:rsidP="0092413C" w:rsidR="0092413C" w:rsidRPr="0092413C"/>
    <w:p w:rsidRDefault="0092413C" w:rsidP="0092413C" w:rsidR="0092413C" w:rsidRPr="0092413C"/>
    <w:p w:rsidRDefault="0092413C" w:rsidP="0092413C" w:rsidR="0092413C" w:rsidRPr="0092413C"/>
    <w:p w:rsidRDefault="0092413C" w:rsidP="0092413C" w:rsidR="0092413C" w:rsidRPr="0092413C">
      <w:pPr>
        <w:ind w:left="4956"/>
        <w:jc w:val="right"/>
      </w:pPr>
      <w:r w:rsidRPr="0092413C">
        <w:t xml:space="preserve">  STEČAJNI SUDAC:</w:t>
      </w:r>
    </w:p>
    <w:p w:rsidRDefault="0092413C" w:rsidP="0092413C" w:rsidR="0092413C" w:rsidRPr="0092413C">
      <w:pPr>
        <w:ind w:left="4956"/>
        <w:jc w:val="right"/>
      </w:pPr>
      <w:r w:rsidRPr="0092413C">
        <w:t xml:space="preserve">dr. sc. </w:t>
      </w:r>
      <w:smartTag w:element="PersonName" w:uri="urn:schemas-microsoft-com:office:smarttags">
        <w:r w:rsidRPr="0092413C">
          <w:t>Jelena Čuveljak</w:t>
        </w:r>
      </w:smartTag>
    </w:p>
    <w:p w:rsidRDefault="0092413C" w:rsidP="0092413C" w:rsidR="0092413C" w:rsidRPr="0092413C">
      <w:pPr>
        <w:ind w:left="4956"/>
        <w:jc w:val="right"/>
      </w:pPr>
      <w:r w:rsidRPr="0092413C">
        <w:tab/>
      </w:r>
      <w:r w:rsidRPr="0092413C">
        <w:tab/>
      </w:r>
      <w:r w:rsidRPr="0092413C">
        <w:tab/>
      </w:r>
    </w:p>
    <w:p w:rsidRDefault="0092413C" w:rsidP="0092413C" w:rsidR="0092413C" w:rsidRPr="0092413C"/>
    <w:p w:rsidRDefault="0092413C" w:rsidP="0092413C" w:rsidR="0092413C" w:rsidRPr="0092413C"/>
    <w:p w:rsidRDefault="0092413C" w:rsidP="0092413C" w:rsidR="0092413C" w:rsidRPr="0092413C">
      <w:r w:rsidRPr="0092413C">
        <w:t>DN-a:</w:t>
      </w:r>
    </w:p>
    <w:p w:rsidRDefault="0092413C" w:rsidP="0092413C" w:rsidR="0092413C" w:rsidRPr="0092413C">
      <w:r w:rsidRPr="0092413C">
        <w:t>1. eOglasna ploča/3 dana</w:t>
      </w:r>
    </w:p>
    <w:p w:rsidRDefault="0092413C" w:rsidP="0092413C" w:rsidR="0092413C" w:rsidRPr="0092413C">
      <w:pPr>
        <w:jc w:val="both"/>
      </w:pPr>
    </w:p>
    <w:p w:rsidRDefault="0092413C" w:rsidP="0092413C" w:rsidR="0092413C" w:rsidRPr="0092413C">
      <w:pPr>
        <w:jc w:val="both"/>
      </w:pPr>
    </w:p>
    <w:p w:rsidRDefault="009A248B" w:rsidR="009A248B" w:rsidRPr="0092413C"/>
    <w:sectPr w:rsidSect="00D902A4" w:rsidR="009A248B" w:rsidRPr="0092413C">
      <w:headerReference w:type="even" r:id="rId8"/>
      <w:headerReference w:type="firs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10A" w:rsidR="00000000">
      <w:r>
        <w:separator/>
      </w:r>
    </w:p>
  </w:endnote>
  <w:endnote w:id="0" w:type="continuationSeparator">
    <w:p w:rsidRDefault="00A8010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10A" w:rsidR="00000000">
      <w:r>
        <w:separator/>
      </w:r>
    </w:p>
  </w:footnote>
  <w:footnote w:id="0" w:type="continuationSeparator">
    <w:p w:rsidRDefault="00A8010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13C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010A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13C" w:rsidR="00240E40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13C"/>
    <w:rsid w:val="00101281"/>
    <w:rsid w:val="00215918"/>
    <w:rsid w:val="00524D3D"/>
    <w:rsid w:val="006156D0"/>
    <w:rsid w:val="0064498B"/>
    <w:rsid w:val="008C31DE"/>
    <w:rsid w:val="0092413C"/>
    <w:rsid w:val="009A248B"/>
    <w:rsid w:val="00A8010A"/>
    <w:rsid w:val="00BC1743"/>
    <w:rsid w:val="00C445F4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413C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2413C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92413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2413C"/>
  </w:style>
  <w:style w:styleId="Tekstbalonia" w:type="paragraph">
    <w:name w:val="Balloon Text"/>
    <w:basedOn w:val="Normal"/>
    <w:link w:val="TekstbaloniaChar"/>
    <w:uiPriority w:val="99"/>
    <w:semiHidden/>
    <w:unhideWhenUsed/>
    <w:rsid w:val="009241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413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0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1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1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1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1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413C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2413C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92413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2413C"/>
  </w:style>
  <w:style w:styleId="Tekstbalonia" w:type="paragraph">
    <w:name w:val="Balloon Text"/>
    <w:basedOn w:val="Normal"/>
    <w:link w:val="TekstbaloniaChar"/>
    <w:uiPriority w:val="99"/>
    <w:semiHidden/>
    <w:unhideWhenUsed/>
    <w:rsid w:val="009241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413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0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1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1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1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1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2014.</izvorni_sadrzaj>
    <derivirana_varijabla naziv="DomainObject.Predmet.DatumOsnivanja_1">10.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2015.</izvorni_sadrzaj>
    <derivirana_varijabla naziv="DomainObject.Predmet.DatumRjesavanja_1">9.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St-88/2014</izvorni_sadrzaj>
    <derivirana_varijabla naziv="DomainObject.Predmet.OznakaBroj_1">St-88/2014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Jelena</izvorni_sadrzaj>
    <derivirana_varijabla naziv="DomainObject.Predmet.PredmetRijesio.Ime_1">dr. sc. Jelena</derivirana_varijabla>
  </DomainObject.Predmet.PredmetRijesio.Ime>
  <DomainObject.Predmet.PredmetRijesio.Oib>
    <izvorni_sadrzaj>59689163476</izvorni_sadrzaj>
    <derivirana_varijabla naziv="DomainObject.Predmet.PredmetRijesio.Oib_1">59689163476</derivirana_varijabla>
  </DomainObject.Predmet.PredmetRijesio.Oib>
  <DomainObject.Predmet.PredmetRijesio.Prezime>
    <izvorni_sadrzaj>Čuveljak</izvorni_sadrzaj>
    <derivirana_varijabla naziv="DomainObject.Predmet.PredmetRijesio.Prezime_1">Čuveljak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KOMUNALAC-JASENOVAC d.o.o.</izvorni_sadrzaj>
    <derivirana_varijabla naziv="DomainObject.Predmet.ProtustrankaFormated_1">  KOMUNALAC-JASENOVAC d.o.o.</derivirana_varijabla>
  </DomainObject.Predmet.ProtustrankaFormated>
  <DomainObject.Predmet.ProtustrankaFormatedOIB>
    <izvorni_sadrzaj>  KOMUNALAC-JASENOVAC d.o.o., OIB 25097073166</izvorni_sadrzaj>
    <derivirana_varijabla naziv="DomainObject.Predmet.ProtustrankaFormatedOIB_1">  KOMUNALAC-JASENOVAC d.o.o., OIB 25097073166</derivirana_varijabla>
  </DomainObject.Predmet.ProtustrankaFormatedOIB>
  <DomainObject.Predmet.ProtustrankaFormatedWithAdress>
    <izvorni_sadrzaj> KOMUNALAC-JASENOVAC d.o.o., B. Radića bb, 44324 Jasenovac</izvorni_sadrzaj>
    <derivirana_varijabla naziv="DomainObject.Predmet.ProtustrankaFormatedWithAdress_1"> KOMUNALAC-JASENOVAC d.o.o., B. Radića bb, 44324 Jasenovac</derivirana_varijabla>
  </DomainObject.Predmet.ProtustrankaFormatedWithAdress>
  <DomainObject.Predmet.ProtustrankaFormatedWithAdressOIB>
    <izvorni_sadrzaj> KOMUNALAC-JASENOVAC d.o.o., OIB 25097073166, B. Radića bb, 44324 Jasenovac</izvorni_sadrzaj>
    <derivirana_varijabla naziv="DomainObject.Predmet.ProtustrankaFormatedWithAdressOIB_1"> KOMUNALAC-JASENOVAC d.o.o., OIB 25097073166, B. Radića bb, 44324 Jasenovac</derivirana_varijabla>
  </DomainObject.Predmet.ProtustrankaFormatedWithAdressOIB>
  <DomainObject.Predmet.ProtustrankaWithAdress>
    <izvorni_sadrzaj>KOMUNALAC-JASENOVAC d.o.o. B. Radića bb, 44324 Jasenovac</izvorni_sadrzaj>
    <derivirana_varijabla naziv="DomainObject.Predmet.ProtustrankaWithAdress_1">KOMUNALAC-JASENOVAC d.o.o. B. Radića bb, 44324 Jasenovac</derivirana_varijabla>
  </DomainObject.Predmet.ProtustrankaWithAdress>
  <DomainObject.Predmet.ProtustrankaWithAdressOIB>
    <izvorni_sadrzaj>KOMUNALAC-JASENOVAC d.o.o., OIB 25097073166, B. Radića bb, 44324 Jasenovac</izvorni_sadrzaj>
    <derivirana_varijabla naziv="DomainObject.Predmet.ProtustrankaWithAdressOIB_1">KOMUNALAC-JASENOVAC d.o.o., OIB 25097073166, B. Radića bb, 44324 Jasenovac</derivirana_varijabla>
  </DomainObject.Predmet.ProtustrankaWithAdressOIB>
  <DomainObject.Predmet.ProtustrankaNazivFormated>
    <izvorni_sadrzaj>KOMUNALAC-JASENOVAC d.o.o.</izvorni_sadrzaj>
    <derivirana_varijabla naziv="DomainObject.Predmet.ProtustrankaNazivFormated_1">KOMUNALAC-JASENOVAC d.o.o.</derivirana_varijabla>
  </DomainObject.Predmet.ProtustrankaNazivFormated>
  <DomainObject.Predmet.ProtustrankaNazivFormatedOIB>
    <izvorni_sadrzaj>KOMUNALAC-JASENOVAC d.o.o., OIB 25097073166</izvorni_sadrzaj>
    <derivirana_varijabla naziv="DomainObject.Predmet.ProtustrankaNazivFormatedOIB_1">KOMUNALAC-JASENOVAC d.o.o., OIB 25097073166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SISAK zastupanog po punomoćniku ŽUPANIJSKO DRŽAVNO ODVJETNIŠTVO U SISKU; AUTOMEHANIČAR POSEJPAL  JAROSLAV; BRIŽINE d.o.o.; ANINO d.o.o.; OPĆINA JASENOVAC; VJEROVNICI</izvorni_sadrzaj>
    <derivirana_varijabla naziv="DomainObject.Predmet.StrankaFormated_1">  REPUBLIKA HRVATSKA, MINISTARSTVO FINANCIJA, POREZNA UPRAVA SISAK zastupanog po punomoćniku ŽUPANIJSKO DRŽAVNO ODVJETNIŠTVO U SISKU; AUTOMEHANIČAR POSEJPAL  JAROSLAV; BRIŽINE d.o.o.; ANINO d.o.o.; OPĆINA JASENOVAC; VJEROVNICI</derivirana_varijabla>
  </DomainObject.Predmet.StrankaFormated>
  <DomainObject.Predmet.StrankaFormatedOIB>
    <izvorni_sadrzaj>  REPUBLIKA HRVATSKA, MINISTARSTVO FINANCIJA, POREZNA UPRAVA SISAK, OIB 18683136487 zastupanog po punomoćniku ŽUPANIJSKO DRŽAVNO ODVJETNIŠTVO U SISKU; AUTOMEHANIČAR POSEJPAL  JAROSLAV; BRIŽINE d.o.o., OIB 20488197727; ANINO d.o.o., OIB 75440244671; OPĆINA JASENOVAC; VJEROVNICI</izvorni_sadrzaj>
    <derivirana_varijabla naziv="DomainObject.Predmet.StrankaFormatedOIB_1">  REPUBLIKA HRVATSKA, MINISTARSTVO FINANCIJA, POREZNA UPRAVA SISAK, OIB 18683136487 zastupanog po punomoćniku ŽUPANIJSKO DRŽAVNO ODVJETNIŠTVO U SISKU; AUTOMEHANIČAR POSEJPAL  JAROSLAV; BRIŽINE d.o.o., OIB 20488197727; ANINO d.o.o., OIB 75440244671; OPĆINA JASENOVAC; VJEROVNICI</derivirana_varijabla>
  </DomainObject.Predmet.StrankaFormatedOIB>
  <DomainObject.Predmet.StrankaFormatedWithAdress>
    <izvorni_sadrzaj> REPUBLIKA HRVATSKA, MINISTARSTVO FINANCIJA, POREZNA UPRAVA SISAK, S. i A. Radića 30, 44000 Sisak zastupanog po punomoćniku ŽUPANIJSKO DRŽAVNO ODVJETNIŠTVO U SISKU; AUTOMEHANIČAR POSEJPAL  JAROSLAV; BRIŽINE d.o.o., Bana Jelačića 104, 35400 Rešetari; ANINO d.o.o., I. Loparska 2/2, 10000 Zagreb; OPĆINA JASENOVAC; VJEROVNICI</izvorni_sadrzaj>
    <derivirana_varijabla naziv="DomainObject.Predmet.StrankaFormatedWithAdress_1"> REPUBLIKA HRVATSKA, MINISTARSTVO FINANCIJA, POREZNA UPRAVA SISAK, S. i A. Radića 30, 44000 Sisak zastupanog po punomoćniku ŽUPANIJSKO DRŽAVNO ODVJETNIŠTVO U SISKU; AUTOMEHANIČAR POSEJPAL  JAROSLAV; BRIŽINE d.o.o., Bana Jelačića 104, 35400 Rešetari; ANINO d.o.o., I. Loparska 2/2, 10000 Zagreb; OPĆINA JASENOVAC; VJEROVNICI</derivirana_varijabla>
  </DomainObject.Predmet.StrankaFormatedWithAdress>
  <DomainObject.Predmet.StrankaFormatedWithAdressOIB>
    <izvorni_sadrzaj> REPUBLIKA HRVATSKA, MINISTARSTVO FINANCIJA, POREZNA UPRAVA SISAK, OIB 18683136487, S. i A. Radića 30, 44000 Sisak zastupanog po punomoćniku ŽUPANIJSKO DRŽAVNO ODVJETNIŠTVO U SISKU; AUTOMEHANIČAR POSEJPAL  JAROSLAV; BRIŽINE d.o.o., OIB 20488197727, Bana Jelačića 104, 35400 Rešetari; ANINO d.o.o., OIB 75440244671, I. Loparska 2/2, 10000 Zagreb; OPĆINA JASENOVAC; VJEROVNICI</izvorni_sadrzaj>
    <derivirana_varijabla naziv="DomainObject.Predmet.StrankaFormatedWithAdressOIB_1"> REPUBLIKA HRVATSKA, MINISTARSTVO FINANCIJA, POREZNA UPRAVA SISAK, OIB 18683136487, S. i A. Radića 30, 44000 Sisak zastupanog po punomoćniku ŽUPANIJSKO DRŽAVNO ODVJETNIŠTVO U SISKU; AUTOMEHANIČAR POSEJPAL  JAROSLAV; BRIŽINE d.o.o., OIB 20488197727, Bana Jelačića 104, 35400 Rešetari; ANINO d.o.o., OIB 75440244671, I. Loparska 2/2, 10000 Zagreb; OPĆINA JASENOVAC; VJEROVNICI</derivirana_varijabla>
  </DomainObject.Predmet.StrankaFormatedWithAdressOIB>
  <DomainObject.Predmet.StrankaWithAdress>
    <izvorni_sadrzaj>REPUBLIKA HRVATSKA, MINISTARSTVO FINANCIJA, POREZNA UPRAVA SISAK S. i A. Radića 30,44000 Sisak,AUTOMEHANIČAR POSEJPAL  JAROSLAV ,BRIŽINE d.o.o. Bana Jelačića 104,35400 Rešetari,ANINO d.o.o. I. Loparska 2/2,10000 Zagreb,OPĆINA JASENOVAC ,VJEROVNICI </izvorni_sadrzaj>
    <derivirana_varijabla naziv="DomainObject.Predmet.StrankaWithAdress_1">REPUBLIKA HRVATSKA, MINISTARSTVO FINANCIJA, POREZNA UPRAVA SISAK S. i A. Radića 30,44000 Sisak,AUTOMEHANIČAR POSEJPAL  JAROSLAV ,BRIŽINE d.o.o. Bana Jelačića 104,35400 Rešetari,ANINO d.o.o. I. Loparska 2/2,10000 Zagreb,OPĆINA JASENOVAC ,VJEROVNICI </derivirana_varijabla>
  </DomainObject.Predmet.StrankaWithAdress>
  <DomainObject.Predmet.StrankaWithAdressOIB>
    <izvorni_sadrzaj>REPUBLIKA HRVATSKA, MINISTARSTVO FINANCIJA, POREZNA UPRAVA SISAK, OIB 18683136487, S. i A. Radića 30,44000 Sisak,AUTOMEHANIČAR POSEJPAL  JAROSLAV,BRIŽINE d.o.o., OIB 20488197727, Bana Jelačića 104,35400 Rešetari,ANINO d.o.o., OIB 75440244671, I. Loparska 2/2,10000 Zagreb,OPĆINA JASENOVAC,VJEROVNICI</izvorni_sadrzaj>
    <derivirana_varijabla naziv="DomainObject.Predmet.StrankaWithAdressOIB_1">REPUBLIKA HRVATSKA, MINISTARSTVO FINANCIJA, POREZNA UPRAVA SISAK, OIB 18683136487, S. i A. Radića 30,44000 Sisak,AUTOMEHANIČAR POSEJPAL  JAROSLAV,BRIŽINE d.o.o., OIB 20488197727, Bana Jelačića 104,35400 Rešetari,ANINO d.o.o., OIB 75440244671, I. Loparska 2/2,10000 Zagreb,OPĆINA JASENOVAC,VJEROVNICI</derivirana_varijabla>
  </DomainObject.Predmet.StrankaWithAdressOIB>
  <DomainObject.Predmet.StrankaNazivFormated>
    <izvorni_sadrzaj>REPUBLIKA HRVATSKA, MINISTARSTVO FINANCIJA, POREZNA UPRAVA SISAK,AUTOMEHANIČAR POSEJPAL  JAROSLAV,BRIŽINE d.o.o.,ANINO d.o.o.,OPĆINA JASENOVAC,VJEROVNICI</izvorni_sadrzaj>
    <derivirana_varijabla naziv="DomainObject.Predmet.StrankaNazivFormated_1">REPUBLIKA HRVATSKA, MINISTARSTVO FINANCIJA, POREZNA UPRAVA SISAK,AUTOMEHANIČAR POSEJPAL  JAROSLAV,BRIŽINE d.o.o.,ANINO d.o.o.,OPĆINA JASENOVAC,VJEROVNICI</derivirana_varijabla>
  </DomainObject.Predmet.StrankaNazivFormated>
  <DomainObject.Predmet.StrankaNazivFormatedOIB>
    <izvorni_sadrzaj>REPUBLIKA HRVATSKA, MINISTARSTVO FINANCIJA, POREZNA UPRAVA SISAK, OIB 18683136487,AUTOMEHANIČAR POSEJPAL  JAROSLAV,BRIŽINE d.o.o., OIB 20488197727,ANINO d.o.o., OIB 75440244671,OPĆINA JASENOVAC,VJEROVNICI</izvorni_sadrzaj>
    <derivirana_varijabla naziv="DomainObject.Predmet.StrankaNazivFormatedOIB_1">REPUBLIKA HRVATSKA, MINISTARSTVO FINANCIJA, POREZNA UPRAVA SISAK, OIB 18683136487,AUTOMEHANIČAR POSEJPAL  JAROSLAV,BRIŽINE d.o.o., OIB 20488197727,ANINO d.o.o., OIB 75440244671,OPĆINA JASENOVAC,VJEROVNICI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REPUBLIKA HRVATSKA, MINISTARSTVO FINANCIJA, POREZNA UPRAVA SISAK zastupanog po punomoćniku ŽUPANIJSKO DRŽAVNO ODVJETNIŠTVO U SISKU</item>
      <item>AUTOMEHANIČAR POSEJPAL  JAROSLAV</item>
      <item>BRIŽINE d.o.o.</item>
      <item>ANINO d.o.o.</item>
      <item>OPĆINA JASENOVAC</item>
      <item>VJEROVNICI</item>
    </izvorni_sadrzaj>
    <derivirana_varijabla naziv="DomainObject.Predmet.StrankaListFormated_1">
      <item>REPUBLIKA HRVATSKA, MINISTARSTVO FINANCIJA, POREZNA UPRAVA SISAK zastupanog po punomoćniku ŽUPANIJSKO DRŽAVNO ODVJETNIŠTVO U SISKU</item>
      <item>AUTOMEHANIČAR POSEJPAL  JAROSLAV</item>
      <item>BRIŽINE d.o.o.</item>
      <item>ANINO d.o.o.</item>
      <item>OPĆINA JASENOVAC</item>
      <item>VJEROVNICI</item>
    </derivirana_varijabla>
  </DomainObject.Predmet.StrankaListFormated>
  <DomainObject.Predmet.StrankaListFormatedOIB>
    <izvorni_sadrzaj>
      <item>REPUBLIKA HRVATSKA, MINISTARSTVO FINANCIJA, POREZNA UPRAVA SISAK, OIB 18683136487 zastupanog po punomoćniku ŽUPANIJSKO DRŽAVNO ODVJETNIŠTVO U SISKU</item>
      <item>AUTOMEHANIČAR POSEJPAL  JAROSLAV</item>
      <item>BRIŽINE d.o.o., OIB 20488197727</item>
      <item>ANINO d.o.o., OIB 75440244671</item>
      <item>OPĆINA JASENOVAC</item>
      <item>VJEROVNICI</item>
    </izvorni_sadrzaj>
    <derivirana_varijabla naziv="DomainObject.Predmet.StrankaListFormatedOIB_1">
      <item>REPUBLIKA HRVATSKA, MINISTARSTVO FINANCIJA, POREZNA UPRAVA SISAK, OIB 18683136487 zastupanog po punomoćniku ŽUPANIJSKO DRŽAVNO ODVJETNIŠTVO U SISKU</item>
      <item>AUTOMEHANIČAR POSEJPAL  JAROSLAV</item>
      <item>BRIŽINE d.o.o., OIB 20488197727</item>
      <item>ANINO d.o.o., OIB 75440244671</item>
      <item>OPĆINA JASENOVAC</item>
      <item>VJEROVNICI</item>
    </derivirana_varijabla>
  </DomainObject.Predmet.StrankaListFormatedOIB>
  <DomainObject.Predmet.StrankaListFormatedWithAdress>
    <izvorni_sadrzaj>
      <item>REPUBLIKA HRVATSKA, MINISTARSTVO FINANCIJA, POREZNA UPRAVA SISAK, S. i A. Radića 30, 44000 Sisak zastupanog po punomoćniku ŽUPANIJSKO DRŽAVNO ODVJETNIŠTVO U SISKU</item>
      <item>AUTOMEHANIČAR POSEJPAL  JAROSLAV</item>
      <item>BRIŽINE d.o.o., Bana Jelačića 104, 35400 Rešetari</item>
      <item>ANINO d.o.o., I. Loparska 2/2, 10000 Zagreb</item>
      <item>OPĆINA JASENOVAC</item>
      <item>VJEROVNICI</item>
    </izvorni_sadrzaj>
    <derivirana_varijabla naziv="DomainObject.Predmet.StrankaListFormatedWithAdress_1">
      <item>REPUBLIKA HRVATSKA, MINISTARSTVO FINANCIJA, POREZNA UPRAVA SISAK, S. i A. Radića 30, 44000 Sisak zastupanog po punomoćniku ŽUPANIJSKO DRŽAVNO ODVJETNIŠTVO U SISKU</item>
      <item>AUTOMEHANIČAR POSEJPAL  JAROSLAV</item>
      <item>BRIŽINE d.o.o., Bana Jelačića 104, 35400 Rešetari</item>
      <item>ANINO d.o.o., I. Loparska 2/2, 10000 Zagreb</item>
      <item>OPĆINA JASENOVAC</item>
      <item>VJEROVNICI</item>
    </derivirana_varijabla>
  </DomainObject.Predmet.StrankaListFormatedWithAdress>
  <DomainObject.Predmet.StrankaListFormatedWithAdressOIB>
    <izvorni_sadrzaj>
      <item>REPUBLIKA HRVATSKA, MINISTARSTVO FINANCIJA, POREZNA UPRAVA SISAK, OIB 18683136487, S. i A. Radića 30, 44000 Sisak zastupanog po punomoćniku ŽUPANIJSKO DRŽAVNO ODVJETNIŠTVO U SISKU</item>
      <item>AUTOMEHANIČAR POSEJPAL  JAROSLAV</item>
      <item>BRIŽINE d.o.o., OIB 20488197727, Bana Jelačića 104, 35400 Rešetari</item>
      <item>ANINO d.o.o., OIB 75440244671, I. Loparska 2/2, 10000 Zagreb</item>
      <item>OPĆINA JASENOVAC</item>
      <item>VJEROVNICI</item>
    </izvorni_sadrzaj>
    <derivirana_varijabla naziv="DomainObject.Predmet.StrankaListFormatedWithAdressOIB_1">
      <item>REPUBLIKA HRVATSKA, MINISTARSTVO FINANCIJA, POREZNA UPRAVA SISAK, OIB 18683136487, S. i A. Radića 30, 44000 Sisak zastupanog po punomoćniku ŽUPANIJSKO DRŽAVNO ODVJETNIŠTVO U SISKU</item>
      <item>AUTOMEHANIČAR POSEJPAL  JAROSLAV</item>
      <item>BRIŽINE d.o.o., OIB 20488197727, Bana Jelačića 104, 35400 Rešetari</item>
      <item>ANINO d.o.o., OIB 75440244671, I. Loparska 2/2, 10000 Zagreb</item>
      <item>OPĆINA JASENOVAC</item>
      <item>VJEROVNICI</item>
    </derivirana_varijabla>
  </DomainObject.Predmet.StrankaListFormatedWithAdressOIB>
  <DomainObject.Predmet.StrankaListNazivFormated>
    <izvorni_sadrzaj>
      <item>REPUBLIKA HRVATSKA, MINISTARSTVO FINANCIJA, POREZNA UPRAVA SISAK</item>
      <item>AUTOMEHANIČAR POSEJPAL  JAROSLAV</item>
      <item>BRIŽINE d.o.o.</item>
      <item>ANINO d.o.o.</item>
      <item>OPĆINA JASENOVAC</item>
      <item>VJEROVNICI</item>
    </izvorni_sadrzaj>
    <derivirana_varijabla naziv="DomainObject.Predmet.StrankaListNazivFormated_1">
      <item>REPUBLIKA HRVATSKA, MINISTARSTVO FINANCIJA, POREZNA UPRAVA SISAK</item>
      <item>AUTOMEHANIČAR POSEJPAL  JAROSLAV</item>
      <item>BRIŽINE d.o.o.</item>
      <item>ANINO d.o.o.</item>
      <item>OPĆINA JASENOVAC</item>
      <item>VJEROVNICI</item>
    </derivirana_varijabla>
  </DomainObject.Predmet.StrankaListNazivFormated>
  <DomainObject.Predmet.StrankaListNazivFormatedOIB>
    <izvorni_sadrzaj>
      <item>REPUBLIKA HRVATSKA, MINISTARSTVO FINANCIJA, POREZNA UPRAVA SISAK, OIB 18683136487</item>
      <item>AUTOMEHANIČAR POSEJPAL  JAROSLAV</item>
      <item>BRIŽINE d.o.o., OIB 20488197727</item>
      <item>ANINO d.o.o., OIB 75440244671</item>
      <item>OPĆINA JASENOVAC</item>
      <item>VJEROVNICI</item>
    </izvorni_sadrzaj>
    <derivirana_varijabla naziv="DomainObject.Predmet.StrankaListNazivFormatedOIB_1">
      <item>REPUBLIKA HRVATSKA, MINISTARSTVO FINANCIJA, POREZNA UPRAVA SISAK, OIB 18683136487</item>
      <item>AUTOMEHANIČAR POSEJPAL  JAROSLAV</item>
      <item>BRIŽINE d.o.o., OIB 20488197727</item>
      <item>ANINO d.o.o., OIB 75440244671</item>
      <item>OPĆINA JASENOVAC</item>
      <item>VJEROVNICI</item>
    </derivirana_varijabla>
  </DomainObject.Predmet.StrankaListNazivFormatedOIB>
  <DomainObject.Predmet.ProtuStrankaListFormated>
    <izvorni_sadrzaj>
      <item>KOMUNALAC-JASENOVAC d.o.o.</item>
    </izvorni_sadrzaj>
    <derivirana_varijabla naziv="DomainObject.Predmet.ProtuStrankaListFormated_1">
      <item>KOMUNALAC-JASENOVAC d.o.o.</item>
    </derivirana_varijabla>
  </DomainObject.Predmet.ProtuStrankaListFormated>
  <DomainObject.Predmet.ProtuStrankaListFormatedOIB>
    <izvorni_sadrzaj>
      <item>KOMUNALAC-JASENOVAC d.o.o., OIB 25097073166</item>
    </izvorni_sadrzaj>
    <derivirana_varijabla naziv="DomainObject.Predmet.ProtuStrankaListFormatedOIB_1">
      <item>KOMUNALAC-JASENOVAC d.o.o., OIB 25097073166</item>
    </derivirana_varijabla>
  </DomainObject.Predmet.ProtuStrankaListFormatedOIB>
  <DomainObject.Predmet.ProtuStrankaListFormatedWithAdress>
    <izvorni_sadrzaj>
      <item>KOMUNALAC-JASENOVAC d.o.o., B. Radića bb, 44324 Jasenovac</item>
    </izvorni_sadrzaj>
    <derivirana_varijabla naziv="DomainObject.Predmet.ProtuStrankaListFormatedWithAdress_1">
      <item>KOMUNALAC-JASENOVAC d.o.o., B. Radića bb, 44324 Jasenovac</item>
    </derivirana_varijabla>
  </DomainObject.Predmet.ProtuStrankaListFormatedWithAdress>
  <DomainObject.Predmet.ProtuStrankaListFormatedWithAdressOIB>
    <izvorni_sadrzaj>
      <item>KOMUNALAC-JASENOVAC d.o.o., OIB 25097073166, B. Radića bb, 44324 Jasenovac</item>
    </izvorni_sadrzaj>
    <derivirana_varijabla naziv="DomainObject.Predmet.ProtuStrankaListFormatedWithAdressOIB_1">
      <item>KOMUNALAC-JASENOVAC d.o.o., OIB 25097073166, B. Radića bb, 44324 Jasenovac</item>
    </derivirana_varijabla>
  </DomainObject.Predmet.ProtuStrankaListFormatedWithAdressOIB>
  <DomainObject.Predmet.ProtuStrankaListNazivFormated>
    <izvorni_sadrzaj>
      <item>KOMUNALAC-JASENOVAC d.o.o.</item>
    </izvorni_sadrzaj>
    <derivirana_varijabla naziv="DomainObject.Predmet.ProtuStrankaListNazivFormated_1">
      <item>KOMUNALAC-JASENOVAC d.o.o.</item>
    </derivirana_varijabla>
  </DomainObject.Predmet.ProtuStrankaListNazivFormated>
  <DomainObject.Predmet.ProtuStrankaListNazivFormatedOIB>
    <izvorni_sadrzaj>
      <item>KOMUNALAC-JASENOVAC d.o.o., OIB 25097073166</item>
    </izvorni_sadrzaj>
    <derivirana_varijabla naziv="DomainObject.Predmet.ProtuStrankaListNazivFormatedOIB_1">
      <item>KOMUNALAC-JASENOVAC d.o.o., OIB 25097073166</item>
    </derivirana_varijabla>
  </DomainObject.Predmet.ProtuStrankaListNazivFormatedOIB>
  <DomainObject.Predmet.OstaliListFormated>
    <izvorni_sadrzaj>
      <item>ŽUPANIJSKO DRŽAVNO ODVJETNIŠTVO U SISKU punomoćnik sudionika u postupku REPUBLIKA HRVATSKA, MINISTARSTVO FINANCIJA, POREZNA UPRAVA SISAK</item>
      <item>JURE MARUŠIĆ</item>
      <item>HPB d.d.</item>
      <item>OPĆINA JASENOVAC</item>
      <item>OPĆINSKI SUD U SISKU-STALNA SLUŽBA U KUTINI- ZK ODJEL NOVSKA</item>
      <item>ĐURĐA DRAGOVIĆ-GRAHEK</item>
      <item>JAVNOST</item>
    </izvorni_sadrzaj>
    <derivirana_varijabla naziv="DomainObject.Predmet.OstaliListFormated_1">
      <item>ŽUPANIJSKO DRŽAVNO ODVJETNIŠTVO U SISKU punomoćnik sudionika u postupku REPUBLIKA HRVATSKA, MINISTARSTVO FINANCIJA, POREZNA UPRAVA SISAK</item>
      <item>JURE MARUŠIĆ</item>
      <item>HPB d.d.</item>
      <item>OPĆINA JASENOVAC</item>
      <item>OPĆINSKI SUD U SISKU-STALNA SLUŽBA U KUTINI- ZK ODJEL NOVSKA</item>
      <item>ĐURĐA DRAGOVIĆ-GRAHEK</item>
      <item>JAVNOST</item>
    </derivirana_varijabla>
  </DomainObject.Predmet.OstaliListFormated>
  <DomainObject.Predmet.OstaliListFormatedOIB>
    <izvorni_sadrzaj>
      <item>ŽUPANIJSKO DRŽAVNO ODVJETNIŠTVO U SISKU, OIB 52634238587 punomoćnik sudionika u postupku REPUBLIKA HRVATSKA, MINISTARSTVO FINANCIJA, POREZNA UPRAVA SISAK</item>
      <item>JURE MARUŠIĆ, OIB 52703189678</item>
      <item>HPB d.d.</item>
      <item>OPĆINA JASENOVAC</item>
      <item>OPĆINSKI SUD U SISKU-STALNA SLUŽBA U KUTINI- ZK ODJEL NOVSKA</item>
      <item>ĐURĐA DRAGOVIĆ-GRAHEK</item>
      <item>JAVNOST</item>
    </izvorni_sadrzaj>
    <derivirana_varijabla naziv="DomainObject.Predmet.OstaliListFormatedOIB_1">
      <item>ŽUPANIJSKO DRŽAVNO ODVJETNIŠTVO U SISKU, OIB 52634238587 punomoćnik sudionika u postupku REPUBLIKA HRVATSKA, MINISTARSTVO FINANCIJA, POREZNA UPRAVA SISAK</item>
      <item>JURE MARUŠIĆ, OIB 52703189678</item>
      <item>HPB d.d.</item>
      <item>OPĆINA JASENOVAC</item>
      <item>OPĆINSKI SUD U SISKU-STALNA SLUŽBA U KUTINI- ZK ODJEL NOVSKA</item>
      <item>ĐURĐA DRAGOVIĆ-GRAHEK</item>
      <item>JAVNOST</item>
    </derivirana_varijabla>
  </DomainObject.Predmet.OstaliListFormatedOIB>
  <DomainObject.Predmet.OstaliListFormatedWithAdress>
    <izvorni_sadrzaj>
      <item>ŽUPANIJSKO DRŽAVNO ODVJETNIŠTVO U SISKU, I. K: Sakcinskog 24, 44000 Sisak punomoćnik sudionika u postupku REPUBLIKA HRVATSKA, MINISTARSTVO FINANCIJA, POREZNA UPRAVA SISAK</item>
      <item>JURE MARUŠIĆ, Bleiweisova 21, 10000 Zagreb</item>
      <item>HPB d.d., Jurišićeva 4, 10000 Zagreb</item>
      <item>OPĆINA JASENOVAC, Trg kralja P. Svačića 19, 44324 Jasenovac</item>
      <item>OPĆINSKI SUD U SISKU-STALNA SLUŽBA U KUTINI- ZK ODJEL NOVSKA, Hrvatskih branitelja 1, 44320 Kutina</item>
      <item>ĐURĐA DRAGOVIĆ-GRAHEK, Kneza Trpimira 4/I, 44320 Kutina</item>
      <item>JAVNOST</item>
    </izvorni_sadrzaj>
    <derivirana_varijabla naziv="DomainObject.Predmet.OstaliListFormatedWithAdress_1">
      <item>ŽUPANIJSKO DRŽAVNO ODVJETNIŠTVO U SISKU, I. K: Sakcinskog 24, 44000 Sisak punomoćnik sudionika u postupku REPUBLIKA HRVATSKA, MINISTARSTVO FINANCIJA, POREZNA UPRAVA SISAK</item>
      <item>JURE MARUŠIĆ, Bleiweisova 21, 10000 Zagreb</item>
      <item>HPB d.d., Jurišićeva 4, 10000 Zagreb</item>
      <item>OPĆINA JASENOVAC, Trg kralja P. Svačića 19, 44324 Jasenovac</item>
      <item>OPĆINSKI SUD U SISKU-STALNA SLUŽBA U KUTINI- ZK ODJEL NOVSKA, Hrvatskih branitelja 1, 44320 Kutina</item>
      <item>ĐURĐA DRAGOVIĆ-GRAHEK, Kneza Trpimira 4/I, 44320 Kutina</item>
      <item>JAVNOST</item>
    </derivirana_varijabla>
  </DomainObject.Predmet.OstaliListFormatedWithAdress>
  <DomainObject.Predmet.OstaliListFormatedWithAdressOIB>
    <izvorni_sadrzaj>
      <item>ŽUPANIJSKO DRŽAVNO ODVJETNIŠTVO U SISKU, OIB 52634238587, I. K: Sakcinskog 24, 44000 Sisak punomoćnik sudionika u postupku REPUBLIKA HRVATSKA, MINISTARSTVO FINANCIJA, POREZNA UPRAVA SISAK</item>
      <item>JURE MARUŠIĆ, OIB 52703189678, Bleiweisova 21, 10000 Zagreb</item>
      <item>HPB d.d., Jurišićeva 4, 10000 Zagreb</item>
      <item>OPĆINA JASENOVAC, Trg kralja P. Svačića 19, 44324 Jasenovac</item>
      <item>OPĆINSKI SUD U SISKU-STALNA SLUŽBA U KUTINI- ZK ODJEL NOVSKA, Hrvatskih branitelja 1, 44320 Kutina</item>
      <item>ĐURĐA DRAGOVIĆ-GRAHEK, Kneza Trpimira 4/I, 44320 Kutina</item>
      <item>JAVNOST</item>
    </izvorni_sadrzaj>
    <derivirana_varijabla naziv="DomainObject.Predmet.OstaliListFormatedWithAdressOIB_1">
      <item>ŽUPANIJSKO DRŽAVNO ODVJETNIŠTVO U SISKU, OIB 52634238587, I. K: Sakcinskog 24, 44000 Sisak punomoćnik sudionika u postupku REPUBLIKA HRVATSKA, MINISTARSTVO FINANCIJA, POREZNA UPRAVA SISAK</item>
      <item>JURE MARUŠIĆ, OIB 52703189678, Bleiweisova 21, 10000 Zagreb</item>
      <item>HPB d.d., Jurišićeva 4, 10000 Zagreb</item>
      <item>OPĆINA JASENOVAC, Trg kralja P. Svačića 19, 44324 Jasenovac</item>
      <item>OPĆINSKI SUD U SISKU-STALNA SLUŽBA U KUTINI- ZK ODJEL NOVSKA, Hrvatskih branitelja 1, 44320 Kutina</item>
      <item>ĐURĐA DRAGOVIĆ-GRAHEK, Kneza Trpimira 4/I, 44320 Kutina</item>
      <item>JAVNOST</item>
    </derivirana_varijabla>
  </DomainObject.Predmet.OstaliListFormatedWithAdressOIB>
  <DomainObject.Predmet.OstaliListNazivFormated>
    <izvorni_sadrzaj>
      <item>ŽUPANIJSKO DRŽAVNO ODVJETNIŠTVO U SISKU</item>
      <item>JURE MARUŠIĆ</item>
      <item>HPB d.d.</item>
      <item>OPĆINA JASENOVAC</item>
      <item>OPĆINSKI SUD U SISKU-STALNA SLUŽBA U KUTINI- ZK ODJEL NOVSKA</item>
      <item>ĐURĐA DRAGOVIĆ-GRAHEK</item>
      <item>JAVNOST</item>
    </izvorni_sadrzaj>
    <derivirana_varijabla naziv="DomainObject.Predmet.OstaliListNazivFormated_1">
      <item>ŽUPANIJSKO DRŽAVNO ODVJETNIŠTVO U SISKU</item>
      <item>JURE MARUŠIĆ</item>
      <item>HPB d.d.</item>
      <item>OPĆINA JASENOVAC</item>
      <item>OPĆINSKI SUD U SISKU-STALNA SLUŽBA U KUTINI- ZK ODJEL NOVSKA</item>
      <item>ĐURĐA DRAGOVIĆ-GRAHEK</item>
      <item>JAVNOST</item>
    </derivirana_varijabla>
  </DomainObject.Predmet.OstaliListNazivFormated>
  <DomainObject.Predmet.OstaliListNazivFormatedOIB>
    <izvorni_sadrzaj>
      <item>ŽUPANIJSKO DRŽAVNO ODVJETNIŠTVO U SISKU, OIB 52634238587</item>
      <item>JURE MARUŠIĆ, OIB 52703189678</item>
      <item>HPB d.d.</item>
      <item>OPĆINA JASENOVAC</item>
      <item>OPĆINSKI SUD U SISKU-STALNA SLUŽBA U KUTINI- ZK ODJEL NOVSKA</item>
      <item>ĐURĐA DRAGOVIĆ-GRAHEK</item>
      <item>JAVNOST</item>
    </izvorni_sadrzaj>
    <derivirana_varijabla naziv="DomainObject.Predmet.OstaliListNazivFormatedOIB_1">
      <item>ŽUPANIJSKO DRŽAVNO ODVJETNIŠTVO U SISKU, OIB 52634238587</item>
      <item>JURE MARUŠIĆ, OIB 52703189678</item>
      <item>HPB d.d.</item>
      <item>OPĆINA JASENOVAC</item>
      <item>OPĆINSKI SUD U SISKU-STALNA SLUŽBA U KUTINI- ZK ODJEL NOVSKA</item>
      <item>ĐURĐA DRAGOVIĆ-GRAHEK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SISAK i dr.</izvorni_sadrzaj>
    <derivirana_varijabla naziv="DomainObject.Predmet.StrankaIDrugi_1">REPUBLIKA HRVATSKA, MINISTARSTVO FINANCIJA, POREZNA UPRAVA SISAK i dr.</derivirana_varijabla>
  </DomainObject.Predmet.StrankaIDrugi>
  <DomainObject.Predmet.ProtustrankaIDrugi>
    <izvorni_sadrzaj>KOMUNALAC-JASENOVAC d.o.o.</izvorni_sadrzaj>
    <derivirana_varijabla naziv="DomainObject.Predmet.ProtustrankaIDrugi_1">KOMUNALAC-JASENOVAC d.o.o.</derivirana_varijabla>
  </DomainObject.Predmet.ProtustrankaIDrugi>
  <DomainObject.Predmet.StrankaIDrugiAdressOIB>
    <izvorni_sadrzaj>REPUBLIKA HRVATSKA, MINISTARSTVO FINANCIJA, POREZNA UPRAVA SISAK, OIB 18683136487, S. i A. Radića 30, 44000 Sisak i dr.</izvorni_sadrzaj>
    <derivirana_varijabla naziv="DomainObject.Predmet.StrankaIDrugiAdressOIB_1">REPUBLIKA HRVATSKA, MINISTARSTVO FINANCIJA, POREZNA UPRAVA SISAK, OIB 18683136487, S. i A. Radića 30, 44000 Sisak i dr.</derivirana_varijabla>
  </DomainObject.Predmet.StrankaIDrugiAdressOIB>
  <DomainObject.Predmet.ProtustrankaIDrugiAdressOIB>
    <izvorni_sadrzaj>KOMUNALAC-JASENOVAC d.o.o., OIB 25097073166, B. Radića bb, 44324 Jasenovac</izvorni_sadrzaj>
    <derivirana_varijabla naziv="DomainObject.Predmet.ProtustrankaIDrugiAdressOIB_1">KOMUNALAC-JASENOVAC d.o.o., OIB 25097073166, B. Radića bb, 44324 Jasenovac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srpnja 2015.</izvorni_sadrzaj>
    <derivirana_varijabla naziv="DomainObject.Predmet.OdlukaRjesenje.DatumDonosenjaOdluke_1">6. srpnja 2015.</derivirana_varijabla>
  </DomainObject.Predmet.OdlukaRjesenje.DatumDonosenjaOdluke>
  <DomainObject.Predmet.OdlukaRjesenje.DatumPravomocnosti>
    <izvorni_sadrzaj>17. kolovoza 2015.</izvorni_sadrzaj>
    <derivirana_varijabla naziv="DomainObject.Predmet.OdlukaRjesenje.DatumPravomocnosti_1">17. kolovoza 2015.</derivirana_varijabla>
  </DomainObject.Predmet.OdlukaRjesenje.DatumPravomocnosti>
  <DomainObject.Predmet.OdlukaRjesenje.Oznaka>
    <izvorni_sadrzaj>St-88/2014-97</izvorni_sadrzaj>
    <derivirana_varijabla naziv="DomainObject.Predmet.OdlukaRjesenje.Oznaka_1">St-88/2014-97</derivirana_varijabla>
  </DomainObject.Predmet.OdlukaRjesenje.Oznaka>
  <DomainObject.Predmet.SudioniciListNaziv>
    <izvorni_sadrzaj>
      <item>REPUBLIKA HRVATSKA, MINISTARSTVO FINANCIJA, POREZNA UPRAVA SISAK</item>
      <item>ŽUPANIJSKO DRŽAVNO ODVJETNIŠTVO U SISKU</item>
      <item>KOMUNALAC-JASENOVAC d.o.o.</item>
      <item>JURE MARUŠIĆ</item>
      <item>HPB d.d.</item>
      <item>OPĆINA JASENOVAC</item>
      <item>AUTOMEHANIČAR POSEJPAL  JAROSLAV</item>
      <item>BRIŽINE d.o.o.</item>
      <item>ANINO d.o.o.</item>
      <item>OPĆINA JASENOVAC</item>
      <item>OPĆINSKI SUD U SISKU-STALNA SLUŽBA U KUTINI- ZK ODJEL NOVSKA</item>
      <item>ĐURĐA DRAGOVIĆ-GRAHEK</item>
      <item>JAVNOST</item>
      <item>VJEROVNICI</item>
    </izvorni_sadrzaj>
    <derivirana_varijabla naziv="DomainObject.Predmet.SudioniciListNaziv_1">
      <item>REPUBLIKA HRVATSKA, MINISTARSTVO FINANCIJA, POREZNA UPRAVA SISAK</item>
      <item>ŽUPANIJSKO DRŽAVNO ODVJETNIŠTVO U SISKU</item>
      <item>KOMUNALAC-JASENOVAC d.o.o.</item>
      <item>JURE MARUŠIĆ</item>
      <item>HPB d.d.</item>
      <item>OPĆINA JASENOVAC</item>
      <item>AUTOMEHANIČAR POSEJPAL  JAROSLAV</item>
      <item>BRIŽINE d.o.o.</item>
      <item>ANINO d.o.o.</item>
      <item>OPĆINA JASENOVAC</item>
      <item>OPĆINSKI SUD U SISKU-STALNA SLUŽBA U KUTINI- ZK ODJEL NOVSKA</item>
      <item>ĐURĐA DRAGOVIĆ-GRAHEK</item>
      <item>JAVNOST</item>
      <item>VJEROVNICI</item>
    </derivirana_varijabla>
  </DomainObject.Predmet.SudioniciListNaziv>
  <DomainObject.Predmet.SudioniciListAdressOIB>
    <izvorni_sadrzaj>
      <item>REPUBLIKA HRVATSKA, MINISTARSTVO FINANCIJA, POREZNA UPRAVA SISAK, OIB 18683136487, S. i A. Radića 30,44000 Sisak</item>
      <item>ŽUPANIJSKO DRŽAVNO ODVJETNIŠTVO U SISKU, OIB 52634238587, I. K: Sakcinskog 24,44000 Sisak</item>
      <item>KOMUNALAC-JASENOVAC d.o.o., OIB 25097073166, B. Radića bb,44324 Jasenovac</item>
      <item>JURE MARUŠIĆ, OIB 52703189678, Bleiweisova 21,10000 Zagreb</item>
      <item>HPB d.d., Jurišićeva 4,10000 Zagreb</item>
      <item>OPĆINA JASENOVAC, Trg kralja P. Svačića 19,44324 Jasenovac</item>
      <item>AUTOMEHANIČAR POSEJPAL  JAROSLAV</item>
      <item>BRIŽINE d.o.o., OIB 20488197727, Bana Jelačića 104,35400 Rešetari</item>
      <item>ANINO d.o.o., OIB 75440244671, I. Loparska 2/2,10000 Zagreb</item>
      <item>OPĆINA JASENOVAC</item>
      <item>OPĆINSKI SUD U SISKU-STALNA SLUŽBA U KUTINI- ZK ODJEL NOVSKA, Hrvatskih branitelja 1,44320 Kutina</item>
      <item>ĐURĐA DRAGOVIĆ-GRAHEK, Kneza Trpimira 4/I,44320 Kutina</item>
      <item>JAVNOST</item>
      <item>VJEROVNICI</item>
    </izvorni_sadrzaj>
    <derivirana_varijabla naziv="DomainObject.Predmet.SudioniciListAdressOIB_1">
      <item>REPUBLIKA HRVATSKA, MINISTARSTVO FINANCIJA, POREZNA UPRAVA SISAK, OIB 18683136487, S. i A. Radića 30,44000 Sisak</item>
      <item>ŽUPANIJSKO DRŽAVNO ODVJETNIŠTVO U SISKU, OIB 52634238587, I. K: Sakcinskog 24,44000 Sisak</item>
      <item>KOMUNALAC-JASENOVAC d.o.o., OIB 25097073166, B. Radića bb,44324 Jasenovac</item>
      <item>JURE MARUŠIĆ, OIB 52703189678, Bleiweisova 21,10000 Zagreb</item>
      <item>HPB d.d., Jurišićeva 4,10000 Zagreb</item>
      <item>OPĆINA JASENOVAC, Trg kralja P. Svačića 19,44324 Jasenovac</item>
      <item>AUTOMEHANIČAR POSEJPAL  JAROSLAV</item>
      <item>BRIŽINE d.o.o., OIB 20488197727, Bana Jelačića 104,35400 Rešetari</item>
      <item>ANINO d.o.o., OIB 75440244671, I. Loparska 2/2,10000 Zagreb</item>
      <item>OPĆINA JASENOVAC</item>
      <item>OPĆINSKI SUD U SISKU-STALNA SLUŽBA U KUTINI- ZK ODJEL NOVSKA, Hrvatskih branitelja 1,44320 Kutina</item>
      <item>ĐURĐA DRAGOVIĆ-GRAHEK, Kneza Trpimira 4/I,44320 Kutina</item>
      <item>JAVNOST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25097073166</item>
      <item>, OIB 52703189678</item>
      <item>, OIB null</item>
      <item>, OIB null</item>
      <item>, OIB null</item>
      <item>, OIB 20488197727</item>
      <item>, OIB 75440244671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18683136487</item>
      <item>, OIB 52634238587</item>
      <item>, OIB 25097073166</item>
      <item>, OIB 52703189678</item>
      <item>, OIB null</item>
      <item>, OIB null</item>
      <item>, OIB null</item>
      <item>, OIB 20488197727</item>
      <item>, OIB 75440244671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112</properties:Words>
  <properties:Characters>566</properties:Characters>
  <properties:Lines>36</properties:Lines>
  <properties:Paragraphs>13</properties:Paragraphs>
  <properties:TotalTime>4</properties:TotalTime>
  <properties:ScaleCrop>false</properties:ScaleCrop>
  <properties:LinksUpToDate>false</properties:LinksUpToDate>
  <properties:CharactersWithSpaces>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2015-10-30T07:56:00Z</dcterms:created>
  <dc:creator>Karmela Dolenc</dc:creator>
  <cp:lastModifiedBy>Karmela Dolenc</cp:lastModifiedBy>
  <dcterms:modified xmlns:xsi="http://www.w3.org/2001/XMLSchema-instance" xsi:type="dcterms:W3CDTF">2015-10-30T08:05:00Z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