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0c7b" w14:paraId="25e0c7b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C1577E">
        <w:rPr>
          <w:rFonts w:hAnsi="Times New Roman" w:ascii="Times New Roman"/>
          <w:color w:val="000000"/>
          <w:sz w:val="24"/>
          <w:szCs w:val="24"/>
        </w:rPr>
        <w:t>1624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1577E">
        <w:rPr>
          <w:rFonts w:hAnsi="Times New Roman" w:ascii="Times New Roman"/>
          <w:b/>
          <w:color w:val="000000"/>
          <w:sz w:val="24"/>
          <w:szCs w:val="24"/>
        </w:rPr>
        <w:t>UDRUGA HRVATSKIH RATNIH VETERANA 5.GARDIJSKE BRIGADE "SOKOLOVI"</w:t>
      </w:r>
      <w:r w:rsidR="00706509">
        <w:rPr>
          <w:rFonts w:hAnsi="Times New Roman" w:ascii="Times New Roman"/>
          <w:b/>
          <w:color w:val="000000"/>
          <w:sz w:val="24"/>
          <w:szCs w:val="24"/>
        </w:rPr>
        <w:t>.</w:t>
      </w:r>
      <w:r w:rsidR="007F6D9E">
        <w:rPr>
          <w:rFonts w:hAnsi="Times New Roman" w:ascii="Times New Roman"/>
          <w:b/>
          <w:color w:val="000000"/>
          <w:sz w:val="24"/>
          <w:szCs w:val="24"/>
        </w:rPr>
        <w:t>,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706509">
        <w:rPr>
          <w:rFonts w:hAnsi="Times New Roman" w:ascii="Times New Roman"/>
          <w:b/>
          <w:color w:val="000000"/>
          <w:sz w:val="24"/>
          <w:szCs w:val="24"/>
        </w:rPr>
        <w:t>10000 Zagreb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="00C1577E">
        <w:rPr>
          <w:rFonts w:hAnsi="Times New Roman" w:ascii="Times New Roman"/>
          <w:b/>
          <w:color w:val="000000"/>
          <w:sz w:val="24"/>
          <w:szCs w:val="24"/>
        </w:rPr>
        <w:t>Davora Zbiljskog 26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OIB: </w:t>
      </w:r>
      <w:r w:rsidR="00C1577E">
        <w:rPr>
          <w:rFonts w:hAnsi="Times New Roman" w:ascii="Times New Roman"/>
          <w:b/>
          <w:color w:val="000000"/>
          <w:sz w:val="24"/>
          <w:szCs w:val="24"/>
        </w:rPr>
        <w:t>84984969876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</w:t>
      </w:r>
      <w:r w:rsidR="00C5339E">
        <w:rPr>
          <w:rFonts w:hAnsi="Times New Roman" w:ascii="Times New Roman"/>
          <w:color w:val="000000"/>
          <w:sz w:val="24"/>
          <w:szCs w:val="24"/>
        </w:rPr>
        <w:t>1</w:t>
      </w:r>
      <w:r w:rsidR="00D75EFA">
        <w:rPr>
          <w:rFonts w:hAnsi="Times New Roman" w:ascii="Times New Roman"/>
          <w:color w:val="000000"/>
          <w:sz w:val="24"/>
          <w:szCs w:val="24"/>
        </w:rPr>
        <w:t>2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color w:val="000000"/>
          <w:sz w:val="24"/>
          <w:szCs w:val="24"/>
        </w:rPr>
        <w:t>rujna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DA0F61" w:rsidP="00467E86" w:rsidR="00DA0F6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C1577E">
        <w:rPr>
          <w:rFonts w:hAnsi="Times New Roman" w:ascii="Times New Roman"/>
          <w:b/>
          <w:color w:val="000000"/>
          <w:sz w:val="24"/>
          <w:szCs w:val="24"/>
        </w:rPr>
        <w:t>UDRUGA HRVATSKIH RATNIH VETERANA 5.GARDIJSKE BRIGADE "SOKOLOVI"., 10000 Zagreb, Davora Zbiljskog 26, OIB: 84984969876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5339E">
        <w:rPr>
          <w:rFonts w:hAnsi="Times New Roman" w:ascii="Times New Roman"/>
          <w:b/>
          <w:color w:val="000000"/>
          <w:sz w:val="24"/>
          <w:szCs w:val="24"/>
        </w:rPr>
        <w:t>1</w:t>
      </w:r>
      <w:r w:rsidR="00D75EFA">
        <w:rPr>
          <w:rFonts w:hAnsi="Times New Roman" w:ascii="Times New Roman"/>
          <w:b/>
          <w:color w:val="000000"/>
          <w:sz w:val="24"/>
          <w:szCs w:val="24"/>
        </w:rPr>
        <w:t>2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b/>
          <w:color w:val="000000"/>
          <w:sz w:val="24"/>
          <w:szCs w:val="24"/>
        </w:rPr>
        <w:t xml:space="preserve">rujna 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>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273FCA">
        <w:rPr>
          <w:rFonts w:hAnsi="Times New Roman" w:ascii="Times New Roman"/>
          <w:b/>
          <w:color w:val="000000"/>
          <w:sz w:val="24"/>
          <w:szCs w:val="24"/>
        </w:rPr>
        <w:t>12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>,</w:t>
      </w:r>
      <w:r w:rsidR="00D75EFA">
        <w:rPr>
          <w:rFonts w:hAnsi="Times New Roman" w:ascii="Times New Roman"/>
          <w:b/>
          <w:color w:val="000000"/>
          <w:sz w:val="24"/>
          <w:szCs w:val="24"/>
        </w:rPr>
        <w:t>30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C05CA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1577E">
        <w:rPr>
          <w:rFonts w:hAnsi="Times New Roman" w:ascii="Times New Roman"/>
          <w:b/>
          <w:color w:val="000000"/>
          <w:sz w:val="24"/>
          <w:szCs w:val="24"/>
        </w:rPr>
        <w:t>David Jakovljević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="00C1577E">
        <w:rPr>
          <w:rFonts w:hAnsi="Times New Roman" w:ascii="Times New Roman"/>
          <w:b/>
          <w:color w:val="000000"/>
          <w:sz w:val="24"/>
          <w:szCs w:val="24"/>
        </w:rPr>
        <w:t>Sesvete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proofErr w:type="spellStart"/>
      <w:r w:rsidR="00C1577E">
        <w:rPr>
          <w:rFonts w:hAnsi="Times New Roman" w:ascii="Times New Roman"/>
          <w:b/>
          <w:color w:val="000000"/>
          <w:sz w:val="24"/>
          <w:szCs w:val="24"/>
        </w:rPr>
        <w:t>Kašinska</w:t>
      </w:r>
      <w:proofErr w:type="spellEnd"/>
      <w:r w:rsidR="00C1577E">
        <w:rPr>
          <w:rFonts w:hAnsi="Times New Roman" w:ascii="Times New Roman"/>
          <w:b/>
          <w:color w:val="000000"/>
          <w:sz w:val="24"/>
          <w:szCs w:val="24"/>
        </w:rPr>
        <w:t xml:space="preserve"> 7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, OIB: </w:t>
      </w:r>
      <w:r w:rsidR="00C1577E">
        <w:rPr>
          <w:rFonts w:hAnsi="Times New Roman" w:ascii="Times New Roman"/>
          <w:b/>
          <w:color w:val="000000"/>
          <w:sz w:val="24"/>
          <w:szCs w:val="24"/>
        </w:rPr>
        <w:t>63014812654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>.</w:t>
      </w:r>
    </w:p>
    <w:p w:rsidRDefault="00E44C1A" w:rsidP="00467E86" w:rsidR="00E44C1A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>registru</w:t>
      </w:r>
      <w:r w:rsidR="00C1577E">
        <w:rPr>
          <w:rFonts w:hAnsi="Times New Roman" w:ascii="Times New Roman"/>
          <w:b/>
          <w:color w:val="000000"/>
          <w:sz w:val="24"/>
          <w:szCs w:val="24"/>
        </w:rPr>
        <w:t xml:space="preserve"> udruga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F7D54">
        <w:rPr>
          <w:rFonts w:hAnsi="Times New Roman" w:ascii="Times New Roman"/>
          <w:b/>
          <w:color w:val="000000"/>
          <w:sz w:val="24"/>
          <w:szCs w:val="24"/>
        </w:rPr>
        <w:t xml:space="preserve">i banci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</w:t>
      </w:r>
      <w:r w:rsidR="001D4D17"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C1577E">
        <w:rPr>
          <w:rFonts w:hAnsi="Times New Roman" w:ascii="Times New Roman"/>
          <w:color w:val="000000"/>
          <w:sz w:val="24"/>
          <w:szCs w:val="24"/>
        </w:rPr>
        <w:t>1624</w:t>
      </w:r>
      <w:r w:rsidR="001D4D17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registar</w:t>
      </w:r>
      <w:r w:rsidR="00C1577E">
        <w:rPr>
          <w:rFonts w:hAnsi="Times New Roman" w:ascii="Times New Roman"/>
          <w:color w:val="000000"/>
          <w:sz w:val="24"/>
          <w:szCs w:val="24"/>
        </w:rPr>
        <w:t xml:space="preserve"> udruga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605707" w:rsidRPr="00BF76D6">
        <w:rPr>
          <w:rFonts w:hAnsi="Times New Roman" w:ascii="Times New Roman"/>
          <w:b/>
          <w:color w:val="000000"/>
          <w:sz w:val="24"/>
          <w:szCs w:val="24"/>
        </w:rPr>
        <w:t>2</w:t>
      </w:r>
      <w:r w:rsidR="00C1577E">
        <w:rPr>
          <w:rFonts w:hAnsi="Times New Roman" w:ascii="Times New Roman"/>
          <w:b/>
          <w:color w:val="000000"/>
          <w:sz w:val="24"/>
          <w:szCs w:val="24"/>
        </w:rPr>
        <w:t>7</w:t>
      </w:r>
      <w:r w:rsidR="000B1C02" w:rsidRPr="005F024D">
        <w:rPr>
          <w:rFonts w:hAnsi="Times New Roman" w:ascii="Times New Roman"/>
          <w:b/>
          <w:color w:val="000000"/>
          <w:sz w:val="24"/>
          <w:szCs w:val="24"/>
        </w:rPr>
        <w:t>.</w:t>
      </w:r>
      <w:r w:rsidR="00605707">
        <w:rPr>
          <w:rFonts w:hAnsi="Times New Roman" w:ascii="Times New Roman"/>
          <w:b/>
          <w:color w:val="000000"/>
          <w:sz w:val="24"/>
          <w:szCs w:val="24"/>
        </w:rPr>
        <w:t>6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C5339E">
        <w:rPr>
          <w:rFonts w:hAnsi="Times New Roman" w:ascii="Times New Roman"/>
          <w:color w:val="000000"/>
          <w:sz w:val="24"/>
          <w:szCs w:val="24"/>
        </w:rPr>
        <w:t>1</w:t>
      </w:r>
      <w:r w:rsidR="00BC2DD2">
        <w:rPr>
          <w:rFonts w:hAnsi="Times New Roman" w:ascii="Times New Roman"/>
          <w:color w:val="000000"/>
          <w:sz w:val="24"/>
          <w:szCs w:val="24"/>
        </w:rPr>
        <w:t>2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color w:val="000000"/>
          <w:sz w:val="24"/>
          <w:szCs w:val="24"/>
        </w:rPr>
        <w:t>rujna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394FA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  <w:r w:rsidR="004F2BFB">
        <w:rPr>
          <w:rFonts w:hAnsi="Times New Roman" w:ascii="Times New Roman"/>
          <w:color w:val="000000"/>
          <w:sz w:val="24"/>
          <w:szCs w:val="24"/>
        </w:rPr>
        <w:t>, v.r.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C1577E">
        <w:rPr>
          <w:rFonts w:hAnsi="Times New Roman" w:ascii="Times New Roman"/>
          <w:color w:val="000000"/>
          <w:sz w:val="20"/>
          <w:szCs w:val="20"/>
        </w:rPr>
        <w:t xml:space="preserve"> udruga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</w:t>
      </w:r>
      <w:r w:rsidR="00CF7D54">
        <w:rPr>
          <w:rFonts w:hAnsi="Times New Roman" w:ascii="Times New Roman"/>
          <w:color w:val="000000"/>
          <w:sz w:val="20"/>
          <w:szCs w:val="20"/>
        </w:rPr>
        <w:t>i banci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1014D6"/>
    <w:rsid w:val="0011402C"/>
    <w:rsid w:val="0011566B"/>
    <w:rsid w:val="00125957"/>
    <w:rsid w:val="00137151"/>
    <w:rsid w:val="00137A09"/>
    <w:rsid w:val="00184DC4"/>
    <w:rsid w:val="00194710"/>
    <w:rsid w:val="001978F0"/>
    <w:rsid w:val="001D4D17"/>
    <w:rsid w:val="001E06A0"/>
    <w:rsid w:val="00243D95"/>
    <w:rsid w:val="0025589F"/>
    <w:rsid w:val="00270417"/>
    <w:rsid w:val="00273FCA"/>
    <w:rsid w:val="002D3049"/>
    <w:rsid w:val="002D635B"/>
    <w:rsid w:val="002E0564"/>
    <w:rsid w:val="002E2869"/>
    <w:rsid w:val="00311FAD"/>
    <w:rsid w:val="00394FAE"/>
    <w:rsid w:val="003C098E"/>
    <w:rsid w:val="003C2BEE"/>
    <w:rsid w:val="003F512F"/>
    <w:rsid w:val="004015AF"/>
    <w:rsid w:val="00401762"/>
    <w:rsid w:val="004035BA"/>
    <w:rsid w:val="004101ED"/>
    <w:rsid w:val="00461EC5"/>
    <w:rsid w:val="00467E86"/>
    <w:rsid w:val="00490A27"/>
    <w:rsid w:val="004B4E02"/>
    <w:rsid w:val="004D75A8"/>
    <w:rsid w:val="004D7D69"/>
    <w:rsid w:val="004F2BFB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D3065"/>
    <w:rsid w:val="005F024D"/>
    <w:rsid w:val="005F322B"/>
    <w:rsid w:val="005F3768"/>
    <w:rsid w:val="00605707"/>
    <w:rsid w:val="00615992"/>
    <w:rsid w:val="00627AE0"/>
    <w:rsid w:val="00666004"/>
    <w:rsid w:val="006A4129"/>
    <w:rsid w:val="006B600C"/>
    <w:rsid w:val="006C073B"/>
    <w:rsid w:val="006C4CDF"/>
    <w:rsid w:val="006D0FED"/>
    <w:rsid w:val="006D2A3C"/>
    <w:rsid w:val="006E34F1"/>
    <w:rsid w:val="006F7ECC"/>
    <w:rsid w:val="00706509"/>
    <w:rsid w:val="00740A27"/>
    <w:rsid w:val="0074785F"/>
    <w:rsid w:val="00753349"/>
    <w:rsid w:val="0076612E"/>
    <w:rsid w:val="007A62D8"/>
    <w:rsid w:val="007C7474"/>
    <w:rsid w:val="007D5877"/>
    <w:rsid w:val="007F1745"/>
    <w:rsid w:val="007F6D9E"/>
    <w:rsid w:val="0080079F"/>
    <w:rsid w:val="00822902"/>
    <w:rsid w:val="00844438"/>
    <w:rsid w:val="00852E62"/>
    <w:rsid w:val="00871017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17064"/>
    <w:rsid w:val="00B302F1"/>
    <w:rsid w:val="00B45DD7"/>
    <w:rsid w:val="00B45E4F"/>
    <w:rsid w:val="00B56181"/>
    <w:rsid w:val="00B6266E"/>
    <w:rsid w:val="00BA3435"/>
    <w:rsid w:val="00BB6CB2"/>
    <w:rsid w:val="00BB7410"/>
    <w:rsid w:val="00BC2DD2"/>
    <w:rsid w:val="00BD1A01"/>
    <w:rsid w:val="00BE5491"/>
    <w:rsid w:val="00BE5E6B"/>
    <w:rsid w:val="00BF45E2"/>
    <w:rsid w:val="00BF76D6"/>
    <w:rsid w:val="00C05CAB"/>
    <w:rsid w:val="00C1577E"/>
    <w:rsid w:val="00C46905"/>
    <w:rsid w:val="00C52A8B"/>
    <w:rsid w:val="00C5339E"/>
    <w:rsid w:val="00C5507E"/>
    <w:rsid w:val="00C56C86"/>
    <w:rsid w:val="00C8116A"/>
    <w:rsid w:val="00CA4E0B"/>
    <w:rsid w:val="00CB6F28"/>
    <w:rsid w:val="00CB6F30"/>
    <w:rsid w:val="00CC3A1B"/>
    <w:rsid w:val="00CF7D54"/>
    <w:rsid w:val="00D27F60"/>
    <w:rsid w:val="00D56F26"/>
    <w:rsid w:val="00D61B9F"/>
    <w:rsid w:val="00D65D3B"/>
    <w:rsid w:val="00D75EFA"/>
    <w:rsid w:val="00D80A53"/>
    <w:rsid w:val="00D8701E"/>
    <w:rsid w:val="00D92DCD"/>
    <w:rsid w:val="00DA0F61"/>
    <w:rsid w:val="00DA6D39"/>
    <w:rsid w:val="00DE636E"/>
    <w:rsid w:val="00DF2B30"/>
    <w:rsid w:val="00E43926"/>
    <w:rsid w:val="00E44C1A"/>
    <w:rsid w:val="00E6703B"/>
    <w:rsid w:val="00E872C6"/>
    <w:rsid w:val="00EA6FF1"/>
    <w:rsid w:val="00ED20F6"/>
    <w:rsid w:val="00F03672"/>
    <w:rsid w:val="00F04DBD"/>
    <w:rsid w:val="00F23BDE"/>
    <w:rsid w:val="00F25377"/>
    <w:rsid w:val="00F35230"/>
    <w:rsid w:val="00F44301"/>
    <w:rsid w:val="00F62C35"/>
    <w:rsid w:val="00F720F1"/>
    <w:rsid w:val="00F739B5"/>
    <w:rsid w:val="00F945F7"/>
    <w:rsid w:val="00F97BD5"/>
    <w:rsid w:val="00FB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6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3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35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3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3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6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3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35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3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3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1624</izvorni_sadrzaj>
    <derivirana_varijabla naziv="DomainObject.Predmet.Broj_1">1624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st.1</izvorni_sadrzaj>
    <derivirana_varijabla naziv="DomainObject.Predmet.Opis_1">čl. 444.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St-1624/2016</izvorni_sadrzaj>
    <derivirana_varijabla naziv="DomainObject.Predmet.OznakaBroj_1">St-1624/2016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RATNIH VETERANA 5. GARDIJSKE BRIGADE SOKOLOVI</izvorni_sadrzaj>
    <derivirana_varijabla naziv="DomainObject.Predmet.ProtustrankaFormated_1">  UDRUGA HRVATSKIH RATNIH VETERANA 5. GARDIJSKE BRIGADE SOKOLOVI</derivirana_varijabla>
  </DomainObject.Predmet.ProtustrankaFormated>
  <DomainObject.Predmet.ProtustrankaFormatedOIB>
    <izvorni_sadrzaj>  UDRUGA HRVATSKIH RATNIH VETERANA 5. GARDIJSKE BRIGADE SOKOLOVI, OIB 84984969876</izvorni_sadrzaj>
    <derivirana_varijabla naziv="DomainObject.Predmet.ProtustrankaFormatedOIB_1">  UDRUGA HRVATSKIH RATNIH VETERANA 5. GARDIJSKE BRIGADE SOKOLOVI, OIB 84984969876</derivirana_varijabla>
  </DomainObject.Predmet.ProtustrankaFormatedOIB>
  <DomainObject.Predmet.ProtustrankaFormatedWithAdress>
    <izvorni_sadrzaj> UDRUGA HRVATSKIH RATNIH VETERANA 5. GARDIJSKE BRIGADE SOKOLOVI, Davora Zbiljskog 26, 10000 Zagreb</izvorni_sadrzaj>
    <derivirana_varijabla naziv="DomainObject.Predmet.ProtustrankaFormatedWithAdress_1"> UDRUGA HRVATSKIH RATNIH VETERANA 5. GARDIJSKE BRIGADE SOKOLOVI, Davora Zbiljskog 26, 10000 Zagreb</derivirana_varijabla>
  </DomainObject.Predmet.ProtustrankaFormatedWithAdress>
  <DomainObject.Predmet.ProtustrankaFormatedWithAdressOIB>
    <izvorni_sadrzaj> UDRUGA HRVATSKIH RATNIH VETERANA 5. GARDIJSKE BRIGADE SOKOLOVI, OIB 84984969876, Davora Zbiljskog 26, 10000 Zagreb</izvorni_sadrzaj>
    <derivirana_varijabla naziv="DomainObject.Predmet.ProtustrankaFormatedWithAdressOIB_1"> UDRUGA HRVATSKIH RATNIH VETERANA 5. GARDIJSKE BRIGADE SOKOLOVI, OIB 84984969876, Davora Zbiljskog 26, 10000 Zagreb</derivirana_varijabla>
  </DomainObject.Predmet.ProtustrankaFormatedWithAdressOIB>
  <DomainObject.Predmet.ProtustrankaWithAdress>
    <izvorni_sadrzaj>UDRUGA HRVATSKIH RATNIH VETERANA 5. GARDIJSKE BRIGADE SOKOLOVI Davora Zbiljskog 26, 10000 Zagreb</izvorni_sadrzaj>
    <derivirana_varijabla naziv="DomainObject.Predmet.ProtustrankaWithAdress_1">UDRUGA HRVATSKIH RATNIH VETERANA 5. GARDIJSKE BRIGADE SOKOLOVI Davora Zbiljskog 26, 10000 Zagreb</derivirana_varijabla>
  </DomainObject.Predmet.ProtustrankaWithAdress>
  <DomainObject.Predmet.ProtustrankaWithAdressOIB>
    <izvorni_sadrzaj>UDRUGA HRVATSKIH RATNIH VETERANA 5. GARDIJSKE BRIGADE SOKOLOVI, OIB 84984969876, Davora Zbiljskog 26, 10000 Zagreb</izvorni_sadrzaj>
    <derivirana_varijabla naziv="DomainObject.Predmet.ProtustrankaWithAdressOIB_1">UDRUGA HRVATSKIH RATNIH VETERANA 5. GARDIJSKE BRIGADE SOKOLOVI, OIB 84984969876, Davora Zbiljskog 26, 10000 Zagreb</derivirana_varijabla>
  </DomainObject.Predmet.ProtustrankaWithAdressOIB>
  <DomainObject.Predmet.ProtustrankaNazivFormated>
    <izvorni_sadrzaj>UDRUGA HRVATSKIH RATNIH VETERANA 5. GARDIJSKE BRIGADE SOKOLOVI</izvorni_sadrzaj>
    <derivirana_varijabla naziv="DomainObject.Predmet.ProtustrankaNazivFormated_1">UDRUGA HRVATSKIH RATNIH VETERANA 5. GARDIJSKE BRIGADE SOKOLOVI</derivirana_varijabla>
  </DomainObject.Predmet.ProtustrankaNazivFormated>
  <DomainObject.Predmet.ProtustrankaNazivFormatedOIB>
    <izvorni_sadrzaj>UDRUGA HRVATSKIH RATNIH VETERANA 5. GARDIJSKE BRIGADE SOKOLOVI, OIB 84984969876</izvorni_sadrzaj>
    <derivirana_varijabla naziv="DomainObject.Predmet.ProtustrankaNazivFormatedOIB_1">UDRUGA HRVATSKIH RATNIH VETERANA 5. GARDIJSKE BRIGADE SOKOLOVI, OIB 84984969876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245.17</izvorni_sadrzaj>
    <derivirana_varijabla naziv="DomainObject.Predmet.TrenutnaVrijednost_1">245.17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RATNIH VETERANA 5. GARDIJSKE BRIGADE SOKOLOVI</item>
    </izvorni_sadrzaj>
    <derivirana_varijabla naziv="DomainObject.Predmet.ProtuStrankaListFormated_1">
      <item>UDRUGA HRVATSKIH RATNIH VETERANA 5. GARDIJSKE BRIGADE SOKOLOVI</item>
    </derivirana_varijabla>
  </DomainObject.Predmet.ProtuStrankaListFormated>
  <DomainObject.Predmet.ProtuStrankaListFormatedOIB>
    <izvorni_sadrzaj>
      <item>UDRUGA HRVATSKIH RATNIH VETERANA 5. GARDIJSKE BRIGADE SOKOLOVI, OIB 84984969876</item>
    </izvorni_sadrzaj>
    <derivirana_varijabla naziv="DomainObject.Predmet.ProtuStrankaListFormatedOIB_1">
      <item>UDRUGA HRVATSKIH RATNIH VETERANA 5. GARDIJSKE BRIGADE SOKOLOVI, OIB 84984969876</item>
    </derivirana_varijabla>
  </DomainObject.Predmet.ProtuStrankaListFormatedOIB>
  <DomainObject.Predmet.ProtuStrankaListFormatedWithAdress>
    <izvorni_sadrzaj>
      <item>UDRUGA HRVATSKIH RATNIH VETERANA 5. GARDIJSKE BRIGADE SOKOLOVI, Davora Zbiljskog 26, 10000 Zagreb</item>
    </izvorni_sadrzaj>
    <derivirana_varijabla naziv="DomainObject.Predmet.ProtuStrankaListFormatedWithAdress_1">
      <item>UDRUGA HRVATSKIH RATNIH VETERANA 5. GARDIJSKE BRIGADE SOKOLOVI, Davora Zbiljskog 26, 10000 Zagreb</item>
    </derivirana_varijabla>
  </DomainObject.Predmet.ProtuStrankaListFormatedWithAdress>
  <DomainObject.Predmet.ProtuStrankaListFormatedWithAdressOIB>
    <izvorni_sadrzaj>
      <item>UDRUGA HRVATSKIH RATNIH VETERANA 5. GARDIJSKE BRIGADE SOKOLOVI, OIB 84984969876, Davora Zbiljskog 26, 10000 Zagreb</item>
    </izvorni_sadrzaj>
    <derivirana_varijabla naziv="DomainObject.Predmet.ProtuStrankaListFormatedWithAdressOIB_1">
      <item>UDRUGA HRVATSKIH RATNIH VETERANA 5. GARDIJSKE BRIGADE SOKOLOVI, OIB 84984969876, Davora Zbiljskog 26, 10000 Zagreb</item>
    </derivirana_varijabla>
  </DomainObject.Predmet.ProtuStrankaListFormatedWithAdressOIB>
  <DomainObject.Predmet.ProtuStrankaListNazivFormated>
    <izvorni_sadrzaj>
      <item>UDRUGA HRVATSKIH RATNIH VETERANA 5. GARDIJSKE BRIGADE SOKOLOVI</item>
    </izvorni_sadrzaj>
    <derivirana_varijabla naziv="DomainObject.Predmet.ProtuStrankaListNazivFormated_1">
      <item>UDRUGA HRVATSKIH RATNIH VETERANA 5. GARDIJSKE BRIGADE SOKOLOVI</item>
    </derivirana_varijabla>
  </DomainObject.Predmet.ProtuStrankaListNazivFormated>
  <DomainObject.Predmet.ProtuStrankaListNazivFormatedOIB>
    <izvorni_sadrzaj>
      <item>UDRUGA HRVATSKIH RATNIH VETERANA 5. GARDIJSKE BRIGADE SOKOLOVI, OIB 84984969876</item>
    </izvorni_sadrzaj>
    <derivirana_varijabla naziv="DomainObject.Predmet.ProtuStrankaListNazivFormatedOIB_1">
      <item>UDRUGA HRVATSKIH RATNIH VETERANA 5. GARDIJSKE BRIGADE SOKOLOVI, OIB 84984969876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RATNIH VETERANA 5. GARDIJSKE BRIGADE SOKOLOVI</izvorni_sadrzaj>
    <derivirana_varijabla naziv="DomainObject.Predmet.ProtustrankaIDrugi_1">UDRUGA HRVATSKIH RATNIH VETERANA 5. GARDIJSKE BRIGADE SOKOLOVI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HRVATSKIH RATNIH VETERANA 5. GARDIJSKE BRIGADE SOKOLOVI, OIB 84984969876, Davora Zbiljskog 26, 10000 Zagreb</izvorni_sadrzaj>
    <derivirana_varijabla naziv="DomainObject.Predmet.ProtustrankaIDrugiAdressOIB_1">UDRUGA HRVATSKIH RATNIH VETERANA 5. GARDIJSKE BRIGADE SOKOLOVI, OIB 84984969876, Davora Zbiljskog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RATNIH VETERANA 5. GARDIJSKE BRIGADE SOKOLOVI</item>
      <item>FINA Regionalni centar Zagreb</item>
    </izvorni_sadrzaj>
    <derivirana_varijabla naziv="DomainObject.Predmet.SudioniciListNaziv_1">
      <item>UDRUGA HRVATSKIH RATNIH VETERANA 5. GARDIJSKE BRIGADE SOKOLOVI</item>
      <item>FINA Regionalni centar Zagreb</item>
    </derivirana_varijabla>
  </DomainObject.Predmet.SudioniciListNaziv>
  <DomainObject.Predmet.SudioniciListAdressOIB>
    <izvorni_sadrzaj>
      <item>UDRUGA HRVATSKIH RATNIH VETERANA 5. GARDIJSKE BRIGADE SOKOLOVI, OIB 84984969876, Davora Zbiljskog 26,10000 Zagreb</item>
      <item>FINA Regionalni centar Zagreb, OIB 85821130368, Trg svibanjskih žrtava 1995. 1,10000 Zagreb</item>
    </izvorni_sadrzaj>
    <derivirana_varijabla naziv="DomainObject.Predmet.SudioniciListAdressOIB_1">
      <item>UDRUGA HRVATSKIH RATNIH VETERANA 5. GARDIJSKE BRIGADE SOKOLOVI, OIB 84984969876, Davora Zbiljskog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84984969876</item>
      <item>, OIB 85821130368</item>
    </izvorni_sadrzaj>
    <derivirana_varijabla naziv="DomainObject.Predmet.SudioniciListNazivOIB_1">
      <item>, OIB 84984969876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E1371-A0E3-45C6-9B0E-EB0426F132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640</properties:Words>
  <properties:Characters>3485</properties:Characters>
  <properties:Lines>95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2016-09-12T09:37:00Z</dcterms:created>
  <dc:creator>marija jankovic</dc:creator>
  <cp:lastModifiedBy>wsadmin</cp:lastModifiedBy>
  <cp:lastPrinted>2016-09-12T09:36:00Z</cp:lastPrinted>
  <dcterms:modified xmlns:xsi="http://www.w3.org/2001/XMLSchema-instance" xsi:type="dcterms:W3CDTF">2016-09-12T10:55:00Z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