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2cd6" w14:paraId="e002cd6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92076F">
        <w:t>6002</w:t>
      </w:r>
      <w:r w:rsidR="0019546C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92076F" w:rsidRPr="00DA5C4F">
        <w:t>BRRIF INTERIJERI j.d.o.o., Stančić, Borik 2, OIB 13134491227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92076F">
        <w:t>11. siječnja 2018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561CE4" w:rsidRPr="00DA5C4F">
        <w:t>BRRIF INTERIJERI j.d.o.o., Stančić, Borik 2, OIB 13134491227</w:t>
      </w:r>
      <w:r w:rsidRPr="005D670F">
        <w:t xml:space="preserve">, koja bi ušla u stečajnu masu, nije dovoljna ni za namirenje troškova postupka.  </w:t>
      </w:r>
      <w:r w:rsidR="00561CE4">
        <w:t xml:space="preserve"> </w:t>
      </w:r>
    </w:p>
    <w:p w:rsidRDefault="0019546C" w:rsidP="0019546C" w:rsidR="0019546C" w:rsidRPr="005D670F">
      <w:pPr>
        <w:ind w:left="75"/>
        <w:jc w:val="both"/>
      </w:pPr>
      <w:r w:rsidRPr="005D670F">
        <w:t xml:space="preserve"> </w:t>
      </w: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 w:rsidR="00561CE4">
        <w:t>6002</w:t>
      </w:r>
      <w:r>
        <w:t>16</w:t>
      </w:r>
      <w:r w:rsidRPr="00587D87">
        <w:t xml:space="preserve">, predujme iznos od </w:t>
      </w:r>
      <w:r w:rsidR="00336C57">
        <w:t>29</w:t>
      </w:r>
      <w:r w:rsidR="00561CE4">
        <w:t>.130</w:t>
      </w:r>
      <w:r w:rsidR="008F1901">
        <w:t>,00</w:t>
      </w:r>
      <w:r w:rsidRPr="00587D87">
        <w:t xml:space="preserve"> kn za</w:t>
      </w:r>
      <w:r w:rsidRPr="005D670F">
        <w:t xml:space="preserve"> namirenje troškova prethodnog i otvorenoga stečajnog postupka. 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561CE4">
        <w:t>16. rujna</w:t>
      </w:r>
      <w:r w:rsidR="0019546C">
        <w:t xml:space="preserve"> 2016</w:t>
      </w:r>
      <w:r>
        <w:t xml:space="preserve">. prijedlog za otvaranje stečajnog postupka nad dužnikom </w:t>
      </w:r>
      <w:r w:rsidR="00561CE4" w:rsidRPr="00DA5C4F">
        <w:t>BRRIF INTERIJERI j.d.o.o., Stančić, Borik 2, OIB 13134491227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>Stečajnog zakona (Narodne novine broj 78/15,</w:t>
      </w:r>
      <w:r w:rsidR="00336C57">
        <w:t xml:space="preserve"> 104/17,</w:t>
      </w:r>
      <w:r w:rsidR="0019546C">
        <w:t xml:space="preserve">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561CE4">
        <w:t>13. rujna</w:t>
      </w:r>
      <w:r w:rsidR="0019546C">
        <w:t xml:space="preserve">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561CE4">
        <w:t>77.398,22</w:t>
      </w:r>
      <w:r w:rsidR="00A72BEE">
        <w:t xml:space="preserve"> kn, te da dužnik ima </w:t>
      </w:r>
      <w:r w:rsidR="00561CE4">
        <w:t>šest zaposlenih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561CE4">
        <w:t>6002</w:t>
      </w:r>
      <w:r w:rsidR="0019546C">
        <w:t>/16</w:t>
      </w:r>
      <w:r>
        <w:t xml:space="preserve"> od </w:t>
      </w:r>
      <w:r w:rsidR="0019546C">
        <w:t>20.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561CE4">
        <w:t>9</w:t>
      </w:r>
      <w:r w:rsidR="00A72BEE">
        <w:t>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561CE4">
        <w:t>23</w:t>
      </w:r>
      <w:r w:rsidR="00300BA8">
        <w:t xml:space="preserve">. siječnja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561CE4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561CE4">
        <w:t>u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561CE4">
        <w:t>9</w:t>
      </w:r>
      <w:r w:rsidR="00A72BEE">
        <w:t>. ožujka</w:t>
      </w:r>
      <w:r w:rsidR="00300BA8">
        <w:t xml:space="preserve"> 2017</w:t>
      </w:r>
      <w:r w:rsidR="00D84888">
        <w:t>. godine</w:t>
      </w:r>
      <w:r w:rsidR="00DB1D6D">
        <w:t>,</w:t>
      </w:r>
      <w:r w:rsidR="00561CE4">
        <w:t xml:space="preserve"> zakonski zastupnik dužnika naveo je da je nesporno da je žiro račun dužnika u blokadi, time da isti intenzivno radi na izlasku iz blokade pa je zatražio rok od dva mjeseca kako bi dužnik pokušao podmiriti obveze evidentirane u Očevidniku redoslijeda osnova za plaćanje. Zakonski zastupnik dužnika naveo je da dužnik nema u vlasništvu niti nekretnina, niti motornih vozila, time da u vlasništvu ima alat u vrijednosti cca 25.000,00 kn, a riječ je o cirkularima za rezanje parketa, akumulatorske bušilice, rotacioni cirkular i drugi sitni alat. </w:t>
      </w:r>
    </w:p>
    <w:p w:rsidRDefault="00561CE4" w:rsidP="00D96100" w:rsidR="00561CE4">
      <w:pPr>
        <w:ind w:firstLine="708"/>
        <w:jc w:val="both"/>
      </w:pPr>
      <w:r>
        <w:t xml:space="preserve">  </w:t>
      </w:r>
    </w:p>
    <w:p w:rsidRDefault="00561CE4" w:rsidP="00D96100" w:rsidR="00D96100">
      <w:pPr>
        <w:ind w:firstLine="708"/>
        <w:jc w:val="both"/>
      </w:pPr>
      <w:r>
        <w:t>Su</w:t>
      </w:r>
      <w:r w:rsidR="00D96100">
        <w:t>d</w:t>
      </w:r>
      <w:r w:rsidR="0019546C">
        <w:t xml:space="preserve"> </w:t>
      </w:r>
      <w:r>
        <w:t xml:space="preserve">je </w:t>
      </w:r>
      <w:r w:rsidR="0019546C">
        <w:t>zaključ</w:t>
      </w:r>
      <w:r>
        <w:t>cima</w:t>
      </w:r>
      <w:r w:rsidR="0019546C">
        <w:t xml:space="preserve"> od </w:t>
      </w:r>
      <w:r>
        <w:t>24. ožujka</w:t>
      </w:r>
      <w:r w:rsidR="0019546C">
        <w:t xml:space="preserve">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336C57" w:rsidP="003C4E43" w:rsidR="00336C57">
      <w:pPr>
        <w:ind w:firstLine="708"/>
        <w:jc w:val="both"/>
      </w:pPr>
      <w:r>
        <w:t>Na ročište radi rasprave o pretpostavkama za otvaranje stečajnog postupka od 6. lipnja 2017. godine nisu pristupili niti dužnik, niti predlagatelj.</w:t>
      </w:r>
    </w:p>
    <w:p w:rsidRDefault="00336C57" w:rsidP="003C4E43" w:rsidR="00336C57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561CE4">
        <w:t>23 i 24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561CE4">
        <w:t>Uvidom u</w:t>
      </w:r>
      <w:r w:rsidR="00561CE4" w:rsidRPr="00A44D76">
        <w:t xml:space="preserve"> obavijest Ministarstva mora, prometa i infrastrukture od </w:t>
      </w:r>
      <w:r w:rsidR="00561CE4">
        <w:t xml:space="preserve">28. ožujka </w:t>
      </w:r>
      <w:r w:rsidR="00561CE4" w:rsidRPr="00A44D76">
        <w:t xml:space="preserve">2017. godine (list </w:t>
      </w:r>
      <w:r w:rsidR="00561CE4">
        <w:t>25</w:t>
      </w:r>
      <w:r w:rsidR="00561CE4" w:rsidRPr="00A44D76">
        <w:t xml:space="preserve"> spisa) </w:t>
      </w:r>
      <w:r w:rsidR="00561CE4">
        <w:t>utvrđeno je</w:t>
      </w:r>
      <w:r w:rsidR="00561CE4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561CE4">
        <w:t xml:space="preserve"> Uvidom u</w:t>
      </w:r>
      <w:r w:rsidR="00561CE4" w:rsidRPr="00A44D76">
        <w:t xml:space="preserve"> obavijest Hrvatske agencije za civilno zrakoplovstvo </w:t>
      </w:r>
      <w:r w:rsidR="00561CE4">
        <w:t>31. ožujka 2017. godine (list 26</w:t>
      </w:r>
      <w:r w:rsidR="00561CE4" w:rsidRPr="00A44D76">
        <w:t xml:space="preserve"> spisa) </w:t>
      </w:r>
      <w:r w:rsidR="00561CE4">
        <w:t>utvrđeno je</w:t>
      </w:r>
      <w:r w:rsidR="00561CE4" w:rsidRPr="00A44D76">
        <w:t xml:space="preserve"> da dužnik nije registriran kao vlasnik zrakoplova</w:t>
      </w:r>
      <w:r w:rsidR="00561CE4">
        <w:t xml:space="preserve">. </w:t>
      </w:r>
      <w:r w:rsidR="008F1901">
        <w:t xml:space="preserve">Uvidom u uvjerenje MUP-a, PU </w:t>
      </w:r>
      <w:r w:rsidR="00561CE4">
        <w:t>Zagrebačka</w:t>
      </w:r>
      <w:r w:rsidR="008F1901">
        <w:t xml:space="preserve">, od </w:t>
      </w:r>
      <w:r w:rsidR="00561CE4">
        <w:t>28. ožujka 2017. godine (list 27</w:t>
      </w:r>
      <w:r w:rsidR="008F1901">
        <w:t xml:space="preserve"> spisa) utvrđeno je da dužnik nije evidentiran kao vlasnik vozila.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561CE4">
        <w:t>7. travnja</w:t>
      </w:r>
      <w:r w:rsidR="0019546C" w:rsidRPr="00A44D76">
        <w:t xml:space="preserve"> 2017. godine (list </w:t>
      </w:r>
      <w:r w:rsidR="00561CE4">
        <w:t>29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A531F4">
        <w:t>16. ožujka</w:t>
      </w:r>
      <w:r w:rsidR="0019546C">
        <w:t xml:space="preserve"> 2017. godine </w:t>
      </w:r>
      <w:r>
        <w:t xml:space="preserve">(list </w:t>
      </w:r>
      <w:r w:rsidR="00A531F4">
        <w:t>18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A531F4">
        <w:t>303</w:t>
      </w:r>
      <w:r w:rsidR="00D96100">
        <w:t xml:space="preserve"> dana</w:t>
      </w:r>
      <w:r w:rsidR="008F1901">
        <w:t xml:space="preserve">, time da nepodmirene obveze na dan izdavanja potvrde iznose </w:t>
      </w:r>
      <w:r w:rsidR="00A531F4">
        <w:t>80.065,20</w:t>
      </w:r>
      <w:r w:rsidR="008F1901">
        <w:t xml:space="preserve">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A531F4">
        <w:t>16. ožujka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</w:t>
      </w:r>
      <w:r w:rsidR="00A05832" w:rsidRPr="00435B5D">
        <w:lastRenderedPageBreak/>
        <w:t xml:space="preserve">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A531F4" w:rsidR="00A531F4" w:rsidRPr="00435B5D">
      <w:pPr>
        <w:ind w:firstLine="708"/>
        <w:jc w:val="both"/>
      </w:pPr>
      <w:r>
        <w:t>Prema tome, iz dostupnih podataka u spisu proizlazi da dužnik</w:t>
      </w:r>
      <w:r w:rsidR="00336C57">
        <w:t xml:space="preserve"> u vlasništvu ima isključivo pokretnine u vidu sitnog alata koji je dužniku služio u obavljanju njegove djelatnosti, a mišljenje ovog suda da ta imovina nije </w:t>
      </w:r>
      <w:r>
        <w:t xml:space="preserve">dostatna za pokriće </w:t>
      </w:r>
      <w:r w:rsidR="00336C57">
        <w:t xml:space="preserve">troškova prethodnog i otvorenoga </w:t>
      </w:r>
      <w:r>
        <w:t>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</w:t>
      </w:r>
      <w:r w:rsidR="00A531F4">
        <w:t>2</w:t>
      </w:r>
      <w:r w:rsidR="00336C57">
        <w:t>9</w:t>
      </w:r>
      <w:r w:rsidR="00A531F4">
        <w:t>.</w:t>
      </w:r>
      <w:r w:rsidR="00A531F4" w:rsidRPr="00435B5D">
        <w:t xml:space="preserve">130,00 kn, a čine ih troškovi </w:t>
      </w:r>
      <w:r w:rsidR="00A531F4">
        <w:t xml:space="preserve">nagrade </w:t>
      </w:r>
      <w:r w:rsidR="00336C57">
        <w:t xml:space="preserve">privremenog stečajnog upravitelja u iznosu od 3.000,00 kn bruto, trošak nagrade </w:t>
      </w:r>
      <w:r w:rsidR="00A531F4" w:rsidRPr="00435B5D">
        <w:t xml:space="preserve">stečajnog upravitelja </w:t>
      </w:r>
      <w:r w:rsidR="00A531F4">
        <w:t xml:space="preserve">u iznosu </w:t>
      </w:r>
      <w:r w:rsidR="00A531F4" w:rsidRPr="00435B5D">
        <w:t>od 8.000,00 kn</w:t>
      </w:r>
      <w:r w:rsidR="00A531F4">
        <w:t xml:space="preserve"> bruto</w:t>
      </w:r>
      <w:r w:rsidR="00A531F4" w:rsidRPr="00435B5D">
        <w:t xml:space="preserve">, trošak </w:t>
      </w:r>
      <w:r w:rsidR="00A531F4">
        <w:t>knjigovodstva u iznosu</w:t>
      </w:r>
      <w:r w:rsidR="00A531F4" w:rsidRPr="00435B5D">
        <w:t xml:space="preserve"> od 8.000,00 kn</w:t>
      </w:r>
      <w:r w:rsidR="00A531F4">
        <w:t xml:space="preserve"> (1.500,00 kn mjesečno x 6)</w:t>
      </w:r>
      <w:r w:rsidR="00A531F4" w:rsidRPr="00435B5D">
        <w:t xml:space="preserve">, predvidivi materijalni troškovi </w:t>
      </w:r>
      <w:r w:rsidR="00A531F4">
        <w:t xml:space="preserve">u iznosu </w:t>
      </w:r>
      <w:r w:rsidR="00A531F4" w:rsidRPr="00435B5D">
        <w:t>od 8.000,00 kn (poštarina,</w:t>
      </w:r>
      <w:r w:rsidR="00336C57">
        <w:t xml:space="preserve"> upravne i sudske </w:t>
      </w:r>
      <w:r w:rsidR="00A531F4" w:rsidRPr="00435B5D">
        <w:t>pristojbe, prijevoz</w:t>
      </w:r>
      <w:r w:rsidR="00336C57">
        <w:t>ni troškovi</w:t>
      </w:r>
      <w:r w:rsidR="00A531F4" w:rsidRPr="00435B5D">
        <w:t xml:space="preserve">, </w:t>
      </w:r>
      <w:r w:rsidR="00336C57">
        <w:t xml:space="preserve">trošak otvaranja, vođenja i zatvaranja </w:t>
      </w:r>
      <w:r w:rsidR="00A531F4" w:rsidRPr="00435B5D">
        <w:t>žiro račun</w:t>
      </w:r>
      <w:r w:rsidR="00336C57">
        <w:t>a dužnika</w:t>
      </w:r>
      <w:r w:rsidR="00A531F4" w:rsidRPr="00435B5D">
        <w:t xml:space="preserve">, </w:t>
      </w:r>
      <w:r w:rsidR="00336C57">
        <w:t xml:space="preserve">trošak </w:t>
      </w:r>
      <w:r w:rsidR="00A531F4" w:rsidRPr="00435B5D">
        <w:t>arhiv</w:t>
      </w:r>
      <w:r w:rsidR="00336C57">
        <w:t>iranj</w:t>
      </w:r>
      <w:r w:rsidR="00A531F4" w:rsidRPr="00435B5D">
        <w:t>a</w:t>
      </w:r>
      <w:r w:rsidR="00336C57">
        <w:t xml:space="preserve"> dužnikove dokumentacije</w:t>
      </w:r>
      <w:r w:rsidR="00A531F4" w:rsidRPr="00435B5D">
        <w:t>, itd.), zatim trošak osiguranja stečajnog upravitelja od 2.000,00 kn i trošak izrade pečata 130,00 kn.</w:t>
      </w:r>
    </w:p>
    <w:p w:rsidRDefault="0019546C" w:rsidP="0019546C" w:rsidR="0019546C" w:rsidRPr="00435B5D">
      <w:pPr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336C57">
        <w:t>29.130,00</w:t>
      </w:r>
      <w:r w:rsidRPr="00435B5D">
        <w:t xml:space="preserve">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336C57">
        <w:t>11. siječnja 2018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812850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0A569C">
        <w:t>, v.r.</w:t>
      </w:r>
    </w:p>
    <w:p w:rsidRDefault="00973C31" w:rsidP="000A569C" w:rsidR="000A569C">
      <w:pPr>
        <w:tabs>
          <w:tab w:pos="6770" w:val="left"/>
          <w:tab w:pos="6900" w:val="left"/>
        </w:tabs>
        <w:jc w:val="both"/>
      </w:pPr>
      <w:r w:rsidRPr="00435B5D">
        <w:tab/>
      </w:r>
    </w:p>
    <w:p w:rsidRDefault="000A569C" w:rsidP="000A569C" w:rsidR="000A569C" w:rsidRPr="00435B5D">
      <w:pPr>
        <w:tabs>
          <w:tab w:pos="6900" w:val="left"/>
        </w:tabs>
        <w:jc w:val="both"/>
      </w:pPr>
      <w:r>
        <w:tab/>
      </w:r>
      <w:r w:rsidRPr="00435B5D">
        <w:t>Za točnost otpravka-</w:t>
      </w:r>
    </w:p>
    <w:p w:rsidRDefault="000A569C" w:rsidP="000A569C" w:rsidR="000A569C" w:rsidRPr="00435B5D">
      <w:pPr>
        <w:tabs>
          <w:tab w:pos="6900" w:val="left"/>
        </w:tabs>
      </w:pPr>
      <w:r w:rsidRPr="00435B5D">
        <w:tab/>
        <w:t>ovlašteni službenik:</w:t>
      </w:r>
    </w:p>
    <w:p w:rsidRDefault="000A569C" w:rsidP="000A569C" w:rsidR="000A569C">
      <w:pPr>
        <w:tabs>
          <w:tab w:pos="6900" w:val="left"/>
        </w:tabs>
      </w:pPr>
      <w:r w:rsidRPr="00435B5D">
        <w:tab/>
      </w:r>
      <w:r>
        <w:t>Renata Klokočki</w:t>
      </w:r>
    </w:p>
    <w:p w:rsidRDefault="00B02635" w:rsidP="000A569C" w:rsidR="00B02635">
      <w:pPr>
        <w:tabs>
          <w:tab w:pos="6770" w:val="left"/>
          <w:tab w:pos="6900" w:val="left"/>
        </w:tabs>
        <w:jc w:val="both"/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4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561CE4">
      <w:t>6002</w:t>
    </w:r>
    <w:r w:rsidR="0019546C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164AD"/>
    <w:rsid w:val="00043A0A"/>
    <w:rsid w:val="0004613B"/>
    <w:rsid w:val="00050EF7"/>
    <w:rsid w:val="00075BDC"/>
    <w:rsid w:val="00087859"/>
    <w:rsid w:val="00092A09"/>
    <w:rsid w:val="000A252B"/>
    <w:rsid w:val="000A569C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36C57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1CE4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2076F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531F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16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4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4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4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16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6002</izvorni_sadrzaj>
    <derivirana_varijabla naziv="DomainObject.Predmet.Broj_1">6002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St-6002/2016</izvorni_sadrzaj>
    <derivirana_varijabla naziv="DomainObject.Predmet.OznakaBroj_1">St-6002/2016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BRRIF INTERIJERI jednostavno društvo s ograničenom odgovornošću za trgovinu i usluge zastupanog po punomoćniku Ivan Marković</izvorni_sadrzaj>
    <derivirana_varijabla naziv="DomainObject.Predmet.ProtustrankaFormated_1">  BRRIF INTERIJERI jednostavno društvo s ograničenom odgovornošću za trgovinu i usluge zastupanog po punomoćniku Ivan Marković</derivirana_varijabla>
  </DomainObject.Predmet.ProtustrankaFormated>
  <DomainObject.Predmet.ProtustrankaFormatedOIB>
    <izvorni_sadrzaj>  BRRIF INTERIJERI jednostavno društvo s ograničenom odgovornošću za trgovinu i usluge, OIB 13134491227 zastupanog po punomoćniku Ivan Marković</izvorni_sadrzaj>
    <derivirana_varijabla naziv="DomainObject.Predmet.ProtustrankaFormatedOIB_1">  BRRIF INTERIJERI jednostavno društvo s ograničenom odgovornošću za trgovinu i usluge, OIB 13134491227 zastupanog po punomoćniku Ivan Marković</derivirana_varijabla>
  </DomainObject.Predmet.ProtustrankaFormatedOIB>
  <DomainObject.Predmet.ProtustrankaFormatedWithAdress>
    <izvorni_sadrzaj> BRRIF INTERIJERI jednostavno društvo s ograničenom odgovornošću za trgovinu i usluge, Borik 2, 10370 Stančić zastupanog po punomoćniku Ivan Marković</izvorni_sadrzaj>
    <derivirana_varijabla naziv="DomainObject.Predmet.ProtustrankaFormatedWithAdress_1"> BRRIF INTERIJERI jednostavno društvo s ograničenom odgovornošću za trgovinu i usluge, Borik 2, 10370 Stančić zastupanog po punomoćniku Ivan Marković</derivirana_varijabla>
  </DomainObject.Predmet.ProtustrankaFormatedWithAdress>
  <DomainObject.Predmet.ProtustrankaFormatedWithAdressOIB>
    <izvorni_sadrzaj> BRRIF INTERIJERI jednostavno društvo s ograničenom odgovornošću za trgovinu i usluge, OIB 13134491227, Borik 2, 10370 Stančić zastupanog po punomoćniku Ivan Marković</izvorni_sadrzaj>
    <derivirana_varijabla naziv="DomainObject.Predmet.ProtustrankaFormatedWithAdressOIB_1"> BRRIF INTERIJERI jednostavno društvo s ograničenom odgovornošću za trgovinu i usluge, OIB 13134491227, Borik 2, 10370 Stančić zastupanog po punomoćniku Ivan Marković</derivirana_varijabla>
  </DomainObject.Predmet.ProtustrankaFormatedWithAdressOIB>
  <DomainObject.Predmet.ProtustrankaWithAdress>
    <izvorni_sadrzaj>BRRIF INTERIJERI jednostavno društvo s ograničenom odgovornošću za trgovinu i usluge Borik 2, 10370 Stančić</izvorni_sadrzaj>
    <derivirana_varijabla naziv="DomainObject.Predmet.ProtustrankaWithAdress_1">BRRIF INTERIJERI jednostavno društvo s ograničenom odgovornošću za trgovinu i usluge Borik 2, 10370 Stančić</derivirana_varijabla>
  </DomainObject.Predmet.ProtustrankaWithAdress>
  <DomainObject.Predmet.ProtustrankaWithAdressOIB>
    <izvorni_sadrzaj>BRRIF INTERIJERI jednostavno društvo s ograničenom odgovornošću za trgovinu i usluge, OIB 13134491227, Borik 2, 10370 Stančić</izvorni_sadrzaj>
    <derivirana_varijabla naziv="DomainObject.Predmet.ProtustrankaWithAdressOIB_1">BRRIF INTERIJERI jednostavno društvo s ograničenom odgovornošću za trgovinu i usluge, OIB 13134491227, Borik 2, 10370 Stančić</derivirana_varijabla>
  </DomainObject.Predmet.ProtustrankaWithAdressOIB>
  <DomainObject.Predmet.ProtustrankaNazivFormated>
    <izvorni_sadrzaj>BRRIF INTERIJERI jednostavno društvo s ograničenom odgovornošću za trgovinu i usluge</izvorni_sadrzaj>
    <derivirana_varijabla naziv="DomainObject.Predmet.ProtustrankaNazivFormated_1">BRRIF INTERIJERI jednostavno društvo s ograničenom odgovornošću za trgovinu i usluge</derivirana_varijabla>
  </DomainObject.Predmet.ProtustrankaNazivFormated>
  <DomainObject.Predmet.ProtustrankaNazivFormatedOIB>
    <izvorni_sadrzaj>BRRIF INTERIJERI jednostavno društvo s ograničenom odgovornošću za trgovinu i usluge, OIB 13134491227</izvorni_sadrzaj>
    <derivirana_varijabla naziv="DomainObject.Predmet.ProtustrankaNazivFormatedOIB_1">BRRIF INTERIJERI jednostavno društvo s ograničenom odgovornošću za trgovinu i usluge, OIB 13134491227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BRRIF INTERIJERI jednostavno društvo s ograničenom odgovornošću za trgovinu i usluge zastupanog po punomoćniku Ivan Marković</item>
    </izvorni_sadrzaj>
    <derivirana_varijabla naziv="DomainObject.Predmet.ProtuStrankaListFormated_1">
      <item>BRRIF INTERIJERI jednostavno društvo s ograničenom odgovornošću za trgovinu i usluge zastupanog po punomoćniku Ivan Marković</item>
    </derivirana_varijabla>
  </DomainObject.Predmet.ProtuStrankaListFormated>
  <DomainObject.Predmet.ProtuStrankaListFormatedOIB>
    <izvorni_sadrzaj>
      <item>BRRIF INTERIJERI jednostavno društvo s ograničenom odgovornošću za trgovinu i usluge, OIB 13134491227 zastupanog po punomoćniku Ivan Marković</item>
    </izvorni_sadrzaj>
    <derivirana_varijabla naziv="DomainObject.Predmet.ProtuStrankaListFormatedOIB_1">
      <item>BRRIF INTERIJERI jednostavno društvo s ograničenom odgovornošću za trgovinu i usluge, OIB 13134491227 zastupanog po punomoćniku Ivan Marković</item>
    </derivirana_varijabla>
  </DomainObject.Predmet.ProtuStrankaListFormatedOIB>
  <DomainObject.Predmet.ProtuStrankaListFormatedWithAdress>
    <izvorni_sadrzaj>
      <item>BRRIF INTERIJERI jednostavno društvo s ograničenom odgovornošću za trgovinu i usluge, Borik 2, 10370 Stančić zastupanog po punomoćniku Ivan Marković</item>
    </izvorni_sadrzaj>
    <derivirana_varijabla naziv="DomainObject.Predmet.ProtuStrankaListFormatedWithAdress_1">
      <item>BRRIF INTERIJERI jednostavno društvo s ograničenom odgovornošću za trgovinu i usluge, Borik 2, 10370 Stančić zastupanog po punomoćniku Ivan Marković</item>
    </derivirana_varijabla>
  </DomainObject.Predmet.ProtuStrankaListFormatedWithAdress>
  <DomainObject.Predmet.ProtuStrankaListFormatedWithAdressOIB>
    <izvorni_sadrzaj>
      <item>BRRIF INTERIJERI jednostavno društvo s ograničenom odgovornošću za trgovinu i usluge, OIB 13134491227, Borik 2, 10370 Stančić zastupanog po punomoćniku Ivan Marković</item>
    </izvorni_sadrzaj>
    <derivirana_varijabla naziv="DomainObject.Predmet.ProtuStrankaListFormatedWithAdressOIB_1">
      <item>BRRIF INTERIJERI jednostavno društvo s ograničenom odgovornošću za trgovinu i usluge, OIB 13134491227, Borik 2, 10370 Stančić zastupanog po punomoćniku Ivan Marković</item>
    </derivirana_varijabla>
  </DomainObject.Predmet.ProtuStrankaListFormatedWithAdressOIB>
  <DomainObject.Predmet.ProtuStrankaListNazivFormated>
    <izvorni_sadrzaj>
      <item>BRRIF INTERIJERI jednostavno društvo s ograničenom odgovornošću za trgovinu i usluge</item>
    </izvorni_sadrzaj>
    <derivirana_varijabla naziv="DomainObject.Predmet.ProtuStrankaListNazivFormated_1">
      <item>BRRIF INTERIJERI jednostavno društvo s ograničenom odgovornošću za trgovinu i usluge</item>
    </derivirana_varijabla>
  </DomainObject.Predmet.ProtuStrankaListNazivFormated>
  <DomainObject.Predmet.ProtuStrankaListNazivFormatedOIB>
    <izvorni_sadrzaj>
      <item>BRRIF INTERIJERI jednostavno društvo s ograničenom odgovornošću za trgovinu i usluge, OIB 13134491227</item>
    </izvorni_sadrzaj>
    <derivirana_varijabla naziv="DomainObject.Predmet.ProtuStrankaListNazivFormatedOIB_1">
      <item>BRRIF INTERIJERI jednostavno društvo s ograničenom odgovornošću za trgovinu i usluge, OIB 13134491227</item>
    </derivirana_varijabla>
  </DomainObject.Predmet.ProtuStrankaListNazivFormatedOIB>
  <DomainObject.Predmet.OstaliListFormated>
    <izvorni_sadrzaj>
      <item>Ivan Marković punomoćnik sudionika u postupku BRRIF INTERIJERI jednostavno društvo s ograničenom odgovornošću za trgovinu i usluge</item>
    </izvorni_sadrzaj>
    <derivirana_varijabla naziv="DomainObject.Predmet.OstaliListFormated_1">
      <item>Ivan Marković punomoćnik sudionika u postupku BRRIF INTERIJERI jednostavno društvo s ograničenom odgovornošću za trgovinu i usluge</item>
    </derivirana_varijabla>
  </DomainObject.Predmet.OstaliListFormated>
  <DomainObject.Predmet.OstaliListFormatedOIB>
    <izvorni_sadrzaj>
      <item>Ivan Marković, OIB 06740909078 punomoćnik sudionika u postupku BRRIF INTERIJERI jednostavno društvo s ograničenom odgovornošću za trgovinu i usluge</item>
    </izvorni_sadrzaj>
    <derivirana_varijabla naziv="DomainObject.Predmet.OstaliListFormatedOIB_1">
      <item>Ivan Marković, OIB 06740909078 punomoćnik sudionika u postupku BRRIF INTERIJERI jednostavno društvo s ograničenom odgovornošću za trgovinu i usluge</item>
    </derivirana_varijabla>
  </DomainObject.Predmet.OstaliListFormatedOIB>
  <DomainObject.Predmet.OstaliListFormatedWithAdress>
    <izvorni_sadrzaj>
      <item>Ivan Marković, Borik 2, 10370 Stančić punomoćnik sudionika u postupku BRRIF INTERIJERI jednostavno društvo s ograničenom odgovornošću za trgovinu i usluge</item>
    </izvorni_sadrzaj>
    <derivirana_varijabla naziv="DomainObject.Predmet.OstaliListFormatedWithAdress_1">
      <item>Ivan Marković, Borik 2, 10370 Stančić punomoćnik sudionika u postupku BRRIF INTERIJERI jednostavno društvo s ograničenom odgovornošću za trgovinu i usluge</item>
    </derivirana_varijabla>
  </DomainObject.Predmet.OstaliListFormatedWithAdress>
  <DomainObject.Predmet.OstaliListFormatedWithAdressOIB>
    <izvorni_sadrzaj>
      <item>Ivan Marković, OIB 06740909078, Borik 2, 10370 Stančić punomoćnik sudionika u postupku BRRIF INTERIJERI jednostavno društvo s ograničenom odgovornošću za trgovinu i usluge</item>
    </izvorni_sadrzaj>
    <derivirana_varijabla naziv="DomainObject.Predmet.OstaliListFormatedWithAdressOIB_1">
      <item>Ivan Marković, OIB 06740909078, Borik 2, 10370 Stančić punomoćnik sudionika u postupku BRRIF INTERIJERI jednostavno društvo s ograničenom odgovornošću za trgovinu i usluge</item>
    </derivirana_varijabla>
  </DomainObject.Predmet.OstaliListFormatedWithAdressOIB>
  <DomainObject.Predmet.OstaliListNazivFormated>
    <izvorni_sadrzaj>
      <item>Ivan Marković</item>
    </izvorni_sadrzaj>
    <derivirana_varijabla naziv="DomainObject.Predmet.OstaliListNazivFormated_1">
      <item>Ivan Marković</item>
    </derivirana_varijabla>
  </DomainObject.Predmet.OstaliListNazivFormated>
  <DomainObject.Predmet.OstaliListNazivFormatedOIB>
    <izvorni_sadrzaj>
      <item>Ivan Marković, OIB 06740909078</item>
    </izvorni_sadrzaj>
    <derivirana_varijabla naziv="DomainObject.Predmet.OstaliListNazivFormatedOIB_1">
      <item>Ivan Marković, OIB 06740909078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BRRIF INTERIJERI jednostavno društvo s ograničenom odgovornošću za trgovinu i usluge</izvorni_sadrzaj>
    <derivirana_varijabla naziv="DomainObject.Predmet.ProtustrankaIDrugi_1">BRRIF INTERIJERI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BRRIF INTERIJERI jednostavno društvo s ograničenom odgovornošću za trgovinu i usluge, OIB 13134491227, Borik 2, 10370 Stančić</izvorni_sadrzaj>
    <derivirana_varijabla naziv="DomainObject.Predmet.ProtustrankaIDrugiAdressOIB_1">BRRIF INTERIJERI jednostavno društvo s ograničenom odgovornošću za trgovinu i usluge, OIB 13134491227, Borik 2, 10370 Stančić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BRRIF INTERIJERI jednostavno društvo s ograničenom odgovornošću za trgovinu i usluge</item>
      <item>Ivan Marković</item>
    </izvorni_sadrzaj>
    <derivirana_varijabla naziv="DomainObject.Predmet.SudioniciListNaziv_1">
      <item>FINA Regionalni centar Zagreb</item>
      <item>BRRIF INTERIJERI jednostavno društvo s ograničenom odgovornošću za trgovinu i usluge</item>
      <item>Ivan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BRRIF INTERIJERI jednostavno društvo s ograničenom odgovornošću za trgovinu i usluge, OIB 13134491227, Borik 2,10370 Stančić</item>
      <item>Ivan Marković, OIB 06740909078, Borik 2,10370 Stančić</item>
    </izvorni_sadrzaj>
    <derivirana_varijabla naziv="DomainObject.Predmet.SudioniciListAdressOIB_1">
      <item>FINA Regionalni centar Zagreb, OIB 85821130368, Trg svibanjskih žrtava 1995. br. 1,10000 Zagreb</item>
      <item>BRRIF INTERIJERI jednostavno društvo s ograničenom odgovornošću za trgovinu i usluge, OIB 13134491227, Borik 2,10370 Stančić</item>
      <item>Ivan Marković, OIB 06740909078, Borik 2,10370 Stančić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13134491227</item>
      <item>, OIB 06740909078</item>
    </izvorni_sadrzaj>
    <derivirana_varijabla naziv="DomainObject.Predmet.SudioniciListNazivOIB_1">
      <item>, OIB 85821130368</item>
      <item>, OIB 13134491227</item>
      <item>, OIB 06740909078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1196</properties:Words>
  <properties:Characters>6574</properties:Characters>
  <properties:Lines>138</properties:Lines>
  <properties:Paragraphs>38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2018-01-11T11:23:00Z</dcterms:created>
  <dc:creator>Korisnik</dc:creator>
  <cp:lastModifiedBy>Renata Klokočki</cp:lastModifiedBy>
  <cp:lastPrinted>2018-01-11T11:38:00Z</cp:lastPrinted>
  <dcterms:modified xmlns:xsi="http://www.w3.org/2001/XMLSchema-instance" xsi:type="dcterms:W3CDTF">2018-01-11T11:39:00Z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