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049b" w14:paraId="8b5049b" w:rsidRDefault="00765E91" w:rsidP="00360BE2" w:rsidR="00360BE2" w:rsidRPr="00C37C67">
      <w:pPr>
        <w:jc w:val="both"/>
        <w15:collapsed w:val="false"/>
      </w:pPr>
      <w:bookmarkStart w:name="_GoBack" w:id="0"/>
      <w:bookmarkEnd w:id="0"/>
      <w:r w:rsidRPr="00C37C67">
        <w:t xml:space="preserve">                    </w:t>
      </w:r>
    </w:p>
    <w:p w:rsidRDefault="00E86F90" w:rsidP="00360BE2" w:rsidR="00E86F90" w:rsidRPr="00C37C67">
      <w:pPr>
        <w:jc w:val="right"/>
      </w:pPr>
    </w:p>
    <w:p w:rsidRDefault="00E86F90" w:rsidP="00360BE2" w:rsidR="00E86F90" w:rsidRPr="00C37C67">
      <w:pPr>
        <w:jc w:val="right"/>
      </w:pPr>
    </w:p>
    <w:p w:rsidRDefault="004F57EB" w:rsidP="004F57EB" w:rsidR="004F57EB" w:rsidRPr="00C37C67">
      <w:pPr>
        <w:jc w:val="center"/>
      </w:pPr>
    </w:p>
    <w:p w:rsidRDefault="00225D5C" w:rsidP="004F57EB" w:rsidR="00225D5C" w:rsidRPr="00C37C67">
      <w:pPr>
        <w:jc w:val="center"/>
      </w:pPr>
    </w:p>
    <w:p w:rsidRDefault="000B07D1" w:rsidP="004F57EB" w:rsidR="000B07D1" w:rsidRPr="00C37C67">
      <w:pPr>
        <w:jc w:val="center"/>
      </w:pPr>
    </w:p>
    <w:p w:rsidRDefault="00570F32" w:rsidP="004F57EB" w:rsidR="00570F32" w:rsidRPr="00C37C67">
      <w:pPr>
        <w:jc w:val="center"/>
      </w:pPr>
    </w:p>
    <w:p w:rsidRDefault="00A56D3B" w:rsidP="004F57EB" w:rsidR="00A56D3B" w:rsidRPr="00C37C67">
      <w:pPr>
        <w:jc w:val="center"/>
      </w:pPr>
    </w:p>
    <w:p w:rsidRDefault="00801D70" w:rsidP="004F57EB" w:rsidR="00801D70" w:rsidRPr="00C37C67">
      <w:pPr>
        <w:jc w:val="center"/>
      </w:pPr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F3371E">
        <w:t>LEO ARTIS jednostavno društvo s ograničenom odgovornošću za trgovinu, proizvodnju i usluge Rijeka (Grad Rijeka), Giuseppea Carabina 4, OIB: 55411885033, MBS: 040300254</w:t>
      </w:r>
      <w:r w:rsidRPr="00C37C67">
        <w:t xml:space="preserve">, dana </w:t>
      </w:r>
      <w:r w:rsidR="00F4344B" w:rsidRPr="00C37C67">
        <w:t>1</w:t>
      </w:r>
      <w:r w:rsidR="00623680" w:rsidRPr="00C37C67">
        <w:t>3</w:t>
      </w:r>
      <w:r w:rsidRPr="00C37C67">
        <w:t xml:space="preserve">. ožujka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F3371E">
        <w:t>LEO ARTIS jednostavno društvo s ograničenom odgovornošću za trgovinu, proizvodnju i usluge Rijeka (Grad Rijeka), Giuseppea Carabina 4, OIB: 55411885033, MBS: 040300254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623680" w:rsidRPr="00C37C67">
        <w:t>3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E10497">
        <w:t>10</w:t>
      </w:r>
      <w:r w:rsidRPr="00C37C67">
        <w:t>,</w:t>
      </w:r>
      <w:r w:rsidR="005137BE">
        <w:t>3</w:t>
      </w:r>
      <w:r w:rsidR="00B04834" w:rsidRPr="00C37C67">
        <w:t>5</w:t>
      </w:r>
      <w:r w:rsidRPr="00C37C67">
        <w:t xml:space="preserve"> sati.</w:t>
      </w:r>
    </w:p>
    <w:p w:rsidRDefault="00360BE2" w:rsidP="00642223" w:rsidR="00642223" w:rsidRPr="00C37C67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F3371E" w:rsidRPr="002B46DB">
        <w:t>Ana Glavan Dukić, OIB: 32609326349, Brca 18, Rijeka</w:t>
      </w:r>
      <w:r w:rsidR="0081532F" w:rsidRPr="00C37C67">
        <w:t>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F3371E">
        <w:t>LEO ARTIS jednostavno društvo s ograničenom odgovornošću za trgovinu, proizvodnju i usluge Rijeka (Grad Rijeka), Giuseppea Carabina 4, OIB: 55411885033, MBS: 040300254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F3371E">
        <w:t>LEO ARTIS jednostavno društvo s ograničenom odgovornošću za trgovinu, proizvodnju i usluge Rijeka (Grad Rijeka), Giuseppea Carabina 4, OIB: 55411885033, MBS: 040300254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>Rješenjem ovog suda posl. br. St-</w:t>
      </w:r>
      <w:r w:rsidR="00F3371E">
        <w:rPr>
          <w:bCs/>
        </w:rPr>
        <w:t>828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F3371E">
        <w:rPr>
          <w:bCs/>
        </w:rPr>
        <w:t>28. studenoga</w:t>
      </w:r>
      <w:r w:rsidR="00174CF8" w:rsidRPr="00C37C67">
        <w:rPr>
          <w:bCs/>
        </w:rPr>
        <w:t xml:space="preserve"> </w:t>
      </w:r>
      <w:r w:rsidR="00EF2F5F" w:rsidRPr="00C37C67">
        <w:rPr>
          <w:bCs/>
        </w:rPr>
        <w:t>2016</w:t>
      </w:r>
      <w:r w:rsidR="00180CE9" w:rsidRPr="00C37C67">
        <w:rPr>
          <w:bCs/>
        </w:rPr>
        <w:t>. godine pokrenut je prethodni postupak radi utvrđivanja uvjeta za otvaranje stečajnog postupka nad dužnikom</w:t>
      </w:r>
      <w:r w:rsidR="00A2797A" w:rsidRPr="00C37C67">
        <w:rPr>
          <w:bCs/>
        </w:rPr>
        <w:t xml:space="preserve"> </w:t>
      </w:r>
      <w:r w:rsidR="00F3371E">
        <w:t xml:space="preserve">LEO ARTIS jednostavno društvo s ograničenom odgovornošću za trgovinu, </w:t>
      </w:r>
      <w:r w:rsidR="00F3371E">
        <w:lastRenderedPageBreak/>
        <w:t>proizvodnju i usluge Rijeka (Grad Rijeka), Giuseppea Carabina 4, OIB: 55411885033, MBS: 040300254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F3371E">
        <w:t>2</w:t>
      </w:r>
      <w:r w:rsidR="00174CF8" w:rsidRPr="00C37C67">
        <w:t>. prosinca</w:t>
      </w:r>
      <w:r w:rsidR="006B5716" w:rsidRPr="00C37C67">
        <w:t xml:space="preserve"> </w:t>
      </w:r>
      <w:r w:rsidR="00D912DD" w:rsidRPr="00C37C67">
        <w:t>201</w:t>
      </w:r>
      <w:r w:rsidR="006B5716" w:rsidRPr="00C37C67">
        <w:t>6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F3371E">
        <w:rPr>
          <w:bCs/>
        </w:rPr>
        <w:t>i iz dužnikovog izvješća o gospodarsko-financijskom stanju dužnika od 2. siječnja 2017. godine za utvrditi je kako dužnik nema imovine dostatne za pokriće tro</w:t>
      </w:r>
      <w:r w:rsidR="00F94218" w:rsidRPr="00C37C67">
        <w:rPr>
          <w:bCs/>
        </w:rPr>
        <w:t>škova stečajnog postupka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3371E">
        <w:rPr>
          <w:bCs/>
        </w:rPr>
        <w:t>21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F3371E">
        <w:rPr>
          <w:bCs/>
        </w:rPr>
        <w:t>0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852FC6" w:rsidRPr="00C37C67">
        <w:rPr>
          <w:bCs/>
        </w:rPr>
        <w:t>3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852FC6" w:rsidRPr="00C37C67">
        <w:t>3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F10" w:rsidR="00E43F10">
      <w:r>
        <w:separator/>
      </w:r>
    </w:p>
  </w:endnote>
  <w:endnote w:id="0" w:type="continuationSeparator">
    <w:p w:rsidRDefault="00E43F10" w:rsidR="00E43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B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F10" w:rsidR="00E43F10">
      <w:r>
        <w:separator/>
      </w:r>
    </w:p>
  </w:footnote>
  <w:footnote w:id="0" w:type="continuationSeparator">
    <w:p w:rsidRDefault="00E43F10" w:rsidR="00E43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3371E">
      <w:t>828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37E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57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6BC4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9A5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37BE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5BD8"/>
    <w:rsid w:val="00E065D0"/>
    <w:rsid w:val="00E06884"/>
    <w:rsid w:val="00E06F11"/>
    <w:rsid w:val="00E07190"/>
    <w:rsid w:val="00E07E12"/>
    <w:rsid w:val="00E10497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3F10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0C5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3371E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E0C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0C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E0C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0C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ARTIS j.d.o.o.</izvorni_sadrzaj>
    <derivirana_varijabla naziv="DomainObject.Predmet.ProtustrankaFormated_1">  LEO ARTIS j.d.o.o.</derivirana_varijabla>
  </DomainObject.Predmet.ProtustrankaFormated>
  <DomainObject.Predmet.ProtustrankaFormatedOIB>
    <izvorni_sadrzaj>  LEO ARTIS j.d.o.o., OIB 55411885033</izvorni_sadrzaj>
    <derivirana_varijabla naziv="DomainObject.Predmet.ProtustrankaFormatedOIB_1">  LEO ARTIS j.d.o.o., OIB 55411885033</derivirana_varijabla>
  </DomainObject.Predmet.ProtustrankaFormatedOIB>
  <DomainObject.Predmet.ProtustrankaFormatedWithAdress>
    <izvorni_sadrzaj> LEO ARTIS j.d.o.o., Giuseppea Carabina 4, 51000 Rijeka</izvorni_sadrzaj>
    <derivirana_varijabla naziv="DomainObject.Predmet.ProtustrankaFormatedWithAdress_1"> LEO ARTIS j.d.o.o., Giuseppea Carabina 4, 51000 Rijeka</derivirana_varijabla>
  </DomainObject.Predmet.ProtustrankaFormatedWithAdress>
  <DomainObject.Predmet.ProtustrankaFormatedWithAdressOIB>
    <izvorni_sadrzaj> LEO ARTIS j.d.o.o., OIB 55411885033, Giuseppea Carabina 4, 51000 Rijeka</izvorni_sadrzaj>
    <derivirana_varijabla naziv="DomainObject.Predmet.ProtustrankaFormatedWithAdressOIB_1"> LEO ARTIS j.d.o.o., OIB 55411885033, Giuseppea Carabina 4, 51000 Rijeka</derivirana_varijabla>
  </DomainObject.Predmet.ProtustrankaFormatedWithAdressOIB>
  <DomainObject.Predmet.ProtustrankaWithAdress>
    <izvorni_sadrzaj>LEO ARTIS j.d.o.o. Giuseppea Carabina 4, 51000 Rijeka</izvorni_sadrzaj>
    <derivirana_varijabla naziv="DomainObject.Predmet.ProtustrankaWithAdress_1">LEO ARTIS j.d.o.o. Giuseppea Carabina 4, 51000 Rijeka</derivirana_varijabla>
  </DomainObject.Predmet.ProtustrankaWithAdress>
  <DomainObject.Predmet.ProtustrankaWithAdressOIB>
    <izvorni_sadrzaj>LEO ARTIS j.d.o.o., OIB 55411885033, Giuseppea Carabina 4, 51000 Rijeka</izvorni_sadrzaj>
    <derivirana_varijabla naziv="DomainObject.Predmet.ProtustrankaWithAdressOIB_1">LEO ARTIS j.d.o.o., OIB 55411885033, Giuseppea Carabina 4, 51000 Rijeka</derivirana_varijabla>
  </DomainObject.Predmet.ProtustrankaWithAdressOIB>
  <DomainObject.Predmet.ProtustrankaNazivFormated>
    <izvorni_sadrzaj>LEO ARTIS j.d.o.o.</izvorni_sadrzaj>
    <derivirana_varijabla naziv="DomainObject.Predmet.ProtustrankaNazivFormated_1">LEO ARTIS j.d.o.o.</derivirana_varijabla>
  </DomainObject.Predmet.ProtustrankaNazivFormated>
  <DomainObject.Predmet.ProtustrankaNazivFormatedOIB>
    <izvorni_sadrzaj>LEO ARTIS j.d.o.o., OIB 55411885033</izvorni_sadrzaj>
    <derivirana_varijabla naziv="DomainObject.Predmet.ProtustrankaNazivFormatedOIB_1">LEO ARTIS j.d.o.o., OIB 55411885033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 ARTIS j.d.o.o.</item>
    </izvorni_sadrzaj>
    <derivirana_varijabla naziv="DomainObject.Predmet.ProtuStrankaListFormated_1">
      <item>LEO ARTIS j.d.o.o.</item>
    </derivirana_varijabla>
  </DomainObject.Predmet.ProtuStrankaListFormated>
  <DomainObject.Predmet.ProtuStrankaListFormatedOIB>
    <izvorni_sadrzaj>
      <item>LEO ARTIS j.d.o.o., OIB 55411885033</item>
    </izvorni_sadrzaj>
    <derivirana_varijabla naziv="DomainObject.Predmet.ProtuStrankaListFormatedOIB_1">
      <item>LEO ARTIS j.d.o.o., OIB 55411885033</item>
    </derivirana_varijabla>
  </DomainObject.Predmet.ProtuStrankaListFormatedOIB>
  <DomainObject.Predmet.ProtuStrankaListFormatedWithAdress>
    <izvorni_sadrzaj>
      <item>LEO ARTIS j.d.o.o., Giuseppea Carabina 4, 51000 Rijeka</item>
    </izvorni_sadrzaj>
    <derivirana_varijabla naziv="DomainObject.Predmet.ProtuStrankaListFormatedWithAdress_1">
      <item>LEO ARTIS j.d.o.o., Giuseppea Carabina 4, 51000 Rijeka</item>
    </derivirana_varijabla>
  </DomainObject.Predmet.ProtuStrankaListFormatedWithAdress>
  <DomainObject.Predmet.ProtuStrankaListFormatedWithAdressOIB>
    <izvorni_sadrzaj>
      <item>LEO ARTIS j.d.o.o., OIB 55411885033, Giuseppea Carabina 4, 51000 Rijeka</item>
    </izvorni_sadrzaj>
    <derivirana_varijabla naziv="DomainObject.Predmet.ProtuStrankaListFormatedWithAdressOIB_1">
      <item>LEO ARTIS j.d.o.o., OIB 55411885033, Giuseppea Carabina 4, 51000 Rijeka</item>
    </derivirana_varijabla>
  </DomainObject.Predmet.ProtuStrankaListFormatedWithAdressOIB>
  <DomainObject.Predmet.ProtuStrankaListNazivFormated>
    <izvorni_sadrzaj>
      <item>LEO ARTIS j.d.o.o.</item>
    </izvorni_sadrzaj>
    <derivirana_varijabla naziv="DomainObject.Predmet.ProtuStrankaListNazivFormated_1">
      <item>LEO ARTIS j.d.o.o.</item>
    </derivirana_varijabla>
  </DomainObject.Predmet.ProtuStrankaListNazivFormated>
  <DomainObject.Predmet.ProtuStrankaListNazivFormatedOIB>
    <izvorni_sadrzaj>
      <item>LEO ARTIS j.d.o.o., OIB 55411885033</item>
    </izvorni_sadrzaj>
    <derivirana_varijabla naziv="DomainObject.Predmet.ProtuStrankaListNazivFormatedOIB_1">
      <item>LEO ARTIS j.d.o.o., OIB 55411885033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 ARTIS j.d.o.o.</izvorni_sadrzaj>
    <derivirana_varijabla naziv="DomainObject.Predmet.ProtustrankaIDrugi_1">LEO ARTIS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 ARTIS j.d.o.o., OIB 55411885033, Giuseppea Carabina 4, 51000 Rijeka</izvorni_sadrzaj>
    <derivirana_varijabla naziv="DomainObject.Predmet.ProtustrankaIDrugiAdressOIB_1">LEO ARTIS j.d.o.o., OIB 55411885033, Giuseppea Carabina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LEO ARTIS j.d.o.o.</item>
    </izvorni_sadrzaj>
    <derivirana_varijabla naziv="DomainObject.Predmet.SudioniciListNaziv_1">
      <item>FINA  Rijeka</item>
      <item>LEO ARTIS j.d.o.o.</item>
    </derivirana_varijabla>
  </DomainObject.Predmet.SudioniciListNaziv>
  <DomainObject.Predmet.SudioniciListAdressOIB>
    <izvorni_sadrzaj>
      <item>FINA  Rijeka, OIB 85821130368, Frana Kurelca 8,51000 Rijeka</item>
      <item>LEO ARTIS j.d.o.o., OIB 55411885033, Giuseppea Carabina 4,51000 Rijeka</item>
    </izvorni_sadrzaj>
    <derivirana_varijabla naziv="DomainObject.Predmet.SudioniciListAdressOIB_1">
      <item>FINA  Rijeka, OIB 85821130368, Frana Kurelca 8,51000 Rijeka</item>
      <item>LEO ARTIS j.d.o.o., OIB 55411885033, Giuseppea Carabina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55411885033</item>
    </izvorni_sadrzaj>
    <derivirana_varijabla naziv="DomainObject.Predmet.SudioniciListNazivOIB_1">
      <item>, OIB 85821130368</item>
      <item>, OIB 55411885033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6B5DE-77CC-4282-B65F-BBFD50EC7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819</properties:Words>
  <properties:Characters>4499</properties:Characters>
  <properties:Lines>125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2017-03-13T09:28:00Z</dcterms:created>
  <dc:creator>korlevicd</dc:creator>
  <cp:lastModifiedBy>Nika Ostojić</cp:lastModifiedBy>
  <cp:lastPrinted>2017-03-13T09:26:00Z</cp:lastPrinted>
  <dcterms:modified xmlns:xsi="http://www.w3.org/2001/XMLSchema-instance" xsi:type="dcterms:W3CDTF">2017-03-13T09:28:00Z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