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d01d" w14:paraId="c2dd01d" w:rsidRDefault="009B430F" w:rsidP="009B430F" w:rsidR="00056A75" w:rsidRPr="009B430F">
      <w:pPr>
        <w:tabs>
          <w:tab w:pos="294" w:val="left"/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6A75" w:rsidRPr="009B430F">
        <w:t xml:space="preserve">                                                                                             </w:t>
      </w:r>
      <w:r w:rsidR="00D62DE4" w:rsidRPr="009B430F">
        <w:t xml:space="preserve">             </w:t>
      </w:r>
      <w:r w:rsidR="00B638CF" w:rsidRPr="009B430F">
        <w:t xml:space="preserve">4 </w:t>
      </w:r>
      <w:r w:rsidR="00056A75" w:rsidRPr="009B430F">
        <w:t>St-</w:t>
      </w:r>
      <w:r w:rsidR="001C5A23">
        <w:t>5417</w:t>
      </w:r>
      <w:r w:rsidR="00D8081A">
        <w:t>/16</w:t>
      </w:r>
    </w:p>
    <w:p w:rsidRDefault="00716124" w:rsidP="00716124" w:rsidR="00056A75" w:rsidRPr="009B430F">
      <w:pPr>
        <w:jc w:val="both"/>
      </w:pPr>
      <w:r w:rsidRPr="009B430F">
        <w:t xml:space="preserve">REPUBLIKA HRVATSKA </w:t>
      </w:r>
    </w:p>
    <w:p w:rsidRDefault="00716124" w:rsidP="00716124" w:rsidR="00716124" w:rsidRPr="009B430F">
      <w:pPr>
        <w:jc w:val="both"/>
      </w:pPr>
      <w:r w:rsidRPr="009B430F">
        <w:t>TRGOVAČKI SUD U ZAGREBU</w:t>
      </w:r>
    </w:p>
    <w:p w:rsidRDefault="00716124" w:rsidP="00716124" w:rsidR="00716124" w:rsidRPr="009B430F">
      <w:pPr>
        <w:jc w:val="both"/>
      </w:pPr>
      <w:r w:rsidRPr="009B430F">
        <w:t xml:space="preserve">STALNA SLUŽBA </w:t>
      </w:r>
    </w:p>
    <w:p w:rsidRDefault="00D408EA" w:rsidP="00716124" w:rsidR="00D408EA" w:rsidRPr="009B430F">
      <w:pPr>
        <w:jc w:val="both"/>
      </w:pPr>
      <w:r w:rsidRPr="009B430F">
        <w:t xml:space="preserve">Karlovac, </w:t>
      </w:r>
      <w:r w:rsidR="00D8081A">
        <w:t>Trg hrvatskih branitelja 1</w:t>
      </w:r>
    </w:p>
    <w:p w:rsidRDefault="00096A6C" w:rsidP="00BD3394" w:rsidR="00096A6C" w:rsidRPr="009B430F">
      <w:pPr>
        <w:jc w:val="center"/>
      </w:pPr>
    </w:p>
    <w:p w:rsidRDefault="00AD6669" w:rsidP="00B638CF" w:rsidR="005E3015" w:rsidRPr="009B430F">
      <w:pPr>
        <w:jc w:val="center"/>
      </w:pPr>
      <w:r w:rsidRPr="009B430F">
        <w:t>R</w:t>
      </w:r>
      <w:r w:rsidR="009B430F">
        <w:t xml:space="preserve"> </w:t>
      </w:r>
      <w:r w:rsidRPr="009B430F">
        <w:t>E</w:t>
      </w:r>
      <w:r w:rsidR="009B430F">
        <w:t xml:space="preserve"> </w:t>
      </w:r>
      <w:r w:rsidRPr="009B430F">
        <w:t>P</w:t>
      </w:r>
      <w:r w:rsidR="009B430F">
        <w:t xml:space="preserve"> </w:t>
      </w:r>
      <w:r w:rsidRPr="009B430F">
        <w:t>U</w:t>
      </w:r>
      <w:r w:rsidR="009B430F">
        <w:t xml:space="preserve"> </w:t>
      </w:r>
      <w:r w:rsidRPr="009B430F">
        <w:t>B</w:t>
      </w:r>
      <w:r w:rsidR="009B430F">
        <w:t xml:space="preserve"> </w:t>
      </w:r>
      <w:r w:rsidRPr="009B430F">
        <w:t>L</w:t>
      </w:r>
      <w:r w:rsidR="009B430F">
        <w:t xml:space="preserve"> </w:t>
      </w:r>
      <w:r w:rsidRPr="009B430F">
        <w:t>I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 xml:space="preserve">A </w:t>
      </w:r>
      <w:r w:rsidR="009B430F">
        <w:t xml:space="preserve">  </w:t>
      </w:r>
      <w:r w:rsidRPr="009B430F">
        <w:t>H</w:t>
      </w:r>
      <w:r w:rsidR="009B430F">
        <w:t xml:space="preserve"> </w:t>
      </w:r>
      <w:r w:rsidRPr="009B430F">
        <w:t>R</w:t>
      </w:r>
      <w:r w:rsidR="009B430F">
        <w:t xml:space="preserve"> </w:t>
      </w:r>
      <w:r w:rsidRPr="009B430F">
        <w:t>V</w:t>
      </w:r>
      <w:r w:rsidR="009B430F">
        <w:t xml:space="preserve"> </w:t>
      </w:r>
      <w:r w:rsidRPr="009B430F">
        <w:t>A</w:t>
      </w:r>
      <w:r w:rsidR="009B430F">
        <w:t xml:space="preserve"> </w:t>
      </w:r>
      <w:r w:rsidRPr="009B430F">
        <w:t>T</w:t>
      </w:r>
      <w:r w:rsidR="009B430F">
        <w:t xml:space="preserve"> </w:t>
      </w:r>
      <w:r w:rsidRPr="009B430F">
        <w:t>S</w:t>
      </w:r>
      <w:r w:rsidR="009B430F">
        <w:t xml:space="preserve"> </w:t>
      </w:r>
      <w:r w:rsidRPr="009B430F">
        <w:t>K</w:t>
      </w:r>
      <w:r w:rsidR="009B430F">
        <w:t xml:space="preserve"> </w:t>
      </w:r>
      <w:r w:rsidRPr="009B430F">
        <w:t>A</w:t>
      </w:r>
    </w:p>
    <w:p w:rsidRDefault="00B638CF" w:rsidP="00B638CF" w:rsidR="00B638CF" w:rsidRPr="009B430F">
      <w:pPr>
        <w:jc w:val="center"/>
      </w:pPr>
      <w:r w:rsidRPr="009B430F">
        <w:t>R J E Š E N J E</w:t>
      </w:r>
    </w:p>
    <w:p w:rsidRDefault="00C10B03" w:rsidP="00BD3394" w:rsidR="00C10B03" w:rsidRPr="009B430F">
      <w:pPr>
        <w:jc w:val="both"/>
      </w:pPr>
    </w:p>
    <w:p w:rsidRDefault="009B430F" w:rsidP="009B430F" w:rsidR="00D62DE4" w:rsidRPr="009B430F">
      <w:pPr>
        <w:ind w:firstLine="708"/>
        <w:jc w:val="both"/>
      </w:pPr>
      <w:r>
        <w:t>Trgovački sud u Zagrebu, Stalna služba</w:t>
      </w:r>
      <w:r w:rsidR="00B638CF" w:rsidRPr="009B430F">
        <w:t>,</w:t>
      </w:r>
      <w:r w:rsidR="00D62DE4" w:rsidRPr="009B430F">
        <w:t xml:space="preserve"> po sucu Goranki Boljkovac, kao stečajnom sucu, u stečajnom </w:t>
      </w:r>
      <w:r w:rsidR="00716124" w:rsidRPr="009B430F">
        <w:t xml:space="preserve">postupku nad stečajnim </w:t>
      </w:r>
      <w:r w:rsidR="00276BEB">
        <w:t xml:space="preserve">dužnikom </w:t>
      </w:r>
      <w:r w:rsidR="001C5A23" w:rsidRPr="00CF1693">
        <w:t>S.C. FRIGORAD-HRAŠĆE j.d.o.o.</w:t>
      </w:r>
      <w:r w:rsidR="001C5A23">
        <w:t xml:space="preserve"> u stečaju</w:t>
      </w:r>
      <w:r w:rsidR="001C5A23" w:rsidRPr="00CF1693">
        <w:t>, Hrašće Turopoljsko, Hrašćanska 32, OIB 66700014938</w:t>
      </w:r>
      <w:r w:rsidR="00D8081A">
        <w:t xml:space="preserve">, </w:t>
      </w:r>
      <w:r w:rsidR="00D62DE4" w:rsidRPr="009B430F">
        <w:t xml:space="preserve">dana </w:t>
      </w:r>
      <w:r w:rsidR="00081480">
        <w:t>30</w:t>
      </w:r>
      <w:r w:rsidR="00F52242">
        <w:t>. travnja 201</w:t>
      </w:r>
      <w:r w:rsidR="00D8081A">
        <w:t>8</w:t>
      </w:r>
      <w:r w:rsidR="00B638CF" w:rsidRPr="009B430F">
        <w:t>.</w:t>
      </w:r>
      <w:r w:rsidR="00D62DE4" w:rsidRPr="009B430F">
        <w:t>,</w:t>
      </w:r>
    </w:p>
    <w:p w:rsidRDefault="00C10B03" w:rsidP="00BD3394" w:rsidR="00C10B03" w:rsidRPr="009B430F">
      <w:pPr>
        <w:jc w:val="both"/>
      </w:pPr>
    </w:p>
    <w:p w:rsidRDefault="009F0937" w:rsidP="00056A75" w:rsidR="00A146B1" w:rsidRPr="009B430F">
      <w:pPr>
        <w:jc w:val="center"/>
      </w:pPr>
      <w:r w:rsidRPr="009B430F">
        <w:t>r</w:t>
      </w:r>
      <w:r w:rsidR="00056A75" w:rsidRPr="009B430F">
        <w:t xml:space="preserve"> i j e š i o   j e</w:t>
      </w:r>
    </w:p>
    <w:p w:rsidRDefault="00212911" w:rsidP="00212911" w:rsidR="00212911" w:rsidRPr="00A247EE">
      <w:pPr>
        <w:jc w:val="both"/>
      </w:pPr>
    </w:p>
    <w:p w:rsidRDefault="00212911" w:rsidP="00F45DB1" w:rsidR="00212911">
      <w:pPr>
        <w:ind w:firstLine="705"/>
        <w:jc w:val="both"/>
      </w:pPr>
      <w:r>
        <w:t xml:space="preserve">I. </w:t>
      </w:r>
      <w:r w:rsidRPr="00A247EE">
        <w:t xml:space="preserve">Iz iznosa cijene dobivene prodajom </w:t>
      </w:r>
      <w:r>
        <w:t>pokretnina stečajnog dužnika i to:</w:t>
      </w:r>
      <w:r w:rsidRPr="00A247EE">
        <w:t xml:space="preserve"> </w:t>
      </w:r>
      <w:r w:rsidR="00081480">
        <w:t>teretnog vozila N1 marke VOLKSWAGEN CADDY 2.0 SDI, godina proizvodnje 2007., broj šasije WV1ZZZ2HZ8X019113</w:t>
      </w:r>
      <w:r>
        <w:t xml:space="preserve">, </w:t>
      </w:r>
      <w:r w:rsidRPr="00A247EE">
        <w:t xml:space="preserve">namiruje se potraživanje razlučnog vjerovnika </w:t>
      </w:r>
      <w:r w:rsidR="00081480">
        <w:t>Republika Hrvatska, Ministarstvo financija, Porezna uprava, Područni ured Zagreb, OIB: 18683136487</w:t>
      </w:r>
      <w:r w:rsidR="00F45DB1">
        <w:t>,</w:t>
      </w:r>
      <w:r w:rsidRPr="00A247EE">
        <w:t xml:space="preserve"> iznosom </w:t>
      </w:r>
      <w:r w:rsidR="00081480">
        <w:t>od 5.290,80</w:t>
      </w:r>
      <w:r w:rsidR="00F45DB1">
        <w:t xml:space="preserve"> </w:t>
      </w:r>
      <w:r w:rsidRPr="00A247EE">
        <w:t xml:space="preserve">kn.  </w:t>
      </w:r>
      <w:r w:rsidR="00F45DB1">
        <w:t xml:space="preserve"> </w:t>
      </w:r>
    </w:p>
    <w:p w:rsidRDefault="00212911" w:rsidP="00212911" w:rsidR="00212911">
      <w:pPr>
        <w:ind w:firstLine="705"/>
        <w:jc w:val="both"/>
      </w:pPr>
    </w:p>
    <w:p w:rsidRDefault="00212911" w:rsidP="00212911" w:rsidR="00212911">
      <w:pPr>
        <w:ind w:firstLine="705"/>
        <w:jc w:val="both"/>
      </w:pPr>
      <w:r>
        <w:t xml:space="preserve">II. </w:t>
      </w:r>
      <w:r w:rsidRPr="00A247EE">
        <w:t xml:space="preserve">Iz iznosa cijene dobivene prodajom </w:t>
      </w:r>
      <w:r>
        <w:t>pokretnina stečajnog dužnika i to:</w:t>
      </w:r>
      <w:r w:rsidRPr="00A247EE">
        <w:t xml:space="preserve"> </w:t>
      </w:r>
      <w:r w:rsidR="00081480" w:rsidRPr="00081480">
        <w:t>teretnog vozila N1 marke VOLKSWAGEN CADDY 2.0 SDI, godina proizvodnje 2007., broj šasije WV1ZZZ2HZ8X019113,</w:t>
      </w:r>
      <w:r w:rsidR="00F45DB1">
        <w:t xml:space="preserve"> stečajnom dužniku određuju se stvarni troškovi unovčenja predmeta razlučnog prava u iznosu od </w:t>
      </w:r>
      <w:r w:rsidR="00081480">
        <w:t>11.960,45</w:t>
      </w:r>
      <w:r w:rsidR="00F45DB1">
        <w:t xml:space="preserve"> kn.</w:t>
      </w:r>
    </w:p>
    <w:p w:rsidRDefault="00F45DB1" w:rsidP="00212911" w:rsidR="00F45DB1">
      <w:pPr>
        <w:ind w:firstLine="705"/>
        <w:jc w:val="both"/>
      </w:pPr>
    </w:p>
    <w:p w:rsidRDefault="00212911" w:rsidP="00212911" w:rsidR="00212911" w:rsidRPr="00A247EE">
      <w:pPr>
        <w:ind w:firstLine="705"/>
        <w:jc w:val="both"/>
      </w:pPr>
      <w:r>
        <w:t xml:space="preserve">III. </w:t>
      </w:r>
      <w:r w:rsidRPr="00A247EE">
        <w:t xml:space="preserve">Nalaže se stečajnom upravitelju da razlučnom vjerovniku </w:t>
      </w:r>
      <w:r w:rsidR="00081480">
        <w:t>Republika Hrvatska, Ministarstvo financija, Porezna uprava, Područni ured Zagreb, OIB: 18683136487</w:t>
      </w:r>
      <w:r>
        <w:t>,</w:t>
      </w:r>
      <w:r w:rsidRPr="00A247EE">
        <w:t xml:space="preserve"> u roku od 8 dana izvrši plaćanje iznosa iz točke I. izreke ovog rješenja</w:t>
      </w:r>
      <w:r>
        <w:t xml:space="preserve"> na žiro račun </w:t>
      </w:r>
      <w:r w:rsidR="00F45DB1">
        <w:t xml:space="preserve">razlučnog vjerovnika IBAN: </w:t>
      </w:r>
      <w:r w:rsidR="00081480">
        <w:t>HR1210010051863000160</w:t>
      </w:r>
      <w:r w:rsidR="00AE65FE">
        <w:t>, s pozivom na broj HR68 1201-66700014938.</w:t>
      </w:r>
      <w:r w:rsidRPr="00A247EE">
        <w:t xml:space="preserve"> </w:t>
      </w:r>
      <w:r w:rsidR="00F45DB1">
        <w:t xml:space="preserve"> </w:t>
      </w:r>
    </w:p>
    <w:p w:rsidRDefault="00716124" w:rsidP="00D408EA" w:rsidR="00716124" w:rsidRPr="009B430F">
      <w:pPr>
        <w:ind w:left="540"/>
        <w:jc w:val="both"/>
      </w:pPr>
    </w:p>
    <w:p w:rsidRDefault="00666AA2" w:rsidP="00666AA2" w:rsidR="00D62DE4" w:rsidRPr="009B430F">
      <w:pPr>
        <w:jc w:val="center"/>
      </w:pPr>
      <w:r w:rsidRPr="009B430F">
        <w:t>Obrazloženje</w:t>
      </w:r>
    </w:p>
    <w:p w:rsidRDefault="003114AF" w:rsidP="003114AF" w:rsidR="003114AF" w:rsidRPr="009B430F">
      <w:pPr>
        <w:jc w:val="center"/>
      </w:pPr>
    </w:p>
    <w:p w:rsidRDefault="00212911" w:rsidP="003114AF" w:rsidR="00212911">
      <w:pPr>
        <w:jc w:val="both"/>
      </w:pPr>
      <w:r>
        <w:tab/>
      </w:r>
      <w:r w:rsidR="00AE65FE">
        <w:t xml:space="preserve">Podneskom od 26. ožujka 2018. </w:t>
      </w:r>
      <w:r>
        <w:t xml:space="preserve"> stečajn</w:t>
      </w:r>
      <w:r w:rsidR="00F45DB1">
        <w:t>a</w:t>
      </w:r>
      <w:r>
        <w:t xml:space="preserve"> upravitelj</w:t>
      </w:r>
      <w:r w:rsidR="00F45DB1">
        <w:t>ica</w:t>
      </w:r>
      <w:r>
        <w:t xml:space="preserve"> </w:t>
      </w:r>
      <w:r w:rsidR="00AE65FE">
        <w:t>Korana Ferdelji</w:t>
      </w:r>
      <w:r w:rsidR="00F45DB1">
        <w:t xml:space="preserve"> </w:t>
      </w:r>
      <w:r>
        <w:t xml:space="preserve"> izvijesti</w:t>
      </w:r>
      <w:r w:rsidR="00F45DB1">
        <w:t>la je sud da je unovčila</w:t>
      </w:r>
      <w:r>
        <w:t xml:space="preserve"> pokretnin</w:t>
      </w:r>
      <w:r w:rsidR="00F45DB1">
        <w:t>u</w:t>
      </w:r>
      <w:r>
        <w:t xml:space="preserve"> stečajnog dužnika i to </w:t>
      </w:r>
      <w:r w:rsidR="00F45DB1">
        <w:t>motorno</w:t>
      </w:r>
      <w:r>
        <w:t xml:space="preserve"> vozil</w:t>
      </w:r>
      <w:r w:rsidR="00F45DB1">
        <w:t>o specificirano</w:t>
      </w:r>
      <w:r>
        <w:t xml:space="preserve"> pod točkom I. izreke ovog rješenja</w:t>
      </w:r>
      <w:r w:rsidR="00CB514C">
        <w:t>,</w:t>
      </w:r>
      <w:r w:rsidR="00CB514C" w:rsidRPr="00CB514C">
        <w:t xml:space="preserve"> </w:t>
      </w:r>
      <w:r w:rsidR="00CB514C">
        <w:t xml:space="preserve">i to za ukupan iznos od </w:t>
      </w:r>
      <w:r w:rsidR="00AE65FE">
        <w:t>17.251,25</w:t>
      </w:r>
      <w:r w:rsidR="00CB514C">
        <w:t xml:space="preserve"> kn</w:t>
      </w:r>
      <w:r>
        <w:t>, a na koj</w:t>
      </w:r>
      <w:r w:rsidR="00F45DB1">
        <w:t>e</w:t>
      </w:r>
      <w:r>
        <w:t xml:space="preserve">m </w:t>
      </w:r>
      <w:r w:rsidR="00F45DB1">
        <w:t>vozilo</w:t>
      </w:r>
      <w:r>
        <w:t xml:space="preserve"> je upisano razlučno pravo za korist razlučnog vjerovnika </w:t>
      </w:r>
      <w:r w:rsidR="00AE65FE">
        <w:t>Republika Hrvatska, Ministarstvo financija, Porezna uprava, Područni ured Zagreb, OIB: 18683136487</w:t>
      </w:r>
      <w:r>
        <w:t>.</w:t>
      </w:r>
      <w:r w:rsidR="00F45DB1">
        <w:t xml:space="preserve"> Naime, s</w:t>
      </w:r>
      <w:r w:rsidR="000B2C3C">
        <w:t>tečajn</w:t>
      </w:r>
      <w:r w:rsidR="00F45DB1">
        <w:t xml:space="preserve">a </w:t>
      </w:r>
      <w:r w:rsidR="000B2C3C">
        <w:t>upravitelj</w:t>
      </w:r>
      <w:r w:rsidR="00F45DB1">
        <w:t>ica</w:t>
      </w:r>
      <w:r w:rsidR="000B2C3C">
        <w:t xml:space="preserve"> </w:t>
      </w:r>
      <w:r w:rsidR="00F45DB1">
        <w:t xml:space="preserve">izvijestila je sud </w:t>
      </w:r>
      <w:r w:rsidR="00AE65FE">
        <w:t xml:space="preserve">da je temeljem petog oglasa o prikupljanju pisanih ponuda za navedeno vozilo prihvaćena ponuda najvišeg ponuđača – kupca Korbox d.o.o. Zagreb, Trgovačka 6, za iznos od 13.801,00 kn uvećano za PDV, tj. ukupno 17.251,25 kn. </w:t>
      </w:r>
      <w:r w:rsidR="004C5A73">
        <w:t>Slijedom navedenog, stečajna upraviteljica predložila je da se iz ostvarene kupovnine stečajnom dužniku odrede stvarni troškovi unovčenja</w:t>
      </w:r>
      <w:r w:rsidR="00AE65FE">
        <w:t xml:space="preserve"> predmeta razlučnog prava u iznosu od 11.960,45 kn</w:t>
      </w:r>
      <w:r w:rsidR="004C5A73">
        <w:t xml:space="preserve">, a da se preostalim iznosom namiri razlučni vjerovnik </w:t>
      </w:r>
      <w:r w:rsidR="00AE65FE">
        <w:t>iznosom od 5.290,80 kn</w:t>
      </w:r>
      <w:r w:rsidR="004C5A73">
        <w:t>.</w:t>
      </w:r>
    </w:p>
    <w:p w:rsidRDefault="00CA4CAA" w:rsidP="003114AF" w:rsidR="00CA4CAA">
      <w:pPr>
        <w:jc w:val="both"/>
      </w:pPr>
    </w:p>
    <w:p w:rsidRDefault="006C3118" w:rsidP="004C5A73" w:rsidR="004C5A73">
      <w:pPr>
        <w:jc w:val="both"/>
      </w:pPr>
      <w:r>
        <w:tab/>
        <w:t xml:space="preserve">Odredom čl. </w:t>
      </w:r>
      <w:r w:rsidR="004C5A73">
        <w:t>253</w:t>
      </w:r>
      <w:r>
        <w:t xml:space="preserve">. st. 1. Stečajnog zakona </w:t>
      </w:r>
      <w:r w:rsidRPr="009B430F">
        <w:t xml:space="preserve">(Narodne novine broj </w:t>
      </w:r>
      <w:r w:rsidR="004C5A73">
        <w:t>71/15, 104/17,</w:t>
      </w:r>
      <w:r w:rsidRPr="009B430F">
        <w:t xml:space="preserve"> dalje u tekstu: SZ-a)</w:t>
      </w:r>
      <w:r>
        <w:t xml:space="preserve"> propisano je da nakon što stečajni upravitelj unovči pokretnu stvar ili tražbinu, iz utrška će se u stečajnu masu prije svega unijeti iznos potreban za naknadu troškova utvrđivanja</w:t>
      </w:r>
      <w:r w:rsidR="004C5A73">
        <w:t xml:space="preserve"> predmeta razlučnoga prava i naknadu troškova njegova unovčenja. </w:t>
      </w:r>
      <w:r>
        <w:t xml:space="preserve">Od preostalog iznosa bez </w:t>
      </w:r>
      <w:r w:rsidR="004C5A73">
        <w:t>odgode</w:t>
      </w:r>
      <w:r>
        <w:t xml:space="preserve"> </w:t>
      </w:r>
      <w:r w:rsidR="004C5A73">
        <w:t xml:space="preserve">će se </w:t>
      </w:r>
      <w:r>
        <w:t>namiriti razlučni vjerovnik.</w:t>
      </w:r>
      <w:r w:rsidR="004C5A73">
        <w:t xml:space="preserve"> </w:t>
      </w:r>
    </w:p>
    <w:p w:rsidRDefault="004C5A73" w:rsidP="004C5A73" w:rsidR="004C5A73">
      <w:pPr>
        <w:jc w:val="both"/>
      </w:pPr>
    </w:p>
    <w:p w:rsidRDefault="004C5A73" w:rsidP="004C5A73" w:rsidR="004C5A73">
      <w:pPr>
        <w:ind w:firstLine="708"/>
        <w:jc w:val="both"/>
      </w:pPr>
      <w:r>
        <w:t>Odredbom čl. 254. st.</w:t>
      </w:r>
      <w:r w:rsidRPr="00AD6669">
        <w:t xml:space="preserve"> </w:t>
      </w:r>
      <w:r>
        <w:t xml:space="preserve">2. SZ-a propisano je da se troškovi utvrđivanja predmeta razlučnog prava određuju paušalno u iznosu od 5% od utrška;  odredbom st. 3. istog članka propisano je da se troškovi 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 </w:t>
      </w:r>
    </w:p>
    <w:p w:rsidRDefault="006C3118" w:rsidP="003114AF" w:rsidR="006C3118">
      <w:pPr>
        <w:jc w:val="both"/>
      </w:pPr>
    </w:p>
    <w:p w:rsidRDefault="00AE65FE" w:rsidP="004C5A73" w:rsidR="00AE65FE">
      <w:pPr>
        <w:jc w:val="both"/>
      </w:pPr>
      <w:r>
        <w:t xml:space="preserve"> </w:t>
      </w:r>
      <w:r>
        <w:tab/>
        <w:t>Sud je dostavio razlučnom vjerovniku obračun troškova unovčenja predmeta razlučnog prava i prijedlog diobe kupovnine te se podneskom od 24. travnja 2018. godine razlučni vjerovnik očitovao da je suglasan s prijedlogom obračuna troškova i diobe kupovnine kako je predložila stečajna upraviteljica podneskom od 26. ožujka 2018. godine.</w:t>
      </w:r>
    </w:p>
    <w:p w:rsidRDefault="00AE65FE" w:rsidP="004C5A73" w:rsidR="00AE65FE">
      <w:pPr>
        <w:jc w:val="both"/>
      </w:pPr>
    </w:p>
    <w:p w:rsidRDefault="00AE65FE" w:rsidP="00AE65FE" w:rsidR="00AE65FE">
      <w:pPr>
        <w:ind w:firstLine="708"/>
        <w:jc w:val="both"/>
      </w:pPr>
      <w:r>
        <w:t>Dakle, s</w:t>
      </w:r>
      <w:r w:rsidR="004C5A73">
        <w:t>tečajna upraviteljica</w:t>
      </w:r>
      <w:r w:rsidR="00212911">
        <w:t xml:space="preserve"> </w:t>
      </w:r>
      <w:r w:rsidR="004C5A73">
        <w:t>je predložila raspodjelu kupovnine ostvarene prodajom predmetnog vozila kako slijedi:</w:t>
      </w:r>
      <w:r w:rsidR="004C5A73" w:rsidRPr="004C5A73">
        <w:t xml:space="preserve"> </w:t>
      </w:r>
      <w:r w:rsidR="004C5A73">
        <w:t xml:space="preserve">1. </w:t>
      </w:r>
      <w:r>
        <w:t>troškovi prijevoza i pokazivanja motornog vozila 1.500,00 kn; 2. troškovi knjigovodstva 2.500,00 kn; 3. trošak vještačenja (procjene vozila) 1.500,00 kn; 4. troškovi banke 250,00 kn; 5. trošak nagrade stečajnoj upraviteljici 2.760,20 kn bruto; 6. trošak PDV-a 3.450,25 kn.</w:t>
      </w:r>
    </w:p>
    <w:p w:rsidRDefault="00D408EA" w:rsidP="00D408EA" w:rsidR="00D408EA" w:rsidRPr="009B430F">
      <w:pPr>
        <w:jc w:val="both"/>
      </w:pPr>
    </w:p>
    <w:p w:rsidRDefault="00D408EA" w:rsidP="002321E3" w:rsidR="009A1954" w:rsidRPr="009B430F">
      <w:pPr>
        <w:jc w:val="both"/>
      </w:pPr>
      <w:r w:rsidRPr="009B430F">
        <w:tab/>
      </w:r>
      <w:r w:rsidR="009A1954" w:rsidRPr="009B430F">
        <w:t>Slijedom navedenog</w:t>
      </w:r>
      <w:r w:rsidR="00AD6669" w:rsidRPr="009B430F">
        <w:t>,</w:t>
      </w:r>
      <w:r w:rsidR="00127C10">
        <w:t xml:space="preserve"> temeljem prijedloga stečajne upraviteljice</w:t>
      </w:r>
      <w:r w:rsidR="002321E3">
        <w:t xml:space="preserve">, a primjenom odredbe čl. </w:t>
      </w:r>
      <w:r w:rsidR="00127C10">
        <w:t>253. st. 1. i čl. 254</w:t>
      </w:r>
      <w:r w:rsidR="002321E3">
        <w:t xml:space="preserve">. st. 2. SZ-a, riješeno je kao pod točkama I. do III. izreke ovog rješenja. </w:t>
      </w:r>
      <w:r w:rsidR="009A1954" w:rsidRPr="009B430F">
        <w:t xml:space="preserve"> </w:t>
      </w:r>
    </w:p>
    <w:p w:rsidRDefault="003114AF" w:rsidP="003114AF" w:rsidR="003114AF" w:rsidRPr="009B430F">
      <w:pPr>
        <w:ind w:firstLine="708"/>
        <w:jc w:val="both"/>
      </w:pPr>
    </w:p>
    <w:p w:rsidRDefault="00DE23B4" w:rsidP="009A1954" w:rsidR="00634BED" w:rsidRPr="009B430F">
      <w:pPr>
        <w:pStyle w:val="Tijeloteksta"/>
        <w:ind w:firstLine="708"/>
        <w:rPr>
          <w:rFonts w:hAnsi="Times New Roman" w:ascii="Times New Roman"/>
          <w:szCs w:val="24"/>
        </w:rPr>
      </w:pPr>
      <w:r w:rsidRPr="009B430F">
        <w:rPr>
          <w:rFonts w:hAnsi="Times New Roman" w:ascii="Times New Roman"/>
          <w:szCs w:val="24"/>
        </w:rPr>
        <w:tab/>
      </w:r>
      <w:r w:rsidR="00596B2F" w:rsidRPr="009B430F">
        <w:rPr>
          <w:rFonts w:hAnsi="Times New Roman" w:ascii="Times New Roman"/>
          <w:szCs w:val="24"/>
        </w:rPr>
        <w:t xml:space="preserve"> </w:t>
      </w:r>
      <w:r w:rsidR="00060A88" w:rsidRPr="009B430F">
        <w:rPr>
          <w:rFonts w:hAnsi="Times New Roman" w:ascii="Times New Roman"/>
          <w:szCs w:val="24"/>
        </w:rPr>
        <w:tab/>
      </w:r>
    </w:p>
    <w:p w:rsidRDefault="0036612F" w:rsidP="00155297" w:rsidR="009468B0" w:rsidRPr="009B430F">
      <w:pPr>
        <w:jc w:val="center"/>
      </w:pPr>
      <w:r w:rsidRPr="009B430F">
        <w:t xml:space="preserve">U Karlovcu </w:t>
      </w:r>
      <w:r w:rsidR="00AE65FE">
        <w:t>30</w:t>
      </w:r>
      <w:r w:rsidR="00127C10">
        <w:t>. travnja 2018.</w:t>
      </w:r>
      <w:r w:rsidR="00E32CE4" w:rsidRPr="009B430F">
        <w:tab/>
      </w:r>
    </w:p>
    <w:p w:rsidRDefault="009468B0" w:rsidP="00C10B03" w:rsidR="00FB6923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                            </w:t>
      </w:r>
      <w:r w:rsidR="000245B4" w:rsidRPr="009B430F">
        <w:t xml:space="preserve">        </w:t>
      </w:r>
      <w:r w:rsidR="00D154B5" w:rsidRPr="009B430F">
        <w:t xml:space="preserve">   </w:t>
      </w:r>
    </w:p>
    <w:p w:rsidRDefault="00D154B5" w:rsidP="00C10B03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              </w:t>
      </w:r>
      <w:r w:rsidR="00114B6E" w:rsidRPr="009B430F">
        <w:t xml:space="preserve">                          </w:t>
      </w:r>
      <w:r w:rsidR="002321E3">
        <w:t xml:space="preserve">                 </w:t>
      </w:r>
      <w:r w:rsidR="00114B6E" w:rsidRPr="009B430F">
        <w:t xml:space="preserve">   </w:t>
      </w:r>
      <w:r w:rsidRPr="009B430F">
        <w:t>Stečajni sudac:</w:t>
      </w:r>
    </w:p>
    <w:p w:rsidRDefault="00D154B5" w:rsidP="00E00DB4" w:rsidR="00D154B5" w:rsidRPr="009B430F">
      <w:pPr>
        <w:tabs>
          <w:tab w:pos="6521" w:val="left"/>
          <w:tab w:pos="9072" w:val="right"/>
        </w:tabs>
      </w:pPr>
      <w:r w:rsidRPr="009B430F">
        <w:t xml:space="preserve">                                                             </w:t>
      </w:r>
      <w:r w:rsidR="00114B6E" w:rsidRPr="009B430F">
        <w:t xml:space="preserve">                               </w:t>
      </w:r>
      <w:r w:rsidRPr="009B430F">
        <w:t xml:space="preserve">       </w:t>
      </w:r>
      <w:r w:rsidR="002321E3">
        <w:t xml:space="preserve">             </w:t>
      </w:r>
      <w:r w:rsidRPr="009B430F">
        <w:t>Goranka Boljkovac</w:t>
      </w:r>
      <w:r w:rsidR="00E65B05">
        <w:t>, v.r.</w:t>
      </w:r>
      <w:r w:rsidR="00E00DB4" w:rsidRPr="009B430F">
        <w:t xml:space="preserve"> </w:t>
      </w:r>
      <w:r w:rsidR="00ED72E5" w:rsidRPr="009B430F">
        <w:t xml:space="preserve">                                                                                             </w:t>
      </w:r>
    </w:p>
    <w:p w:rsidRDefault="00831107" w:rsidP="00E87668" w:rsidR="00831107" w:rsidRPr="009B430F">
      <w:pPr>
        <w:tabs>
          <w:tab w:pos="7083" w:val="left"/>
          <w:tab w:pos="9072" w:val="right"/>
        </w:tabs>
        <w:jc w:val="both"/>
      </w:pPr>
    </w:p>
    <w:p w:rsidRDefault="00621940" w:rsidP="00E65B05" w:rsidR="00E65B05">
      <w:pPr>
        <w:tabs>
          <w:tab w:pos="7083" w:val="left"/>
        </w:tabs>
        <w:ind w:left="360"/>
        <w:jc w:val="both"/>
      </w:pPr>
      <w:r w:rsidRPr="009B430F">
        <w:t xml:space="preserve">      </w:t>
      </w:r>
      <w:r w:rsidR="00E65B05">
        <w:tab/>
        <w:t>Za točnost otpravka-</w:t>
      </w:r>
    </w:p>
    <w:p w:rsidRDefault="00E65B05" w:rsidP="00E65B05" w:rsidR="00E65B05">
      <w:pPr>
        <w:tabs>
          <w:tab w:pos="7083" w:val="left"/>
        </w:tabs>
      </w:pPr>
      <w:r>
        <w:tab/>
        <w:t>ovlašteni službenik:</w:t>
      </w:r>
    </w:p>
    <w:p w:rsidRDefault="00CA4CAA" w:rsidP="00CA4CAA" w:rsidR="00CA4CAA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  <w:r>
        <w:t xml:space="preserve">  </w:t>
      </w:r>
      <w:r w:rsidR="00AE65FE">
        <w:t xml:space="preserve">  </w:t>
      </w:r>
      <w:r>
        <w:t xml:space="preserve">  </w:t>
      </w:r>
      <w:r w:rsidR="00AE65FE">
        <w:t>Draženka Prpić</w:t>
      </w:r>
    </w:p>
    <w:p w:rsidRDefault="00CA4CAA" w:rsidP="00CA4CAA" w:rsidR="00CA4CAA" w:rsidRPr="007A5897">
      <w:r w:rsidRPr="007A5897">
        <w:t xml:space="preserve">Protiv ovog rješenja dopuštena je žalba </w:t>
      </w:r>
    </w:p>
    <w:p w:rsidRDefault="00CA4CAA" w:rsidP="00CA4CAA" w:rsidR="00127C10">
      <w:r w:rsidRPr="007A5897">
        <w:t>u roku od 8 dana</w:t>
      </w:r>
      <w:r w:rsidR="00127C10">
        <w:t xml:space="preserve"> od dana dostave rješenja</w:t>
      </w:r>
      <w:r w:rsidRPr="007A5897">
        <w:t>,</w:t>
      </w:r>
    </w:p>
    <w:p w:rsidRDefault="00CA4CAA" w:rsidP="00CA4CAA" w:rsidR="00CA4CAA" w:rsidRPr="007A5897">
      <w:r w:rsidRPr="007A5897">
        <w:t>koja se podnosi u tri primjerka,</w:t>
      </w:r>
    </w:p>
    <w:p w:rsidRDefault="00CA4CAA" w:rsidP="00CA4CAA" w:rsidR="00CA4CAA" w:rsidRPr="007A5897">
      <w:r w:rsidRPr="007A5897">
        <w:t>Visokom trgovačkom sudu Republike Hrvatske,</w:t>
      </w:r>
    </w:p>
    <w:p w:rsidRDefault="00CA4CAA" w:rsidP="00CA4CAA" w:rsidR="00CA4CAA" w:rsidRPr="007A5897">
      <w:r w:rsidRPr="007A5897">
        <w:t>putem ovog suda.</w:t>
      </w:r>
    </w:p>
    <w:p w:rsidRDefault="00E65B05" w:rsidP="00E65B05" w:rsidR="00621940" w:rsidRPr="00E65B05">
      <w:pPr>
        <w:tabs>
          <w:tab w:pos="7083" w:val="left"/>
        </w:tabs>
      </w:pPr>
      <w:r>
        <w:tab/>
      </w:r>
    </w:p>
    <w:sectPr w:rsidSect="00127C10" w:rsidR="00621940" w:rsidRPr="00E65B05">
      <w:headerReference w:type="even" r:id="rId10"/>
      <w:headerReference w:type="default" r:id="rId11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59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AE65FE">
      <w:t>5417</w:t>
    </w:r>
    <w:r w:rsidR="00D8081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77F7"/>
    <w:rsid w:val="00012F1D"/>
    <w:rsid w:val="00022404"/>
    <w:rsid w:val="00023D6D"/>
    <w:rsid w:val="000245B4"/>
    <w:rsid w:val="00046626"/>
    <w:rsid w:val="00056A75"/>
    <w:rsid w:val="00060A88"/>
    <w:rsid w:val="00081480"/>
    <w:rsid w:val="00096A6C"/>
    <w:rsid w:val="000A0B40"/>
    <w:rsid w:val="000B0FB2"/>
    <w:rsid w:val="000B2C3C"/>
    <w:rsid w:val="000B4D7B"/>
    <w:rsid w:val="00104B7B"/>
    <w:rsid w:val="00114B6E"/>
    <w:rsid w:val="00127C10"/>
    <w:rsid w:val="00153D87"/>
    <w:rsid w:val="00155297"/>
    <w:rsid w:val="001655CA"/>
    <w:rsid w:val="00180A0C"/>
    <w:rsid w:val="001913D7"/>
    <w:rsid w:val="001C5A23"/>
    <w:rsid w:val="001F52FA"/>
    <w:rsid w:val="00212911"/>
    <w:rsid w:val="002321E3"/>
    <w:rsid w:val="00234C38"/>
    <w:rsid w:val="00251412"/>
    <w:rsid w:val="00262F32"/>
    <w:rsid w:val="0027237A"/>
    <w:rsid w:val="00276BEB"/>
    <w:rsid w:val="002838CF"/>
    <w:rsid w:val="002856FE"/>
    <w:rsid w:val="00287A3A"/>
    <w:rsid w:val="002A7078"/>
    <w:rsid w:val="002B3952"/>
    <w:rsid w:val="002F408F"/>
    <w:rsid w:val="002F7211"/>
    <w:rsid w:val="003114AF"/>
    <w:rsid w:val="003565B3"/>
    <w:rsid w:val="0036612F"/>
    <w:rsid w:val="00370527"/>
    <w:rsid w:val="00374A53"/>
    <w:rsid w:val="003D0B7D"/>
    <w:rsid w:val="003D41D8"/>
    <w:rsid w:val="004333B9"/>
    <w:rsid w:val="00441658"/>
    <w:rsid w:val="00483064"/>
    <w:rsid w:val="00487412"/>
    <w:rsid w:val="00494F32"/>
    <w:rsid w:val="004A11B1"/>
    <w:rsid w:val="004A44BE"/>
    <w:rsid w:val="004C5A73"/>
    <w:rsid w:val="004E368C"/>
    <w:rsid w:val="004F70E5"/>
    <w:rsid w:val="00562398"/>
    <w:rsid w:val="005813FE"/>
    <w:rsid w:val="00596B2F"/>
    <w:rsid w:val="005E20FF"/>
    <w:rsid w:val="005E3015"/>
    <w:rsid w:val="00621940"/>
    <w:rsid w:val="006348D0"/>
    <w:rsid w:val="00634BED"/>
    <w:rsid w:val="00666AA2"/>
    <w:rsid w:val="006A7683"/>
    <w:rsid w:val="006C3118"/>
    <w:rsid w:val="006E19E2"/>
    <w:rsid w:val="006F7005"/>
    <w:rsid w:val="00716124"/>
    <w:rsid w:val="00783E03"/>
    <w:rsid w:val="007A4BD1"/>
    <w:rsid w:val="007E5BCD"/>
    <w:rsid w:val="00831107"/>
    <w:rsid w:val="008559DC"/>
    <w:rsid w:val="0088799E"/>
    <w:rsid w:val="009064AF"/>
    <w:rsid w:val="009468B0"/>
    <w:rsid w:val="00973C9E"/>
    <w:rsid w:val="009A1954"/>
    <w:rsid w:val="009B430F"/>
    <w:rsid w:val="009F0937"/>
    <w:rsid w:val="00A01FB4"/>
    <w:rsid w:val="00A146B1"/>
    <w:rsid w:val="00A24BC2"/>
    <w:rsid w:val="00A330A9"/>
    <w:rsid w:val="00A4312C"/>
    <w:rsid w:val="00A45370"/>
    <w:rsid w:val="00A618B3"/>
    <w:rsid w:val="00A95056"/>
    <w:rsid w:val="00AA4948"/>
    <w:rsid w:val="00AC6191"/>
    <w:rsid w:val="00AC769C"/>
    <w:rsid w:val="00AD6669"/>
    <w:rsid w:val="00AE2EA7"/>
    <w:rsid w:val="00AE65FE"/>
    <w:rsid w:val="00B50EEB"/>
    <w:rsid w:val="00B638CF"/>
    <w:rsid w:val="00B722FE"/>
    <w:rsid w:val="00B81753"/>
    <w:rsid w:val="00BD2065"/>
    <w:rsid w:val="00BD3394"/>
    <w:rsid w:val="00BD4467"/>
    <w:rsid w:val="00C07070"/>
    <w:rsid w:val="00C10B03"/>
    <w:rsid w:val="00C120CE"/>
    <w:rsid w:val="00C60A3B"/>
    <w:rsid w:val="00C65FCF"/>
    <w:rsid w:val="00C951B7"/>
    <w:rsid w:val="00CA1F5B"/>
    <w:rsid w:val="00CA4CAA"/>
    <w:rsid w:val="00CB514C"/>
    <w:rsid w:val="00CE28AC"/>
    <w:rsid w:val="00CF092F"/>
    <w:rsid w:val="00D154B5"/>
    <w:rsid w:val="00D2559E"/>
    <w:rsid w:val="00D32CF5"/>
    <w:rsid w:val="00D408EA"/>
    <w:rsid w:val="00D42104"/>
    <w:rsid w:val="00D62DE4"/>
    <w:rsid w:val="00D70AA5"/>
    <w:rsid w:val="00D8081A"/>
    <w:rsid w:val="00DE23B4"/>
    <w:rsid w:val="00DF518F"/>
    <w:rsid w:val="00E00DB4"/>
    <w:rsid w:val="00E1125E"/>
    <w:rsid w:val="00E32CE4"/>
    <w:rsid w:val="00E65B05"/>
    <w:rsid w:val="00E87668"/>
    <w:rsid w:val="00EB2C04"/>
    <w:rsid w:val="00ED72E5"/>
    <w:rsid w:val="00F32832"/>
    <w:rsid w:val="00F45DB1"/>
    <w:rsid w:val="00F52242"/>
    <w:rsid w:val="00F636D6"/>
    <w:rsid w:val="00F97D8F"/>
    <w:rsid w:val="00FB4ED4"/>
    <w:rsid w:val="00FB6923"/>
    <w:rsid w:val="00FC39CD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9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9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9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9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9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9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9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9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travnja 2018.</izvorni_sadrzaj>
    <derivirana_varijabla naziv="DomainObject.DatumDonosenjaOdluke_1">30.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5417</izvorni_sadrzaj>
    <derivirana_varijabla naziv="DomainObject.Predmet.Broj_1">5417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St-5417/2016</izvorni_sadrzaj>
    <derivirana_varijabla naziv="DomainObject.Predmet.OznakaBroj_1">St-5417/2016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S.C. FRIGORAD-HRAŠĆE j.d.o.o. za usluge zastupanog po punomoćniku Tomislav Bakran</izvorni_sadrzaj>
    <derivirana_varijabla naziv="DomainObject.Predmet.ProtustrankaFormated_1">  S.C. FRIGORAD-HRAŠĆE j.d.o.o. za usluge zastupanog po punomoćniku Tomislav Bakran</derivirana_varijabla>
  </DomainObject.Predmet.ProtustrankaFormated>
  <DomainObject.Predmet.ProtustrankaFormatedOIB>
    <izvorni_sadrzaj>  S.C. FRIGORAD-HRAŠĆE j.d.o.o. za usluge, OIB 66700014938 zastupanog po punomoćniku Tomislav Bakran</izvorni_sadrzaj>
    <derivirana_varijabla naziv="DomainObject.Predmet.ProtustrankaFormatedOIB_1">  S.C. FRIGORAD-HRAŠĆE j.d.o.o. za usluge, OIB 66700014938 zastupanog po punomoćniku Tomislav Bakran</derivirana_varijabla>
  </DomainObject.Predmet.ProtustrankaFormatedOIB>
  <DomainObject.Predmet.ProtustrankaFormatedWithAdress>
    <izvorni_sadrzaj> S.C. FRIGORAD-HRAŠĆE j.d.o.o. za usluge, Hrašćanska 32, 10020 Hrašće Turopoljsko zastupanog po punomoćniku Tomislav Bakran</izvorni_sadrzaj>
    <derivirana_varijabla naziv="DomainObject.Predmet.ProtustrankaFormatedWithAdress_1"> S.C. FRIGORAD-HRAŠĆE j.d.o.o. za usluge, Hrašćanska 32, 10020 Hrašće Turopoljsko zastupanog po punomoćniku Tomislav Bakran</derivirana_varijabla>
  </DomainObject.Predmet.ProtustrankaFormatedWithAdress>
  <DomainObject.Predmet.ProtustrankaFormatedWithAdressOIB>
    <izvorni_sadrzaj> S.C. FRIGORAD-HRAŠĆE j.d.o.o. za usluge, OIB 66700014938, Hrašćanska 32, 10020 Hrašće Turopoljsko zastupanog po punomoćniku Tomislav Bakran</izvorni_sadrzaj>
    <derivirana_varijabla naziv="DomainObject.Predmet.ProtustrankaFormatedWithAdressOIB_1"> S.C. FRIGORAD-HRAŠĆE j.d.o.o. za usluge, OIB 66700014938, Hrašćanska 32, 10020 Hrašće Turopoljsko zastupanog po punomoćniku Tomislav Bakran</derivirana_varijabla>
  </DomainObject.Predmet.ProtustrankaFormatedWithAdressOIB>
  <DomainObject.Predmet.ProtustrankaWithAdress>
    <izvorni_sadrzaj>S.C. FRIGORAD-HRAŠĆE j.d.o.o. za usluge Hrašćanska 32, 10020 Hrašće Turopoljsko</izvorni_sadrzaj>
    <derivirana_varijabla naziv="DomainObject.Predmet.ProtustrankaWithAdress_1">S.C. FRIGORAD-HRAŠĆE j.d.o.o. za usluge Hrašćanska 32, 10020 Hrašće Turopoljsko</derivirana_varijabla>
  </DomainObject.Predmet.ProtustrankaWithAdress>
  <DomainObject.Predmet.ProtustrankaWithAdressOIB>
    <izvorni_sadrzaj>S.C. FRIGORAD-HRAŠĆE j.d.o.o. za usluge, OIB 66700014938, Hrašćanska 32, 10020 Hrašće Turopoljsko</izvorni_sadrzaj>
    <derivirana_varijabla naziv="DomainObject.Predmet.ProtustrankaWithAdressOIB_1">S.C. FRIGORAD-HRAŠĆE j.d.o.o. za usluge, OIB 66700014938, Hrašćanska 32, 10020 Hrašće Turopoljsko</derivirana_varijabla>
  </DomainObject.Predmet.ProtustrankaWithAdressOIB>
  <DomainObject.Predmet.ProtustrankaNazivFormated>
    <izvorni_sadrzaj>S.C. FRIGORAD-HRAŠĆE j.d.o.o. za usluge</izvorni_sadrzaj>
    <derivirana_varijabla naziv="DomainObject.Predmet.ProtustrankaNazivFormated_1">S.C. FRIGORAD-HRAŠĆE j.d.o.o. za usluge</derivirana_varijabla>
  </DomainObject.Predmet.ProtustrankaNazivFormated>
  <DomainObject.Predmet.ProtustrankaNazivFormatedOIB>
    <izvorni_sadrzaj>S.C. FRIGORAD-HRAŠĆE j.d.o.o. za usluge, OIB 66700014938</izvorni_sadrzaj>
    <derivirana_varijabla naziv="DomainObject.Predmet.ProtustrankaNazivFormatedOIB_1">S.C. FRIGORAD-HRAŠĆE j.d.o.o. za usluge, OIB 66700014938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S.C. FRIGORAD-HRAŠĆE j.d.o.o. za usluge zastupanog po punomoćniku Tomislav Bakran</item>
    </izvorni_sadrzaj>
    <derivirana_varijabla naziv="DomainObject.Predmet.ProtuStrankaListFormated_1">
      <item>S.C. FRIGORAD-HRAŠĆE j.d.o.o. za usluge zastupanog po punomoćniku Tomislav Bakran</item>
    </derivirana_varijabla>
  </DomainObject.Predmet.ProtuStrankaListFormated>
  <DomainObject.Predmet.ProtuStrankaListFormatedOIB>
    <izvorni_sadrzaj>
      <item>S.C. FRIGORAD-HRAŠĆE j.d.o.o. za usluge, OIB 66700014938 zastupanog po punomoćniku Tomislav Bakran</item>
    </izvorni_sadrzaj>
    <derivirana_varijabla naziv="DomainObject.Predmet.ProtuStrankaListFormatedOIB_1">
      <item>S.C. FRIGORAD-HRAŠĆE j.d.o.o. za usluge, OIB 66700014938 zastupanog po punomoćniku Tomislav Bakran</item>
    </derivirana_varijabla>
  </DomainObject.Predmet.ProtuStrankaListFormatedOIB>
  <DomainObject.Predmet.ProtuStrankaListFormatedWithAdress>
    <izvorni_sadrzaj>
      <item>S.C. FRIGORAD-HRAŠĆE j.d.o.o. za usluge, Hrašćanska 32, 10020 Hrašće Turopoljsko zastupanog po punomoćniku Tomislav Bakran</item>
    </izvorni_sadrzaj>
    <derivirana_varijabla naziv="DomainObject.Predmet.ProtuStrankaListFormatedWithAdress_1">
      <item>S.C. FRIGORAD-HRAŠĆE j.d.o.o. za usluge, Hrašćanska 32, 10020 Hrašće Turopoljsko zastupanog po punomoćniku Tomislav Bakran</item>
    </derivirana_varijabla>
  </DomainObject.Predmet.ProtuStrankaListFormatedWithAdress>
  <DomainObject.Predmet.ProtuStrankaListFormatedWithAdressOIB>
    <izvorni_sadrzaj>
      <item>S.C. FRIGORAD-HRAŠĆE j.d.o.o. za usluge, OIB 66700014938, Hrašćanska 32, 10020 Hrašće Turopoljsko zastupanog po punomoćniku Tomislav Bakran</item>
    </izvorni_sadrzaj>
    <derivirana_varijabla naziv="DomainObject.Predmet.ProtuStrankaListFormatedWithAdressOIB_1">
      <item>S.C. FRIGORAD-HRAŠĆE j.d.o.o. za usluge, OIB 66700014938, Hrašćanska 32, 10020 Hrašće Turopoljsko zastupanog po punomoćniku Tomislav Bakran</item>
    </derivirana_varijabla>
  </DomainObject.Predmet.ProtuStrankaListFormatedWithAdressOIB>
  <DomainObject.Predmet.ProtuStrankaListNazivFormated>
    <izvorni_sadrzaj>
      <item>S.C. FRIGORAD-HRAŠĆE j.d.o.o. za usluge</item>
    </izvorni_sadrzaj>
    <derivirana_varijabla naziv="DomainObject.Predmet.ProtuStrankaListNazivFormated_1">
      <item>S.C. FRIGORAD-HRAŠĆE j.d.o.o. za usluge</item>
    </derivirana_varijabla>
  </DomainObject.Predmet.ProtuStrankaListNazivFormated>
  <DomainObject.Predmet.ProtuStrankaListNazivFormatedOIB>
    <izvorni_sadrzaj>
      <item>S.C. FRIGORAD-HRAŠĆE j.d.o.o. za usluge, OIB 66700014938</item>
    </izvorni_sadrzaj>
    <derivirana_varijabla naziv="DomainObject.Predmet.ProtuStrankaListNazivFormatedOIB_1">
      <item>S.C. FRIGORAD-HRAŠĆE j.d.o.o. za usluge, OIB 66700014938</item>
    </derivirana_varijabla>
  </DomainObject.Predmet.ProtuStrankaListNazivFormatedOIB>
  <DomainObject.Predmet.OstaliListFormated>
    <izvorni_sadrzaj>
      <item>Tomislav Bakran punomoćnik sudionika u postupku S.C. FRIGORAD-HRAŠĆE j.d.o.o. za usluge</item>
    </izvorni_sadrzaj>
    <derivirana_varijabla naziv="DomainObject.Predmet.OstaliListFormated_1">
      <item>Tomislav Bakran punomoćnik sudionika u postupku S.C. FRIGORAD-HRAŠĆE j.d.o.o. za usluge</item>
    </derivirana_varijabla>
  </DomainObject.Predmet.OstaliListFormated>
  <DomainObject.Predmet.OstaliListFormatedOIB>
    <izvorni_sadrzaj>
      <item>Tomislav Bakran, OIB 89226924156 punomoćnik sudionika u postupku S.C. FRIGORAD-HRAŠĆE j.d.o.o. za usluge</item>
    </izvorni_sadrzaj>
    <derivirana_varijabla naziv="DomainObject.Predmet.OstaliListFormatedOIB_1">
      <item>Tomislav Bakran, OIB 89226924156 punomoćnik sudionika u postupku S.C. FRIGORAD-HRAŠĆE j.d.o.o. za usluge</item>
    </derivirana_varijabla>
  </DomainObject.Predmet.OstaliListFormatedOIB>
  <DomainObject.Predmet.OstaliListFormatedWithAdress>
    <izvorni_sadrzaj>
      <item>Tomislav Bakran, Hrašćanska 32, 10020 Hrašće Turopoljsko punomoćnik sudionika u postupku S.C. FRIGORAD-HRAŠĆE j.d.o.o. za usluge</item>
    </izvorni_sadrzaj>
    <derivirana_varijabla naziv="DomainObject.Predmet.OstaliListFormatedWithAdress_1">
      <item>Tomislav Bakran, Hrašćanska 32, 10020 Hrašće Turopoljsko punomoćnik sudionika u postupku S.C. FRIGORAD-HRAŠĆE j.d.o.o. za usluge</item>
    </derivirana_varijabla>
  </DomainObject.Predmet.OstaliListFormatedWithAdress>
  <DomainObject.Predmet.OstaliListFormatedWithAdressOIB>
    <izvorni_sadrzaj>
      <item>Tomislav Bakran, OIB 89226924156, Hrašćanska 32, 10020 Hrašće Turopoljsko punomoćnik sudionika u postupku S.C. FRIGORAD-HRAŠĆE j.d.o.o. za usluge</item>
    </izvorni_sadrzaj>
    <derivirana_varijabla naziv="DomainObject.Predmet.OstaliListFormatedWithAdressOIB_1">
      <item>Tomislav Bakran, OIB 89226924156, Hrašćanska 32, 10020 Hrašće Turopoljsko punomoćnik sudionika u postupku S.C. FRIGORAD-HRAŠĆE j.d.o.o. za usluge</item>
    </derivirana_varijabla>
  </DomainObject.Predmet.OstaliListFormatedWithAdressOIB>
  <DomainObject.Predmet.OstaliListNazivFormated>
    <izvorni_sadrzaj>
      <item>Tomislav Bakran</item>
    </izvorni_sadrzaj>
    <derivirana_varijabla naziv="DomainObject.Predmet.OstaliListNazivFormated_1">
      <item>Tomislav Bakran</item>
    </derivirana_varijabla>
  </DomainObject.Predmet.OstaliListNazivFormated>
  <DomainObject.Predmet.OstaliListNazivFormatedOIB>
    <izvorni_sadrzaj>
      <item>Tomislav Bakran, OIB 89226924156</item>
    </izvorni_sadrzaj>
    <derivirana_varijabla naziv="DomainObject.Predmet.OstaliListNazivFormatedOIB_1">
      <item>Tomislav Bakran, OIB 89226924156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2018.</izvorni_sadrzaj>
    <derivirana_varijabla naziv="DomainObject.Datum_1">30.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S.C. FRIGORAD-HRAŠĆE j.d.o.o. za usluge</izvorni_sadrzaj>
    <derivirana_varijabla naziv="DomainObject.Predmet.ProtustrankaIDrugi_1">S.C. FRIGORAD-HRAŠĆE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S.C. FRIGORAD-HRAŠĆE j.d.o.o. za usluge, OIB 66700014938, Hrašćanska 32, 10020 Hrašće Turopoljsko</izvorni_sadrzaj>
    <derivirana_varijabla naziv="DomainObject.Predmet.ProtustrankaIDrugiAdressOIB_1">S.C. FRIGORAD-HRAŠĆE j.d.o.o. za usluge, OIB 66700014938, Hrašćanska 32, 10020 Hrašće Turopoljsko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S.C. FRIGORAD-HRAŠĆE j.d.o.o. za usluge</item>
      <item>Tomislav Bakran</item>
    </izvorni_sadrzaj>
    <derivirana_varijabla naziv="DomainObject.Predmet.SudioniciListNaziv_1">
      <item>FINA Regionalni centar Zagreb</item>
      <item>S.C. FRIGORAD-HRAŠĆE j.d.o.o. za usluge</item>
      <item>Tomislav Bakran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</izvorni_sadrzaj>
    <derivirana_varijabla naziv="DomainObject.Predmet.SudioniciListAdressOIB_1">
      <item>FINA Regionalni centar Zagreb, OIB 85821130368, Trg svibanjskih žrtava 1995. br. 1,10000 Zagreb</item>
      <item>S.C. FRIGORAD-HRAŠĆE j.d.o.o. za usluge, OIB 66700014938, Hrašćanska 32,10020 Hrašće Turopoljsko</item>
      <item>Tomislav Bakran, OIB 89226924156, Hrašćanska 32,10020 Hrašće Turopoljsko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66700014938</item>
      <item>, OIB 89226924156</item>
    </izvorni_sadrzaj>
    <derivirana_varijabla naziv="DomainObject.Predmet.SudioniciListNazivOIB_1">
      <item>, OIB 85821130368</item>
      <item>, OIB 66700014938</item>
      <item>, OIB 89226924156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3875</properties:Characters>
  <properties:Lines>87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2018-04-30T08:40:00Z</dcterms:created>
  <dc:creator>Korisnik</dc:creator>
  <cp:lastModifiedBy>Renata Klokočki</cp:lastModifiedBy>
  <cp:lastPrinted>2018-04-30T08:58:00Z</cp:lastPrinted>
  <dcterms:modified xmlns:xsi="http://www.w3.org/2001/XMLSchema-instance" xsi:type="dcterms:W3CDTF">2018-04-30T08:58:00Z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 RAZLUČNOG VJEROVNIKA iz prodaje pokretnina-SC FRIGORAD.docx)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