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153120" w14:paraId="8153120" w:rsidRDefault="00C87A3F" w:rsidP="00C87A3F" w:rsidR="00C87A3F">
      <w:pPr>
        <w15:collapsed w:val="false"/>
      </w:pPr>
      <w:bookmarkStart w:name="_GoBack" w:id="0"/>
      <w:bookmarkEnd w:id="0"/>
      <w:r>
        <w:tab/>
      </w:r>
    </w:p>
    <w:p w:rsidRDefault="00C87A3F" w:rsidP="00C87A3F" w:rsidR="00C87A3F">
      <w:r>
        <w:t xml:space="preserve">. </w:t>
      </w:r>
      <w:r>
        <w:tab/>
      </w:r>
      <w:r>
        <w:tab/>
      </w:r>
      <w:r>
        <w:tab/>
      </w:r>
      <w:r>
        <w:tab/>
      </w:r>
      <w:r>
        <w:tab/>
      </w:r>
      <w:r>
        <w:tab/>
        <w:t xml:space="preserve">                                              40</w:t>
      </w:r>
      <w:r w:rsidR="0026384C">
        <w:t xml:space="preserve"> </w:t>
      </w:r>
      <w:r w:rsidR="00AE58FA">
        <w:t>Sp</w:t>
      </w:r>
      <w:r>
        <w:t>-</w:t>
      </w:r>
      <w:r w:rsidR="00733CBC">
        <w:t>8</w:t>
      </w:r>
      <w:r w:rsidR="00AE58FA">
        <w:t>/17</w:t>
      </w:r>
    </w:p>
    <w:p w:rsidRDefault="00C87A3F" w:rsidP="00C87A3F" w:rsidR="00C87A3F"/>
    <w:p w:rsidRDefault="00C87A3F" w:rsidP="00C87A3F" w:rsidR="00C87A3F">
      <w:pPr>
        <w:jc w:val="center"/>
      </w:pPr>
      <w:r>
        <w:t>Z A P I S N I K</w:t>
      </w:r>
    </w:p>
    <w:p w:rsidRDefault="00C87A3F" w:rsidP="00C87A3F" w:rsidR="00C87A3F">
      <w:pPr>
        <w:jc w:val="center"/>
      </w:pPr>
      <w:r>
        <w:t>sastavljen u</w:t>
      </w:r>
      <w:r w:rsidR="00A308BE">
        <w:t xml:space="preserve"> ime</w:t>
      </w:r>
      <w:r>
        <w:t xml:space="preserve"> Općinskom sudu u Šibeniku,Stalna služba u Kninu</w:t>
      </w:r>
    </w:p>
    <w:p w:rsidRDefault="00C87A3F" w:rsidP="00C87A3F" w:rsidR="00C87A3F">
      <w:pPr>
        <w:jc w:val="center"/>
      </w:pPr>
      <w:r>
        <w:t xml:space="preserve">dana </w:t>
      </w:r>
      <w:r w:rsidR="00B52BF6">
        <w:t>1</w:t>
      </w:r>
      <w:r w:rsidR="00733CBC">
        <w:t>3</w:t>
      </w:r>
      <w:r>
        <w:t xml:space="preserve">. </w:t>
      </w:r>
      <w:r w:rsidR="00B52BF6">
        <w:t>prosinca</w:t>
      </w:r>
      <w:r>
        <w:t xml:space="preserve"> 201</w:t>
      </w:r>
      <w:r w:rsidR="00AE58FA">
        <w:t>8</w:t>
      </w:r>
      <w:r>
        <w:t>. god.</w:t>
      </w:r>
    </w:p>
    <w:p w:rsidRDefault="00C87A3F" w:rsidP="00C87A3F" w:rsidR="00C87A3F">
      <w:pPr>
        <w:jc w:val="center"/>
      </w:pPr>
    </w:p>
    <w:p w:rsidRDefault="00C87A3F" w:rsidP="00C87A3F" w:rsidR="00C87A3F"/>
    <w:p w:rsidRDefault="00C87A3F" w:rsidP="00C87A3F" w:rsidR="00C87A3F"/>
    <w:p w:rsidRDefault="00C87A3F" w:rsidP="00C87A3F" w:rsidR="00C87A3F">
      <w:pPr>
        <w:jc w:val="both"/>
      </w:pPr>
      <w:r>
        <w:t>Nazočni od suda:</w:t>
      </w:r>
    </w:p>
    <w:p w:rsidRDefault="00C87A3F" w:rsidP="00C87A3F" w:rsidR="00C87A3F">
      <w:pPr>
        <w:jc w:val="both"/>
      </w:pPr>
      <w:r>
        <w:t>Sudac: Zrinka Gojo</w:t>
      </w:r>
    </w:p>
    <w:p w:rsidRDefault="00C87A3F" w:rsidP="00C87A3F" w:rsidR="00C87A3F">
      <w:pPr>
        <w:jc w:val="both"/>
      </w:pPr>
      <w:r>
        <w:t>Zapisničar:Marija Mudrinić</w:t>
      </w:r>
    </w:p>
    <w:p w:rsidRDefault="00C87A3F" w:rsidP="00C87A3F" w:rsidR="00C87A3F">
      <w:pPr>
        <w:jc w:val="center"/>
      </w:pPr>
      <w:r>
        <w:tab/>
      </w:r>
      <w:r>
        <w:tab/>
      </w:r>
    </w:p>
    <w:p w:rsidRDefault="00C87A3F" w:rsidP="00C87A3F" w:rsidR="00C87A3F">
      <w:pPr>
        <w:jc w:val="center"/>
      </w:pPr>
    </w:p>
    <w:p w:rsidRDefault="00C87A3F" w:rsidP="00C87A3F" w:rsidR="00C87A3F">
      <w:pPr>
        <w:jc w:val="center"/>
      </w:pPr>
      <w:r>
        <w:t xml:space="preserve">                                      </w:t>
      </w:r>
    </w:p>
    <w:p w:rsidRDefault="00C87A3F" w:rsidP="00C87A3F" w:rsidR="00C87A3F">
      <w:r>
        <w:t xml:space="preserve">                                                                              </w:t>
      </w:r>
      <w:r w:rsidR="00522B63">
        <w:t xml:space="preserve">  </w:t>
      </w:r>
    </w:p>
    <w:p w:rsidRDefault="00C87A3F" w:rsidP="00C87A3F" w:rsidR="00C87A3F">
      <w:r>
        <w:t xml:space="preserve">                                                                              </w:t>
      </w:r>
      <w:r w:rsidR="00522B63">
        <w:t xml:space="preserve"> </w:t>
      </w:r>
      <w:r w:rsidR="00AE58FA">
        <w:t>Predlagatelj</w:t>
      </w:r>
      <w:r w:rsidR="00522B63">
        <w:t xml:space="preserve">: </w:t>
      </w:r>
      <w:r w:rsidR="00733CBC">
        <w:t>Dario</w:t>
      </w:r>
      <w:r w:rsidR="00AE58FA">
        <w:t>Tomić</w:t>
      </w:r>
      <w:r>
        <w:t xml:space="preserve"> </w:t>
      </w:r>
    </w:p>
    <w:p w:rsidRDefault="00C87A3F" w:rsidP="00C87A3F" w:rsidR="00C87A3F">
      <w:r>
        <w:t xml:space="preserve">                                                                         </w:t>
      </w:r>
      <w:r w:rsidR="00522B63">
        <w:t xml:space="preserve">       </w:t>
      </w:r>
    </w:p>
    <w:p w:rsidRDefault="00522B63" w:rsidP="00C87A3F" w:rsidR="00522B63">
      <w:r>
        <w:t xml:space="preserve">                                          </w:t>
      </w:r>
      <w:r>
        <w:tab/>
      </w:r>
      <w:r>
        <w:tab/>
      </w:r>
      <w:r>
        <w:tab/>
        <w:t xml:space="preserve">       </w:t>
      </w:r>
      <w:r w:rsidR="00AE58FA">
        <w:t xml:space="preserve">  </w:t>
      </w:r>
    </w:p>
    <w:p w:rsidRDefault="00522B63" w:rsidP="00C87A3F" w:rsidR="00522B63">
      <w:r>
        <w:t xml:space="preserve">                                                                               </w:t>
      </w:r>
    </w:p>
    <w:p w:rsidRDefault="00522B63" w:rsidP="00C87A3F" w:rsidR="00C87A3F">
      <w:pPr>
        <w:jc w:val="center"/>
      </w:pPr>
      <w:r>
        <w:t xml:space="preserve">Početak u </w:t>
      </w:r>
      <w:r w:rsidR="00B52BF6">
        <w:t>11</w:t>
      </w:r>
      <w:r>
        <w:t>,</w:t>
      </w:r>
      <w:r w:rsidR="00B52BF6">
        <w:t>3</w:t>
      </w:r>
      <w:r w:rsidR="00C87A3F">
        <w:t>0 sati</w:t>
      </w:r>
    </w:p>
    <w:p w:rsidRDefault="00C87A3F" w:rsidP="00C87A3F" w:rsidR="00C87A3F">
      <w:pPr>
        <w:jc w:val="center"/>
      </w:pPr>
    </w:p>
    <w:p w:rsidRDefault="00AE58FA" w:rsidP="00E21819" w:rsidR="00E21819">
      <w:pPr>
        <w:jc w:val="both"/>
      </w:pPr>
      <w:r>
        <w:t>Za predlagatelja:</w:t>
      </w:r>
      <w:r w:rsidR="002D5983">
        <w:t xml:space="preserve"> osobno</w:t>
      </w:r>
      <w:r w:rsidR="00E21819">
        <w:tab/>
      </w:r>
    </w:p>
    <w:p w:rsidRDefault="00A308BE" w:rsidP="00E21819" w:rsidR="00E21819">
      <w:pPr>
        <w:jc w:val="both"/>
      </w:pPr>
      <w:r>
        <w:t xml:space="preserve">Za vjerovnike: </w:t>
      </w:r>
      <w:r w:rsidR="00752EAD">
        <w:t>RH, zz Frano Amižić,zam</w:t>
      </w:r>
      <w:r w:rsidR="002D5983">
        <w:t>j. u ODO Šibenik, SS Knin</w:t>
      </w:r>
    </w:p>
    <w:p w:rsidRDefault="00856D16" w:rsidP="00E21819" w:rsidR="00856D16">
      <w:pPr>
        <w:jc w:val="both"/>
      </w:pPr>
      <w:r>
        <w:t xml:space="preserve">Za ostale vjerovnike: </w:t>
      </w:r>
    </w:p>
    <w:p w:rsidRDefault="002D5983" w:rsidP="00E21819" w:rsidR="002D5983">
      <w:pPr>
        <w:jc w:val="both"/>
      </w:pPr>
    </w:p>
    <w:p w:rsidRDefault="002D5983" w:rsidP="00E21819" w:rsidR="002D5983">
      <w:pPr>
        <w:jc w:val="both"/>
      </w:pPr>
      <w:r>
        <w:tab/>
        <w:t>Utvrđuje se da je 10.listopada o.g. zaprimljen podnesak stečajnog potrošača koji je dostavljen zz RH, te da je 19.listopada o.g. zaprimljen podnesak vjerovnika RH koji je dostavljen stečajnom potrošaču.</w:t>
      </w:r>
    </w:p>
    <w:p w:rsidRDefault="002D5983" w:rsidP="00E21819" w:rsidR="002D5983">
      <w:pPr>
        <w:jc w:val="both"/>
      </w:pPr>
      <w:r>
        <w:tab/>
        <w:t xml:space="preserve">Sudac donosi </w:t>
      </w:r>
    </w:p>
    <w:p w:rsidRDefault="002D5983" w:rsidP="00E21819" w:rsidR="002D5983">
      <w:pPr>
        <w:jc w:val="both"/>
      </w:pPr>
      <w:r>
        <w:tab/>
      </w:r>
      <w:r>
        <w:tab/>
      </w:r>
      <w:r>
        <w:tab/>
      </w:r>
      <w:r>
        <w:tab/>
      </w:r>
      <w:r>
        <w:tab/>
        <w:t xml:space="preserve">ZAKLJUČAK </w:t>
      </w:r>
    </w:p>
    <w:p w:rsidRDefault="002D5983" w:rsidP="00E21819" w:rsidR="002D5983">
      <w:pPr>
        <w:jc w:val="both"/>
      </w:pPr>
      <w:r>
        <w:tab/>
        <w:t>Nastavlja se pripremno ročište u stečaju potrošača.</w:t>
      </w:r>
    </w:p>
    <w:p w:rsidRDefault="002D5983" w:rsidP="00E21819" w:rsidR="002D5983">
      <w:pPr>
        <w:jc w:val="both"/>
      </w:pPr>
    </w:p>
    <w:p w:rsidRDefault="002D5983" w:rsidP="00E21819" w:rsidR="002D5983">
      <w:pPr>
        <w:jc w:val="both"/>
      </w:pPr>
      <w:r>
        <w:tab/>
        <w:t>Zz vjerovnika RH-a navodi da je od Porezne uprave Šibenik dopisom od 03.prosinca 2018.g. izvješten kako stečaj</w:t>
      </w:r>
      <w:r w:rsidR="00752EAD">
        <w:t>ni potrošač</w:t>
      </w:r>
      <w:r>
        <w:t xml:space="preserve"> nema poreznog duga u iznosu od 1000,00 kuna odnosno da se to dugovanje više ne vodi u odnosu na stečajnog potrošača. Predaje sudu i protivnu stranu navedeno očitovanje.</w:t>
      </w:r>
    </w:p>
    <w:p w:rsidRDefault="00F30AF3" w:rsidP="00E21819" w:rsidR="00F30AF3">
      <w:pPr>
        <w:jc w:val="both"/>
      </w:pPr>
      <w:r>
        <w:tab/>
        <w:t>Potrošač izlaže i predlaže kao u svom Planu ispunjenja obveza te predlaže sudu da otvori postupak stečaja potrošača, da mu odredi rok provjere ponašanja sukladno mjerodavnim zakonskim odredbama obzirom na obvezu uzdržavanja maloljetnog djeteta iz razloga što je nezaposlen te nema naznake da bi se uskoro mogao zaposliti odnosno steći nekakvu imovinu i prihode .</w:t>
      </w:r>
    </w:p>
    <w:p w:rsidRDefault="00F30AF3" w:rsidP="00E21819" w:rsidR="00F30AF3">
      <w:pPr>
        <w:jc w:val="both"/>
      </w:pPr>
      <w:r>
        <w:tab/>
        <w:t xml:space="preserve">Sud donosi </w:t>
      </w:r>
    </w:p>
    <w:p w:rsidRDefault="00F30AF3" w:rsidP="00E21819" w:rsidR="00F30AF3">
      <w:pPr>
        <w:jc w:val="both"/>
      </w:pPr>
      <w:r>
        <w:tab/>
      </w:r>
      <w:r>
        <w:tab/>
      </w:r>
      <w:r>
        <w:tab/>
      </w:r>
      <w:r>
        <w:tab/>
      </w:r>
      <w:r>
        <w:tab/>
        <w:t xml:space="preserve">ZAKLJUČAK </w:t>
      </w:r>
    </w:p>
    <w:p w:rsidRDefault="00F30AF3" w:rsidP="00E21819" w:rsidR="00F30AF3">
      <w:pPr>
        <w:jc w:val="both"/>
      </w:pPr>
    </w:p>
    <w:p w:rsidRDefault="00F30AF3" w:rsidP="00E21819" w:rsidR="00F30AF3">
      <w:pPr>
        <w:jc w:val="both"/>
      </w:pPr>
      <w:r>
        <w:tab/>
        <w:t xml:space="preserve">Zaključuje se pripremno ročište u postupku stečaja potrošača te se sud donijeti odluku o prijedlogu za otvaranje postupka stečaja potrošača koji će dostaviti svim strankama u postupku. </w:t>
      </w:r>
    </w:p>
    <w:p w:rsidRDefault="00F30AF3" w:rsidP="00E21819" w:rsidR="00F30AF3">
      <w:pPr>
        <w:jc w:val="both"/>
      </w:pPr>
      <w:r>
        <w:tab/>
        <w:t xml:space="preserve">Zapisnik s današnjeg ročišta dostaviti će se svim vjerovnicima osim RH, putem e oglasne ploče suda. </w:t>
      </w:r>
    </w:p>
    <w:p w:rsidRDefault="00F30AF3" w:rsidP="00E21819" w:rsidR="00F30AF3">
      <w:pPr>
        <w:jc w:val="both"/>
      </w:pPr>
      <w:r>
        <w:lastRenderedPageBreak/>
        <w:tab/>
        <w:t>Dovršeno.</w:t>
      </w:r>
    </w:p>
    <w:p w:rsidRDefault="004D734A" w:rsidP="00E21819" w:rsidR="004D734A">
      <w:pPr>
        <w:jc w:val="both"/>
      </w:pPr>
    </w:p>
    <w:sectPr w:rsidR="004D734A">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078E7"/>
    <w:rsid w:val="0001442C"/>
    <w:rsid w:val="0002554F"/>
    <w:rsid w:val="00034E00"/>
    <w:rsid w:val="00067CB1"/>
    <w:rsid w:val="000B7AA1"/>
    <w:rsid w:val="00143F83"/>
    <w:rsid w:val="0026384C"/>
    <w:rsid w:val="002D5983"/>
    <w:rsid w:val="00300EA2"/>
    <w:rsid w:val="004D734A"/>
    <w:rsid w:val="005078E7"/>
    <w:rsid w:val="00522B63"/>
    <w:rsid w:val="00583D1C"/>
    <w:rsid w:val="00592C8B"/>
    <w:rsid w:val="006432EA"/>
    <w:rsid w:val="006A1540"/>
    <w:rsid w:val="00733CBC"/>
    <w:rsid w:val="00752EAD"/>
    <w:rsid w:val="00856D16"/>
    <w:rsid w:val="0092787F"/>
    <w:rsid w:val="00961F80"/>
    <w:rsid w:val="00982339"/>
    <w:rsid w:val="009E3DB2"/>
    <w:rsid w:val="00A308BE"/>
    <w:rsid w:val="00A70719"/>
    <w:rsid w:val="00AE58FA"/>
    <w:rsid w:val="00B52BF6"/>
    <w:rsid w:val="00C865D8"/>
    <w:rsid w:val="00C87A3F"/>
    <w:rsid w:val="00CC7459"/>
    <w:rsid w:val="00D0148B"/>
    <w:rsid w:val="00D11578"/>
    <w:rsid w:val="00E21819"/>
    <w:rsid w:val="00F04C35"/>
    <w:rsid w:val="00F30AF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87A3F"/>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6432EA"/>
    <w:rPr>
      <w:color w:val="808080"/>
      <w:bdr w:space="0" w:sz="0" w:color="auto" w:val="none"/>
      <w:shd w:fill="auto" w:color="auto" w:val="clear"/>
    </w:rPr>
  </w:style>
  <w:style w:customStyle="true" w:styleId="eSPISCCParagraphDefaultFont" w:type="character">
    <w:name w:val="eSPIS_CC_Paragraph Default Font"/>
    <w:basedOn w:val="Zadanifontodlomka"/>
    <w:rsid w:val="006432E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432EA"/>
    <w:rPr>
      <w:bdr w:space="0" w:sz="0" w:color="auto" w:val="none"/>
      <w:shd w:fill="FFFFCC" w:color="auto" w:val="clear"/>
      <w:lang w:val="hr-HR"/>
    </w:rPr>
  </w:style>
  <w:style w:customStyle="true" w:styleId="PozadinaSvijetloCrvena" w:type="character">
    <w:name w:val="Pozadina_SvijetloCrvena"/>
    <w:basedOn w:val="eSPISCCParagraphDefaultFont"/>
    <w:rsid w:val="006432E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432E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87A3F"/>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6432EA"/>
    <w:rPr>
      <w:color w:val="808080"/>
      <w:bdr w:color="auto" w:space="0" w:sz="0" w:val="none"/>
      <w:shd w:color="auto" w:fill="auto" w:val="clear"/>
    </w:rPr>
  </w:style>
  <w:style w:customStyle="1" w:styleId="eSPISCCParagraphDefaultFont" w:type="character">
    <w:name w:val="eSPIS_CC_Paragraph Default Font"/>
    <w:basedOn w:val="Zadanifontodlomka"/>
    <w:rsid w:val="006432E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432EA"/>
    <w:rPr>
      <w:bdr w:color="auto" w:space="0" w:sz="0" w:val="none"/>
      <w:shd w:color="auto" w:fill="FFFFCC" w:val="clear"/>
      <w:lang w:val="hr-HR"/>
    </w:rPr>
  </w:style>
  <w:style w:customStyle="1" w:styleId="PozadinaSvijetloCrvena" w:type="character">
    <w:name w:val="Pozadina_SvijetloCrvena"/>
    <w:basedOn w:val="eSPISCCParagraphDefaultFont"/>
    <w:rsid w:val="006432E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432E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011034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br. 26</izvorni_sadrzaj>
    <derivirana_varijabla naziv="DomainObject.Prostorija.Naziv_1">Sudnica br. 26</derivirana_varijabla>
  </DomainObject.Prostorija.Naziv>
  <DomainObject.Prostorija.Oznaka>
    <izvorni_sadrzaj>26</izvorni_sadrzaj>
    <derivirana_varijabla naziv="DomainObject.Prostorija.Oznaka_1">26</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13. prosinca 2018.</izvorni_sadrzaj>
    <derivirana_varijabla naziv="DomainObject.PlaniraniZavrsetakDatum_1">13. prosinca 2018.</derivirana_varijabla>
  </DomainObject.PlaniraniZavrsetakDatum>
  <DomainObject.PlaniraniPocetakDatum>
    <izvorni_sadrzaj>13. prosinca 2018.</izvorni_sadrzaj>
    <derivirana_varijabla naziv="DomainObject.PlaniraniPocetakDatum_1">13. prosinca 2018.</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12:00</izvorni_sadrzaj>
    <derivirana_varijabla naziv="DomainObject.PlaniraniZavrsetakVrijeme_1">12:00</derivirana_varijabla>
  </DomainObject.PlaniraniZavrsetakVrijeme>
  <DomainObject.PlaniraniPocetakVrijeme>
    <izvorni_sadrzaj>11:30</izvorni_sadrzaj>
    <derivirana_varijabla naziv="DomainObject.PlaniraniPocetakVrijeme_1">11:30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13. prosinca 2018.</izvorni_sadrzaj>
    <derivirana_varijabla naziv="DomainObject.Zapisnik.DatumKreiranja_1">13. prosinca 2018.</derivirana_varijabla>
  </DomainObject.Zapisnik.DatumKreiranja>
  <DomainObject.Zapisnik.ImovinskaKorist>
    <izvorni_sadrzaj/>
    <derivirana_varijabla naziv="DomainObject.Zapisnik.ImovinskaKorist_1"/>
  </DomainObject.Zapisnik.ImovinskaKorist>
  <DomainObject.Zapisnik.Oznaka>
    <izvorni_sadrzaj>Sp-8/2017-16</izvorni_sadrzaj>
    <derivirana_varijabla naziv="DomainObject.Zapisnik.Oznaka_1">Sp-8/2017-16</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izvorni_sadrzaj>
    <derivirana_varijabla naziv="DomainObject.Predmet.Broj_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rujna 2017.</izvorni_sadrzaj>
    <derivirana_varijabla naziv="DomainObject.Predmet.DatumOsnivanja_1">20.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Sp-8/2017</izvorni_sadrzaj>
    <derivirana_varijabla naziv="DomainObject.Predmet.OznakaBroj_1">Sp-8/2017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40</izvorni_sadrzaj>
    <derivirana_varijabla naziv="DomainObject.Predmet.Referada.Naziv_1">Referada 40</derivirana_varijabla>
  </DomainObject.Predmet.Referada.Naziv>
  <DomainObject.Predmet.Referada.Oznaka>
    <izvorni_sadrzaj>40</izvorni_sadrzaj>
    <derivirana_varijabla naziv="DomainObject.Predmet.Referada.Oznaka_1">40</derivirana_varijabla>
  </DomainObject.Predmet.Referada.Oznaka>
  <DomainObject.Predmet.Referada.Prostorija.Naziv>
    <izvorni_sadrzaj>Sudnica br. 26</izvorni_sadrzaj>
    <derivirana_varijabla naziv="DomainObject.Predmet.Referada.Prostorija.Naziv_1">Sudnica br. 26</derivirana_varijabla>
  </DomainObject.Predmet.Referada.Prostorija.Naziv>
  <DomainObject.Predmet.Referada.Prostorija.Oznaka>
    <izvorni_sadrzaj>26</izvorni_sadrzaj>
    <derivirana_varijabla naziv="DomainObject.Predmet.Referada.Prostorija.Oznaka_1">26</derivirana_varijabla>
  </DomainObject.Predmet.Referada.Prostorija.Oznaka>
  <DomainObject.Predmet.Referada.Sud.Naziv>
    <izvorni_sadrzaj>Općinski sud u Šibeniku</izvorni_sadrzaj>
    <derivirana_varijabla naziv="DomainObject.Predmet.Referada.Sud.Naziv_1">Općinski sud u Šibeniku</derivirana_varijabla>
  </DomainObject.Predmet.Referada.Sud.Naziv>
  <DomainObject.Predmet.Referada.Sudac>
    <izvorni_sadrzaj>Zrinka Gojo</izvorni_sadrzaj>
    <derivirana_varijabla naziv="DomainObject.Predmet.Referada.Sudac_1">Zrinka Gojo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Darijo Tomić; ODO ŠIBENIK, SS KNIN</izvorni_sadrzaj>
    <derivirana_varijabla naziv="DomainObject.Predmet.StrankaFormated_1">  Darijo Tomić; ODO ŠIBENIK, SS KNIN</derivirana_varijabla>
  </DomainObject.Predmet.StrankaFormated>
  <DomainObject.Predmet.StrankaFormatedOIB>
    <izvorni_sadrzaj>  Darijo Tomić, OIB 19640947452; ODO ŠIBENIK, SS KNIN</izvorni_sadrzaj>
    <derivirana_varijabla naziv="DomainObject.Predmet.StrankaFormatedOIB_1">  Darijo Tomić, OIB 19640947452; ODO ŠIBENIK, SS KNIN</derivirana_varijabla>
  </DomainObject.Predmet.StrankaFormatedOIB>
  <DomainObject.Predmet.StrankaFormatedWithAdress>
    <izvorni_sadrzaj> Darijo Tomić, Bobodol 43, 22303 Bobodol; ODO ŠIBENIK, SS KNIN, Tuđmanova 6, 22300 Knin</izvorni_sadrzaj>
    <derivirana_varijabla naziv="DomainObject.Predmet.StrankaFormatedWithAdress_1"> Darijo Tomić, Bobodol 43, 22303 Bobodol; ODO ŠIBENIK, SS KNIN, Tuđmanova 6, 22300 Knin</derivirana_varijabla>
  </DomainObject.Predmet.StrankaFormatedWithAdress>
  <DomainObject.Predmet.StrankaFormatedWithAdressOIB>
    <izvorni_sadrzaj> Darijo Tomić, OIB 19640947452, Bobodol 43, 22303 Bobodol; ODO ŠIBENIK, SS KNIN, Tuđmanova 6, 22300 Knin</izvorni_sadrzaj>
    <derivirana_varijabla naziv="DomainObject.Predmet.StrankaFormatedWithAdressOIB_1"> Darijo Tomić, OIB 19640947452, Bobodol 43, 22303 Bobodol; ODO ŠIBENIK, SS KNIN, Tuđmanova 6, 22300 Knin</derivirana_varijabla>
  </DomainObject.Predmet.StrankaFormatedWithAdressOIB>
  <DomainObject.Predmet.StrankaWithAdress>
    <izvorni_sadrzaj>Darijo Tomić Bobodol 43,22303 Bobodol,ODO ŠIBENIK, SS KNIN Tuđmanova 6,22300 Knin</izvorni_sadrzaj>
    <derivirana_varijabla naziv="DomainObject.Predmet.StrankaWithAdress_1">Darijo Tomić Bobodol 43,22303 Bobodol,ODO ŠIBENIK, SS KNIN Tuđmanova 6,22300 Knin</derivirana_varijabla>
  </DomainObject.Predmet.StrankaWithAdress>
  <DomainObject.Predmet.StrankaWithAdressOIB>
    <izvorni_sadrzaj>Darijo Tomić, OIB 19640947452, Bobodol 43,22303 Bobodol,ODO ŠIBENIK, SS KNIN, Tuđmanova 6,22300 Knin</izvorni_sadrzaj>
    <derivirana_varijabla naziv="DomainObject.Predmet.StrankaWithAdressOIB_1">Darijo Tomić, OIB 19640947452, Bobodol 43,22303 Bobodol,ODO ŠIBENIK, SS KNIN, Tuđmanova 6,22300 Knin</derivirana_varijabla>
  </DomainObject.Predmet.StrankaWithAdressOIB>
  <DomainObject.Predmet.StrankaNazivFormated>
    <izvorni_sadrzaj>Darijo Tomić,ODO ŠIBENIK, SS KNIN</izvorni_sadrzaj>
    <derivirana_varijabla naziv="DomainObject.Predmet.StrankaNazivFormated_1">Darijo Tomić,ODO ŠIBENIK, SS KNIN</derivirana_varijabla>
  </DomainObject.Predmet.StrankaNazivFormated>
  <DomainObject.Predmet.StrankaNazivFormatedOIB>
    <izvorni_sadrzaj>Darijo Tomić, OIB 19640947452,ODO ŠIBENIK, SS KNIN</izvorni_sadrzaj>
    <derivirana_varijabla naziv="DomainObject.Predmet.StrankaNazivFormatedOIB_1">Darijo Tomić, OIB 19640947452,ODO ŠIBENIK, SS KNIN</derivirana_varijabla>
  </DomainObject.Predmet.StrankaNazivFormatedOIB>
  <DomainObject.Predmet.Sud.Adresa.Naselje>
    <izvorni_sadrzaj>Knin</izvorni_sadrzaj>
    <derivirana_varijabla naziv="DomainObject.Predmet.Sud.Adresa.Naselje_1">Knin</derivirana_varijabla>
  </DomainObject.Predmet.Sud.Adresa.Naselje>
  <DomainObject.Predmet.Sud.Adresa.NaseljeLokativ>
    <izvorni_sadrzaj>Kninu</izvorni_sadrzaj>
    <derivirana_varijabla naziv="DomainObject.Predmet.Sud.Adresa.NaseljeLokativ_1">Kninu</derivirana_varijabla>
  </DomainObject.Predmet.Sud.Adresa.NaseljeLokativ>
  <DomainObject.Predmet.Sud.Adresa.PostBroj>
    <izvorni_sadrzaj>22300</izvorni_sadrzaj>
    <derivirana_varijabla naziv="DomainObject.Predmet.Sud.Adresa.PostBroj_1">22300</derivirana_varijabla>
  </DomainObject.Predmet.Sud.Adresa.PostBroj>
  <DomainObject.Predmet.Sud.Adresa.UlicaIKBR>
    <izvorni_sadrzaj>Dr. Franje Tuđmana 6</izvorni_sadrzaj>
    <derivirana_varijabla naziv="DomainObject.Predmet.Sud.Adresa.UlicaIKBR_1">Dr. Franje Tuđmana 6</derivirana_varijabla>
  </DomainObject.Predmet.Sud.Adresa.UlicaIKBR>
  <DomainObject.Predmet.Sud.Naziv>
    <izvorni_sadrzaj>Općinski sud u Šibeniku - Stalna služba u Kninu</izvorni_sadrzaj>
    <derivirana_varijabla naziv="DomainObject.Predmet.Sud.Naziv_1">Općinski sud u Šibeniku - Stalna služba u Kninu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40</izvorni_sadrzaj>
    <derivirana_varijabla naziv="DomainObject.Predmet.TrenutnaLokacijaSpisa.Naziv_1">Referada 40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Šibeniku</izvorni_sadrzaj>
    <derivirana_varijabla naziv="DomainObject.Predmet.TrenutnaLokacijaSpisa.Sud.Naziv_1">Općinski sud u Šibeniku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u Kninu</izvorni_sadrzaj>
    <derivirana_varijabla naziv="DomainObject.Predmet.UstrojstvenaJedinicaVodi.Naziv_1">Sudska pisarnica SS u Kninu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sud u Šibeniku</izvorni_sadrzaj>
    <derivirana_varijabla naziv="DomainObject.Predmet.UstrojstvenaJedinicaVodi.Sud.Naziv_1">Općinski sud u Šibeniku</derivirana_varijabla>
  </DomainObject.Predmet.UstrojstvenaJedinicaVodi.Sud.Naziv>
  <DomainObject.Predmet.VrstaSpora.Naziv>
    <izvorni_sadrzaj>Stečaj potrošača</izvorni_sadrzaj>
    <derivirana_varijabla naziv="DomainObject.Predmet.VrstaSpora.Naziv_1">Stečaj potrošača</derivirana_varijabla>
  </DomainObject.Predmet.VrstaSpora.Naziv>
  <DomainObject.Predmet.Zapisnicar>
    <izvorni_sadrzaj>Marija Mudrinić</izvorni_sadrzaj>
    <derivirana_varijabla naziv="DomainObject.Predmet.Zapisnicar_1">Marija Mudrinić</derivirana_varijabla>
  </DomainObject.Predmet.Zapisnicar>
  <DomainObject.Predmet.StrankaListFormated>
    <izvorni_sadrzaj>
      <item>Darijo Tomić</item>
      <item>ODO ŠIBENIK, SS KNIN</item>
    </izvorni_sadrzaj>
    <derivirana_varijabla naziv="DomainObject.Predmet.StrankaListFormated_1">
      <item>Darijo Tomić</item>
      <item>ODO ŠIBENIK, SS KNIN</item>
    </derivirana_varijabla>
  </DomainObject.Predmet.StrankaListFormated>
  <DomainObject.Predmet.StrankaListFormatedOIB>
    <izvorni_sadrzaj>
      <item>Darijo Tomić, OIB 19640947452</item>
      <item>ODO ŠIBENIK, SS KNIN</item>
    </izvorni_sadrzaj>
    <derivirana_varijabla naziv="DomainObject.Predmet.StrankaListFormatedOIB_1">
      <item>Darijo Tomić, OIB 19640947452</item>
      <item>ODO ŠIBENIK, SS KNIN</item>
    </derivirana_varijabla>
  </DomainObject.Predmet.StrankaListFormatedOIB>
  <DomainObject.Predmet.StrankaListFormatedWithAdress>
    <izvorni_sadrzaj>
      <item>Darijo Tomić, Bobodol 43, 22303 Bobodol</item>
      <item>ODO ŠIBENIK, SS KNIN, Tuđmanova 6, 22300 Knin</item>
    </izvorni_sadrzaj>
    <derivirana_varijabla naziv="DomainObject.Predmet.StrankaListFormatedWithAdress_1">
      <item>Darijo Tomić, Bobodol 43, 22303 Bobodol</item>
      <item>ODO ŠIBENIK, SS KNIN, Tuđmanova 6, 22300 Knin</item>
    </derivirana_varijabla>
  </DomainObject.Predmet.StrankaListFormatedWithAdress>
  <DomainObject.Predmet.StrankaListFormatedWithAdressOIB>
    <izvorni_sadrzaj>
      <item>Darijo Tomić, OIB 19640947452, Bobodol 43, 22303 Bobodol</item>
      <item>ODO ŠIBENIK, SS KNIN, Tuđmanova 6, 22300 Knin</item>
    </izvorni_sadrzaj>
    <derivirana_varijabla naziv="DomainObject.Predmet.StrankaListFormatedWithAdressOIB_1">
      <item>Darijo Tomić, OIB 19640947452, Bobodol 43, 22303 Bobodol</item>
      <item>ODO ŠIBENIK, SS KNIN, Tuđmanova 6, 22300 Knin</item>
    </derivirana_varijabla>
  </DomainObject.Predmet.StrankaListFormatedWithAdressOIB>
  <DomainObject.Predmet.StrankaListNazivFormated>
    <izvorni_sadrzaj>
      <item>Darijo Tomić</item>
      <item>ODO ŠIBENIK, SS KNIN</item>
    </izvorni_sadrzaj>
    <derivirana_varijabla naziv="DomainObject.Predmet.StrankaListNazivFormated_1">
      <item>Darijo Tomić</item>
      <item>ODO ŠIBENIK, SS KNIN</item>
    </derivirana_varijabla>
  </DomainObject.Predmet.StrankaListNazivFormated>
  <DomainObject.Predmet.StrankaListNazivFormatedOIB>
    <izvorni_sadrzaj>
      <item>Darijo Tomić, OIB 19640947452</item>
      <item>ODO ŠIBENIK, SS KNIN</item>
    </izvorni_sadrzaj>
    <derivirana_varijabla naziv="DomainObject.Predmet.StrankaListNazivFormatedOIB_1">
      <item>Darijo Tomić, OIB 19640947452</item>
      <item>ODO ŠIBENIK, SS KNIN</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Županijski sud u Šibeniku</izvorni_sadrzaj>
    <derivirana_varijabla naziv="DomainObject.Predmet.Sud.Parent.Naziv_1">Županijski sud u Šibeniku</derivirana_varijabla>
  </DomainObject.Predmet.Sud.Parent.Naziv>
  <DomainObject.Datum>
    <izvorni_sadrzaj>13. prosinca 2018.</izvorni_sadrzaj>
    <derivirana_varijabla naziv="DomainObject.Datum_1">13. prosinca 2018.</derivirana_varijabla>
  </DomainObject.Datum>
  <DomainObject.PoslovniBrojDokumenta>
    <izvorni_sadrzaj>Sp-8/2017-16</izvorni_sadrzaj>
    <derivirana_varijabla naziv="DomainObject.PoslovniBrojDokumenta_1">Sp-8/2017-16</derivirana_varijabla>
  </DomainObject.PoslovniBrojDokumenta>
  <DomainObject.Predmet.StrankaIDrugi>
    <izvorni_sadrzaj>Darijo Tomić i dr.</izvorni_sadrzaj>
    <derivirana_varijabla naziv="DomainObject.Predmet.StrankaIDrugi_1">Darijo Tomić i dr.</derivirana_varijabla>
  </DomainObject.Predmet.StrankaIDrugi>
  <DomainObject.Predmet.ProtustrankaIDrugi>
    <izvorni_sadrzaj/>
    <derivirana_varijabla naziv="DomainObject.Predmet.ProtustrankaIDrugi_1"/>
  </DomainObject.Predmet.ProtustrankaIDrugi>
  <DomainObject.Predmet.StrankaIDrugiAdressOIB>
    <izvorni_sadrzaj>Darijo Tomić, OIB 19640947452, Bobodol 43, 22303 Bobodol i dr.</izvorni_sadrzaj>
    <derivirana_varijabla naziv="DomainObject.Predmet.StrankaIDrugiAdressOIB_1">Darijo Tomić, OIB 19640947452, Bobodol 43, 22303 Bobodol i dr.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Darijo Tomić</item>
      <item>ODO ŠIBENIK, SS KNIN</item>
    </izvorni_sadrzaj>
    <derivirana_varijabla naziv="DomainObject.Predmet.SudioniciListNaziv_1">
      <item>Darijo Tomić</item>
      <item>ODO ŠIBENIK, SS KNIN</item>
    </derivirana_varijabla>
  </DomainObject.Predmet.SudioniciListNaziv>
  <DomainObject.Predmet.SudioniciListAdressOIB>
    <izvorni_sadrzaj>
      <item>Darijo Tomić, OIB 19640947452, Bobodol 43,22303 Bobodol</item>
      <item>ODO ŠIBENIK, SS KNIN, Tuđmanova 6,22300 Knin</item>
    </izvorni_sadrzaj>
    <derivirana_varijabla naziv="DomainObject.Predmet.SudioniciListAdressOIB_1">
      <item>Darijo Tomić, OIB 19640947452, Bobodol 43,22303 Bobodol</item>
      <item>ODO ŠIBENIK, SS KNIN, Tuđmanova 6,22300 Knin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19640947452</item>
      <item>, OIB null</item>
    </izvorni_sadrzaj>
    <derivirana_varijabla naziv="DomainObject.Predmet.SudioniciListNazivOIB_1">
      <item>, OIB 19640947452</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3. listopada 2018.</izvorni_sadrzaj>
    <derivirana_varijabla naziv="DomainObject.Predmet.DatumZadnjeOdrzaneSudskeRadnje_1">3. listopada 2018.</derivirana_varijabla>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244</properties:Words>
  <properties:Characters>1347</properties:Characters>
  <properties:Lines>51</properties:Lines>
  <properties:Paragraphs>23</properties:Paragraphs>
  <properties:TotalTime>304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2061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2017-03-07T12:15:00Z</dcterms:created>
  <dc:creator>Marija Mudrinić</dc:creator>
  <cp:lastModifiedBy>Marija Mudrinić</cp:lastModifiedBy>
  <cp:lastPrinted>2018-12-13T10:57:00Z</cp:lastPrinted>
  <dcterms:modified xmlns:xsi="http://www.w3.org/2001/XMLSchema-instance" xsi:type="dcterms:W3CDTF">2018-12-13T12:46:00Z</dcterms:modified>
  <cp:revision>27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Sp-8/2017-16 / Zapisnik - Pripremno ročište (sp-8-17.docx)</vt:lpwstr>
  </prop:property>
  <prop:property name="CC_coloring" pid="4" fmtid="{D5CDD505-2E9C-101B-9397-08002B2CF9AE}">
    <vt:bool>false</vt:bool>
  </prop:property>
  <prop:property name="BrojStranica" pid="5" fmtid="{D5CDD505-2E9C-101B-9397-08002B2CF9AE}">
    <vt:i4>2</vt:i4>
  </prop:property>
</prop:Properties>
</file>