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dd12" w14:paraId="7badd1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95879">
        <w:t>2803</w:t>
      </w:r>
      <w:r w:rsidR="00E25FC0">
        <w:t>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CB2462">
        <w:t>16</w:t>
      </w:r>
      <w:r w:rsidR="00E25FC0">
        <w:t>. siječnja 2018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E25FC0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r w:rsidR="00C95879" w:rsidRPr="00C95879">
        <w:t>NAIDA INFO jednostavno društvo s ograničenom odgovornošću za usluge, Zagreb, Kolarova ulica 16, MBS: 080979799, OIB: 81183148740</w:t>
      </w:r>
    </w:p>
    <w:p w:rsidRDefault="00E25FC0" w:rsidP="00E25FC0" w:rsidR="00E25FC0">
      <w:pPr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C95879">
        <w:t>8</w:t>
      </w:r>
      <w:r w:rsidR="0020414A">
        <w:t>.</w:t>
      </w:r>
      <w:r w:rsidR="00C95879">
        <w:t>592,1</w:t>
      </w:r>
      <w:r w:rsidR="00E25FC0">
        <w:t>7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CB2462">
        <w:t>16</w:t>
      </w:r>
      <w:r w:rsidR="00E25FC0">
        <w:t>. siječnja 2018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30642E" w:rsidP="0030642E" w:rsidR="0030642E"/>
    <w:sectPr w:rsidSect="00ED6AA8" w:rsidR="003064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30642E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71431"/>
    <w:rsid w:val="00AC4528"/>
    <w:rsid w:val="00AD027A"/>
    <w:rsid w:val="00B82F18"/>
    <w:rsid w:val="00BF439E"/>
    <w:rsid w:val="00C44FCB"/>
    <w:rsid w:val="00C836B9"/>
    <w:rsid w:val="00C95879"/>
    <w:rsid w:val="00C958E9"/>
    <w:rsid w:val="00CB2462"/>
    <w:rsid w:val="00CE7362"/>
    <w:rsid w:val="00D01B78"/>
    <w:rsid w:val="00D66226"/>
    <w:rsid w:val="00D66626"/>
    <w:rsid w:val="00E25FC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4F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F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F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F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F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4F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F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F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F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F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2803</izvorni_sadrzaj>
    <derivirana_varijabla naziv="DomainObject.Predmet.Broj_1">2803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St-2803/2017</izvorni_sadrzaj>
    <derivirana_varijabla naziv="DomainObject.Predmet.OznakaBroj_1">St-2803/2017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NAIDA INFO jednostavno društvo s ograničenom odgovornošću za usluge</izvorni_sadrzaj>
    <derivirana_varijabla naziv="DomainObject.Predmet.ProtustrankaFormated_1">  NAIDA INFO jednostavno društvo s ograničenom odgovornošću za usluge</derivirana_varijabla>
  </DomainObject.Predmet.ProtustrankaFormated>
  <DomainObject.Predmet.ProtustrankaFormatedOIB>
    <izvorni_sadrzaj>  NAIDA INFO jednostavno društvo s ograničenom odgovornošću za usluge, OIB 81183148740</izvorni_sadrzaj>
    <derivirana_varijabla naziv="DomainObject.Predmet.ProtustrankaFormatedOIB_1">  NAIDA INFO jednostavno društvo s ograničenom odgovornošću za usluge, OIB 81183148740</derivirana_varijabla>
  </DomainObject.Predmet.ProtustrankaFormatedOIB>
  <DomainObject.Predmet.ProtustrankaFormatedWithAdress>
    <izvorni_sadrzaj> NAIDA INFO jednostavno društvo s ograničenom odgovornošću za usluge, Kolarova ulica 16, 10000 Zagreb</izvorni_sadrzaj>
    <derivirana_varijabla naziv="DomainObject.Predmet.ProtustrankaFormatedWithAdress_1"> NAIDA INFO jednostavno društvo s ograničenom odgovornošću za usluge, Kolarova ulica 16, 10000 Zagreb</derivirana_varijabla>
  </DomainObject.Predmet.ProtustrankaFormatedWithAdress>
  <DomainObject.Predmet.ProtustrankaFormatedWithAdressOIB>
    <izvorni_sadrzaj> NAIDA INFO jednostavno društvo s ograničenom odgovornošću za usluge, OIB 81183148740, Kolarova ulica 16, 10000 Zagreb</izvorni_sadrzaj>
    <derivirana_varijabla naziv="DomainObject.Predmet.ProtustrankaFormatedWithAdressOIB_1"> NAIDA INFO jednostavno društvo s ograničenom odgovornošću za usluge, OIB 81183148740, Kolarova ulica 16, 10000 Zagreb</derivirana_varijabla>
  </DomainObject.Predmet.ProtustrankaFormatedWithAdressOIB>
  <DomainObject.Predmet.ProtustrankaWithAdress>
    <izvorni_sadrzaj>NAIDA INFO jednostavno društvo s ograničenom odgovornošću za usluge Kolarova ulica 16, 10000 Zagreb</izvorni_sadrzaj>
    <derivirana_varijabla naziv="DomainObject.Predmet.ProtustrankaWithAdress_1">NAIDA INFO jednostavno društvo s ograničenom odgovornošću za usluge Kolarova ulica 16, 10000 Zagreb</derivirana_varijabla>
  </DomainObject.Predmet.ProtustrankaWithAdress>
  <DomainObject.Predmet.ProtustrankaWithAdressOIB>
    <izvorni_sadrzaj>NAIDA INFO jednostavno društvo s ograničenom odgovornošću za usluge, OIB 81183148740, Kolarova ulica 16, 10000 Zagreb</izvorni_sadrzaj>
    <derivirana_varijabla naziv="DomainObject.Predmet.ProtustrankaWithAdressOIB_1">NAIDA INFO jednostavno društvo s ograničenom odgovornošću za usluge, OIB 81183148740, Kolarova ulica 16, 10000 Zagreb</derivirana_varijabla>
  </DomainObject.Predmet.ProtustrankaWithAdressOIB>
  <DomainObject.Predmet.ProtustrankaNazivFormated>
    <izvorni_sadrzaj>NAIDA INFO jednostavno društvo s ograničenom odgovornošću za usluge</izvorni_sadrzaj>
    <derivirana_varijabla naziv="DomainObject.Predmet.ProtustrankaNazivFormated_1">NAIDA INFO jednostavno društvo s ograničenom odgovornošću za usluge</derivirana_varijabla>
  </DomainObject.Predmet.ProtustrankaNazivFormated>
  <DomainObject.Predmet.ProtustrankaNazivFormatedOIB>
    <izvorni_sadrzaj>NAIDA INFO jednostavno društvo s ograničenom odgovornošću za usluge, OIB 81183148740</izvorni_sadrzaj>
    <derivirana_varijabla naziv="DomainObject.Predmet.ProtustrankaNazivFormatedOIB_1">NAIDA INFO jednostavno društvo s ograničenom odgovornošću za usluge, OIB 81183148740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NAIDA INFO jednostavno društvo s ograničenom odgovornošću za usluge</item>
    </izvorni_sadrzaj>
    <derivirana_varijabla naziv="DomainObject.Predmet.ProtuStrankaListFormated_1">
      <item>NAIDA INFO jednostavno društvo s ograničenom odgovornošću za usluge</item>
    </derivirana_varijabla>
  </DomainObject.Predmet.ProtuStrankaListFormated>
  <DomainObject.Predmet.ProtuStrankaListFormatedOIB>
    <izvorni_sadrzaj>
      <item>NAIDA INFO jednostavno društvo s ograničenom odgovornošću za usluge, OIB 81183148740</item>
    </izvorni_sadrzaj>
    <derivirana_varijabla naziv="DomainObject.Predmet.ProtuStrankaListFormatedOIB_1">
      <item>NAIDA INFO jednostavno društvo s ograničenom odgovornošću za usluge, OIB 81183148740</item>
    </derivirana_varijabla>
  </DomainObject.Predmet.ProtuStrankaListFormatedOIB>
  <DomainObject.Predmet.ProtuStrankaListFormatedWithAdress>
    <izvorni_sadrzaj>
      <item>NAIDA INFO jednostavno društvo s ograničenom odgovornošću za usluge, Kolarova ulica 16, 10000 Zagreb</item>
    </izvorni_sadrzaj>
    <derivirana_varijabla naziv="DomainObject.Predmet.ProtuStrankaListFormatedWithAdress_1">
      <item>NAIDA INFO jednostavno društvo s ograničenom odgovornošću za usluge, Kolarova ulica 16, 10000 Zagreb</item>
    </derivirana_varijabla>
  </DomainObject.Predmet.ProtuStrankaListFormatedWithAdress>
  <DomainObject.Predmet.ProtuStrankaListFormatedWithAdressOIB>
    <izvorni_sadrzaj>
      <item>NAIDA INFO jednostavno društvo s ograničenom odgovornošću za usluge, OIB 81183148740, Kolarova ulica 16, 10000 Zagreb</item>
    </izvorni_sadrzaj>
    <derivirana_varijabla naziv="DomainObject.Predmet.ProtuStrankaListFormatedWithAdressOIB_1">
      <item>NAIDA INFO jednostavno društvo s ograničenom odgovornošću za usluge, OIB 81183148740, Kolarova ulica 16, 10000 Zagreb</item>
    </derivirana_varijabla>
  </DomainObject.Predmet.ProtuStrankaListFormatedWithAdressOIB>
  <DomainObject.Predmet.ProtuStrankaListNazivFormated>
    <izvorni_sadrzaj>
      <item>NAIDA INFO jednostavno društvo s ograničenom odgovornošću za usluge</item>
    </izvorni_sadrzaj>
    <derivirana_varijabla naziv="DomainObject.Predmet.ProtuStrankaListNazivFormated_1">
      <item>NAIDA INFO jednostavno društvo s ograničenom odgovornošću za usluge</item>
    </derivirana_varijabla>
  </DomainObject.Predmet.ProtuStrankaListNazivFormated>
  <DomainObject.Predmet.ProtuStrankaListNazivFormatedOIB>
    <izvorni_sadrzaj>
      <item>NAIDA INFO jednostavno društvo s ograničenom odgovornošću za usluge, OIB 81183148740</item>
    </izvorni_sadrzaj>
    <derivirana_varijabla naziv="DomainObject.Predmet.ProtuStrankaListNazivFormatedOIB_1">
      <item>NAIDA INFO jednostavno društvo s ograničenom odgovornošću za usluge, OIB 81183148740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NAIDA INFO jednostavno društvo s ograničenom odgovornošću za usluge</izvorni_sadrzaj>
    <derivirana_varijabla naziv="DomainObject.Predmet.ProtustrankaIDrugi_1">NAIDA INFO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NAIDA INFO jednostavno društvo s ograničenom odgovornošću za usluge, OIB 81183148740, Kolarova ulica 16, 10000 Zagreb</izvorni_sadrzaj>
    <derivirana_varijabla naziv="DomainObject.Predmet.ProtustrankaIDrugiAdressOIB_1">NAIDA INFO jednostavno društvo s ograničenom odgovornošću za usluge, OIB 81183148740, Kolarova ulica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NAIDA INFO jednostavno društvo s ograničenom odgovornošću za usluge</item>
    </izvorni_sadrzaj>
    <derivirana_varijabla naziv="DomainObject.Predmet.SudioniciListNaziv_1">
      <item>FINA Regionalni centar Zagreb</item>
      <item>NAIDA INFO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NAIDA INFO jednostavno društvo s ograničenom odgovornošću za usluge, OIB 81183148740, Kolarova ulica 16,10000 Zagreb</item>
    </izvorni_sadrzaj>
    <derivirana_varijabla naziv="DomainObject.Predmet.SudioniciListAdressOIB_1">
      <item>FINA Regionalni centar Zagreb, OIB 85821130368, Trg svibanjskih žrtava 1995. br. 1,10000 Zagreb</item>
      <item>NAIDA INFO jednostavno društvo s ograničenom odgovornošću za usluge, OIB 81183148740, Kolarova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81183148740</item>
    </izvorni_sadrzaj>
    <derivirana_varijabla naziv="DomainObject.Predmet.SudioniciListNazivOIB_1">
      <item>, OIB 85821130368</item>
      <item>, OIB 81183148740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1338</properties:Characters>
  <properties:Lines>40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2018-01-10T09:01:00Z</dcterms:created>
  <dc:creator>ilukac</dc:creator>
  <cp:lastModifiedBy>Dijana Hadžić</cp:lastModifiedBy>
  <cp:lastPrinted>2015-12-22T12:34:00Z</cp:lastPrinted>
  <dcterms:modified xmlns:xsi="http://www.w3.org/2001/XMLSchema-instance" xsi:type="dcterms:W3CDTF">2018-01-16T09:46:00Z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