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680c" w14:paraId="02e680c" w:rsidRDefault="00E33929" w:rsidP="0075381D" w:rsidR="00E33929">
      <w:pPr>
        <w15:collapsed w:val="false"/>
      </w:pPr>
      <w:bookmarkStart w:name="_GoBack" w:id="0"/>
      <w:bookmarkEnd w:id="0"/>
      <w:r>
        <w:rPr>
          <w:noProof/>
        </w:rPr>
        <w:t xml:space="preserve">  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E33929"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9A1876">
        <w:rPr>
          <w:sz w:val="24"/>
          <w:szCs w:val="24"/>
        </w:rPr>
        <w:t>67. St-1915/16</w:t>
      </w:r>
      <w:r w:rsidR="00E33929">
        <w:rPr>
          <w:sz w:val="24"/>
          <w:szCs w:val="24"/>
        </w:rPr>
        <w:t>-165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>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9A1876" w:rsidRPr="009A1876">
        <w:rPr>
          <w:bCs/>
          <w:sz w:val="24"/>
          <w:szCs w:val="24"/>
          <w:lang w:val="pt-BR"/>
        </w:rPr>
        <w:t>CITY EX d.o.o. u stečaju, Zagreb, Donje Svetice 40, OIB: 99406899243</w:t>
      </w:r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r w:rsidR="00BE2DF9">
        <w:rPr>
          <w:sz w:val="24"/>
          <w:szCs w:val="24"/>
        </w:rPr>
        <w:t>23. kolovoza</w:t>
      </w:r>
      <w:r w:rsidR="00902CB2">
        <w:rPr>
          <w:sz w:val="24"/>
          <w:szCs w:val="24"/>
        </w:rPr>
        <w:t xml:space="preserve"> </w:t>
      </w:r>
      <w:r w:rsidRPr="00310646">
        <w:rPr>
          <w:sz w:val="24"/>
          <w:szCs w:val="24"/>
        </w:rPr>
        <w:t xml:space="preserve"> 20</w:t>
      </w:r>
      <w:r w:rsidR="00AC5296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ED6B85">
        <w:rPr>
          <w:sz w:val="24"/>
          <w:szCs w:val="24"/>
        </w:rPr>
        <w:t>Zdravku Krznaru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>(„Narodne novine“ broj 71/15</w:t>
      </w:r>
      <w:r w:rsidR="00ED6B85">
        <w:rPr>
          <w:sz w:val="24"/>
          <w:szCs w:val="24"/>
        </w:rPr>
        <w:t xml:space="preserve"> i 104/17</w:t>
      </w:r>
      <w:r w:rsidR="00FC18D1">
        <w:rPr>
          <w:sz w:val="24"/>
          <w:szCs w:val="24"/>
        </w:rPr>
        <w:t xml:space="preserve">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 xml:space="preserve">(čl. 89. st. 3. </w:t>
      </w:r>
      <w:r w:rsidR="009A1876">
        <w:rPr>
          <w:sz w:val="24"/>
          <w:szCs w:val="24"/>
        </w:rPr>
        <w:t>SZ-a</w:t>
      </w:r>
      <w:r w:rsidR="00FC18D1">
        <w:rPr>
          <w:sz w:val="24"/>
          <w:szCs w:val="24"/>
        </w:rPr>
        <w:t>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A0082F" w:rsidRPr="00A0082F">
        <w:rPr>
          <w:sz w:val="24"/>
          <w:szCs w:val="24"/>
        </w:rPr>
        <w:t>23. kolovoza  2018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9F596B" w:rsidR="00F13A79" w:rsidRPr="00310646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A20FD0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02CB2" w:rsidP="00F13A79" w:rsidR="00902CB2" w:rsidRPr="00310646">
      <w:pPr>
        <w:rPr>
          <w:sz w:val="24"/>
          <w:szCs w:val="24"/>
        </w:rPr>
      </w:pPr>
    </w:p>
    <w:p w:rsidRDefault="00A20FD0" w:rsidP="00400817" w:rsidR="00A20FD0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</w:p>
    <w:p w:rsidRDefault="00A20FD0" w:rsidP="00400817" w:rsidR="00A20FD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A20FD0" w:rsidR="00A20FD0" w:rsidRPr="00310646">
      <w:pPr>
        <w:rPr>
          <w:sz w:val="24"/>
          <w:szCs w:val="24"/>
        </w:rPr>
      </w:pPr>
    </w:p>
    <w:sectPr w:rsidR="00A20FD0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4846E3"/>
    <w:rsid w:val="004A101E"/>
    <w:rsid w:val="00574039"/>
    <w:rsid w:val="00577C20"/>
    <w:rsid w:val="005E5A2C"/>
    <w:rsid w:val="006F6973"/>
    <w:rsid w:val="0075381D"/>
    <w:rsid w:val="008A286D"/>
    <w:rsid w:val="00902CB2"/>
    <w:rsid w:val="00935ABA"/>
    <w:rsid w:val="009A1876"/>
    <w:rsid w:val="009E1755"/>
    <w:rsid w:val="009F596B"/>
    <w:rsid w:val="00A0082F"/>
    <w:rsid w:val="00A20FD0"/>
    <w:rsid w:val="00AB1936"/>
    <w:rsid w:val="00AC5296"/>
    <w:rsid w:val="00AD2A7F"/>
    <w:rsid w:val="00B539B6"/>
    <w:rsid w:val="00BE2DF9"/>
    <w:rsid w:val="00C00CB9"/>
    <w:rsid w:val="00C25D04"/>
    <w:rsid w:val="00CD7733"/>
    <w:rsid w:val="00D10C86"/>
    <w:rsid w:val="00D639B5"/>
    <w:rsid w:val="00D75E26"/>
    <w:rsid w:val="00D86143"/>
    <w:rsid w:val="00D8748D"/>
    <w:rsid w:val="00E33929"/>
    <w:rsid w:val="00E81382"/>
    <w:rsid w:val="00ED6B85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0F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FD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FD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FD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FD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0F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FD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FD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FD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FD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  <item>Alisa Kadoić</item>
      <item>Branko Skerlev</item>
      <item>Mislav Bradvica</item>
    </izvorni_sadrzaj>
    <derivirana_varijabla naziv="DomainObject.Predmet.OstaliListFormated_1">
      <item>Silvijo Radušić</item>
      <item>Alisa Kadoić</item>
      <item>Branko Skerlev</item>
      <item>Mislav Bradvica</item>
    </derivirana_varijabla>
  </DomainObject.Predmet.OstaliListFormated>
  <DomainObject.Predmet.OstaliListFormatedOIB>
    <izvorni_sadrzaj>
      <item>Silvijo Radušić, OIB 40932927294</item>
      <item>Alisa Kadoić, OIB 56294001142</item>
      <item>Branko Skerlev</item>
      <item>Mislav Bradvica</item>
    </izvorni_sadrzaj>
    <derivirana_varijabla naziv="DomainObject.Predmet.OstaliListFormatedOIB_1">
      <item>Silvijo Radušić, OIB 40932927294</item>
      <item>Alisa Kadoić, OIB 56294001142</item>
      <item>Branko Skerlev</item>
      <item>Mislav Bradvica</item>
    </derivirana_varijabla>
  </DomainObject.Predmet.OstaliListFormatedOIB>
  <DomainObject.Predmet.OstaliListFormatedWithAdress>
    <izvorni_sadrzaj>
      <item>Silvijo Radušić, Pantovčak 27, 10000 Zagreb</item>
      <item>Alisa Kadoić, Duga Ulica 27, 32100 Vinkovci</item>
      <item>Branko Skerlev, Miramarska 24, 10000 Zagreb</item>
      <item>Mislav Bradvica, Miramarska 24, 10000 Zagreb</item>
    </izvorni_sadrzaj>
    <derivirana_varijabla naziv="DomainObject.Predmet.OstaliListFormatedWithAdress_1">
      <item>Silvijo Radušić, Pantovčak 27, 10000 Zagreb</item>
      <item>Alisa Kadoić, Duga Ulica 27, 32100 Vinkovci</item>
      <item>Branko Skerlev, Miramarska 24, 10000 Zagreb</item>
      <item>Mislav Bradvica, Miramarska 24, 10000 Zagreb</item>
    </derivirana_varijabla>
  </DomainObject.Predmet.OstaliListFormatedWithAdress>
  <DomainObject.Predmet.OstaliListFormatedWithAdressOIB>
    <izvorni_sadrzaj>
      <item>Silvijo Radušić, OIB 40932927294, Pantovčak 27, 10000 Zagreb</item>
      <item>Alisa Kadoić, OIB 56294001142, Duga Ulica 27, 32100 Vinkovci</item>
      <item>Branko Skerlev, Miramarska 24, 10000 Zagreb</item>
      <item>Mislav Bradvica, Miramarska 24, 10000 Zagreb</item>
    </izvorni_sadrzaj>
    <derivirana_varijabla naziv="DomainObject.Predmet.OstaliListFormatedWithAdressOIB_1">
      <item>Silvijo Radušić, OIB 40932927294, Pantovčak 27, 10000 Zagreb</item>
      <item>Alisa Kadoić, OIB 56294001142, Duga Ulica 27, 32100 Vinkovci</item>
      <item>Branko Skerlev, Miramarska 24, 10000 Zagreb</item>
      <item>Mislav Bradvica, Miramarska 24, 10000 Zagreb</item>
    </derivirana_varijabla>
  </DomainObject.Predmet.OstaliListFormatedWithAdressOIB>
  <DomainObject.Predmet.OstaliListNazivFormated>
    <izvorni_sadrzaj>
      <item>Silvijo Radušić</item>
      <item>Alisa Kadoić</item>
      <item>Branko Skerlev</item>
      <item>Mislav Bradvica</item>
    </izvorni_sadrzaj>
    <derivirana_varijabla naziv="DomainObject.Predmet.OstaliListNazivFormated_1">
      <item>Silvijo Radušić</item>
      <item>Alisa Kadoić</item>
      <item>Branko Skerlev</item>
      <item>Mislav Bradvica</item>
    </derivirana_varijabla>
  </DomainObject.Predmet.OstaliListNazivFormated>
  <DomainObject.Predmet.OstaliListNazivFormatedOIB>
    <izvorni_sadrzaj>
      <item>Silvijo Radušić, OIB 40932927294</item>
      <item>Alisa Kadoić, OIB 56294001142</item>
      <item>Branko Skerlev</item>
      <item>Mislav Bradvica</item>
    </izvorni_sadrzaj>
    <derivirana_varijabla naziv="DomainObject.Predmet.OstaliListNazivFormatedOIB_1">
      <item>Silvijo Radušić, OIB 40932927294</item>
      <item>Alisa Kadoić, OIB 56294001142</item>
      <item>Branko Skerlev</item>
      <item>Mislav Bradvica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  <item>Alisa Kadoić</item>
      <item>Branko Skerlev</item>
      <item>Mislav Bradvica</item>
    </izvorni_sadrzaj>
    <derivirana_varijabla naziv="DomainObject.Predmet.SudioniciListNaziv_1">
      <item>FINA Regionalni centar Zagreb</item>
      <item>CITY EX d.o.o.</item>
      <item>Silvijo Radušić</item>
      <item>Alisa Kadoić</item>
      <item>Branko Skerlev</item>
      <item>Mislav Bradvica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  <item>Branko Skerlev, Miramarska 24,10000 Zagreb</item>
      <item>Mislav Bradvica, Miramarska 24,10000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  <item>Branko Skerlev, Miramarska 24,10000 Zagreb</item>
      <item>Mislav Bradvica, Miramarska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  <item>, OIB 56294001142</item>
      <item>, OIB null</item>
      <item>, OIB null</item>
    </izvorni_sadrzaj>
    <derivirana_varijabla naziv="DomainObject.Predmet.SudioniciListNazivOIB_1">
      <item>, OIB 85821130368</item>
      <item>, OIB 99406899243</item>
      <item>, OIB 40932927294</item>
      <item>, OIB 56294001142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1068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2018-08-23T08:38:00Z</dcterms:created>
  <dc:creator>nmarkovic</dc:creator>
  <cp:lastModifiedBy>Dijana Hadžić</cp:lastModifiedBy>
  <cp:lastPrinted>2018-08-23T12:57:00Z</cp:lastPrinted>
  <dcterms:modified xmlns:xsi="http://www.w3.org/2001/XMLSchema-instance" xsi:type="dcterms:W3CDTF">2018-08-23T12:57:00Z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(58.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