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6f72a" w14:paraId="786f72a" w:rsidRDefault="00F56070" w:rsidP="00F56070" w:rsidR="00D25BFE">
      <w:pPr>
        <w:jc w:val="both"/>
        <w15:collapsed w:val="false"/>
      </w:pPr>
      <w:r>
        <w:tab/>
      </w:r>
      <w:r>
        <w:tab/>
      </w:r>
      <w:r>
        <w:tab/>
      </w:r>
      <w:r>
        <w:tab/>
      </w:r>
      <w:r>
        <w:tab/>
      </w:r>
    </w:p>
    <w:p w:rsidRDefault="00454B5F" w:rsidP="00A24D79" w:rsidR="00D37E5E">
      <w:pPr>
        <w:jc w:val="right"/>
      </w:pPr>
      <w:r>
        <w:t>6</w:t>
      </w:r>
      <w:r w:rsidR="0074446F">
        <w:t xml:space="preserve"> St</w:t>
      </w:r>
      <w:r w:rsidR="00B56458">
        <w:t>-</w:t>
      </w:r>
      <w:r w:rsidR="00447E11">
        <w:t>435</w:t>
      </w:r>
      <w:r w:rsidR="00863951">
        <w:t>/</w:t>
      </w:r>
      <w:r w:rsidR="00447E11">
        <w:t>17</w:t>
      </w:r>
      <w:r w:rsidR="00863951">
        <w:t>-</w:t>
      </w:r>
      <w:r w:rsidR="00F92EDB">
        <w:t>4</w:t>
      </w:r>
    </w:p>
    <w:p w:rsidRDefault="00FF5AC5" w:rsidP="00FF5AC5" w:rsidR="00FF5AC5">
      <w:r>
        <w:rPr>
          <w:rStyle w:val="Naglaeno"/>
        </w:rPr>
        <w:t xml:space="preserve">             </w:t>
      </w:r>
      <w:r w:rsidR="00252F0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AC5" w:rsidP="00FF5AC5" w:rsidR="00FF5AC5" w:rsidRPr="00D21A2C"/>
    <w:p w:rsidRDefault="00FF5AC5" w:rsidP="00FF5AC5" w:rsidR="00FF5AC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F5AC5" w:rsidP="00FF5AC5" w:rsidR="00FF5AC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F5AC5" w:rsidP="00A24D79" w:rsidR="00FF5AC5">
      <w:pPr>
        <w:jc w:val="right"/>
      </w:pPr>
    </w:p>
    <w:p w:rsidRDefault="00D25BFE" w:rsidP="00F56070" w:rsidR="00D25BFE">
      <w:pPr>
        <w:jc w:val="both"/>
      </w:pPr>
    </w:p>
    <w:p w:rsidRDefault="001C3D0B" w:rsidP="001C3D0B" w:rsidR="001C3D0B" w:rsidRPr="00B162A4">
      <w:pPr>
        <w:jc w:val="center"/>
      </w:pPr>
      <w:r w:rsidRPr="00B162A4">
        <w:t>U  I M E  R E P U B L I K E  H R V A T S K E</w:t>
      </w:r>
    </w:p>
    <w:p w:rsidRDefault="001C3D0B" w:rsidP="001C3D0B" w:rsidR="001C3D0B" w:rsidRPr="00B162A4">
      <w:pPr>
        <w:jc w:val="center"/>
      </w:pPr>
      <w:r w:rsidRPr="00B162A4">
        <w:t>R J E Š E N J E</w:t>
      </w:r>
    </w:p>
    <w:p w:rsidRDefault="00D25BFE" w:rsidP="00F56070" w:rsidR="00D25BFE">
      <w:pPr>
        <w:jc w:val="center"/>
        <w:rPr>
          <w:b/>
        </w:rPr>
      </w:pPr>
    </w:p>
    <w:p w:rsidRDefault="00F56070" w:rsidP="00FF5AC5" w:rsidR="00F56070">
      <w:pPr>
        <w:rPr>
          <w:b/>
        </w:rPr>
      </w:pPr>
    </w:p>
    <w:p w:rsidRDefault="00F56070" w:rsidP="00CC0773" w:rsidR="0036209B" w:rsidRPr="00E91A61">
      <w:pPr>
        <w:jc w:val="both"/>
        <w:rPr>
          <w:b/>
        </w:rPr>
      </w:pPr>
      <w:r>
        <w:tab/>
      </w:r>
      <w:r w:rsidR="00454B5F" w:rsidRPr="00454B5F">
        <w:t>Trgovački sud u Osijeku, po su</w:t>
      </w:r>
      <w:r w:rsidR="00F92EDB">
        <w:t>tkinji</w:t>
      </w:r>
      <w:r w:rsidR="00454B5F" w:rsidRPr="00454B5F">
        <w:t xml:space="preserve"> Nadi Roso, u stečajnom predmetu </w:t>
      </w:r>
      <w:r w:rsidR="002B038D">
        <w:t xml:space="preserve">dužnika </w:t>
      </w:r>
      <w:r w:rsidR="00447E11">
        <w:t xml:space="preserve">GOOL j.d.o.o. za ugostiteljstvo i usluge, Osijek, </w:t>
      </w:r>
      <w:proofErr w:type="spellStart"/>
      <w:r w:rsidR="00447E11">
        <w:t>Woodrova</w:t>
      </w:r>
      <w:proofErr w:type="spellEnd"/>
      <w:r w:rsidR="00447E11">
        <w:t xml:space="preserve"> Wilsona 95, MBS: 030153227, OIB: 56717861965</w:t>
      </w:r>
      <w:r w:rsidR="00243C35" w:rsidRPr="00243C35">
        <w:rPr>
          <w:b/>
        </w:rPr>
        <w:t>,</w:t>
      </w:r>
      <w:r w:rsidR="00B5690D">
        <w:rPr>
          <w:b/>
        </w:rPr>
        <w:t xml:space="preserve"> </w:t>
      </w:r>
      <w:r w:rsidR="00454B5F" w:rsidRPr="00454B5F">
        <w:t xml:space="preserve">dana </w:t>
      </w:r>
      <w:r w:rsidR="00447E11">
        <w:t>04</w:t>
      </w:r>
      <w:r w:rsidR="00F92EDB">
        <w:t xml:space="preserve">. </w:t>
      </w:r>
      <w:r w:rsidR="00447E11">
        <w:t>rujna</w:t>
      </w:r>
      <w:r w:rsidR="00F17F70">
        <w:t xml:space="preserve"> 201</w:t>
      </w:r>
      <w:r w:rsidR="00447E11">
        <w:t>7</w:t>
      </w:r>
      <w:r w:rsidR="00F17F70">
        <w:t>. g.,</w:t>
      </w:r>
    </w:p>
    <w:p w:rsidRDefault="00CE4219" w:rsidP="00C91F05" w:rsidR="00454B5F">
      <w:pPr>
        <w:tabs>
          <w:tab w:pos="2985" w:val="left"/>
          <w:tab w:pos="5775" w:val="left"/>
        </w:tabs>
        <w:jc w:val="both"/>
      </w:pPr>
      <w:r>
        <w:tab/>
      </w:r>
      <w:r w:rsidR="00EA3976">
        <w:tab/>
      </w:r>
    </w:p>
    <w:p w:rsidRDefault="00F56070" w:rsidP="00CC0773" w:rsidR="00D25BFE" w:rsidRPr="001C3D0B">
      <w:pPr>
        <w:jc w:val="center"/>
      </w:pPr>
      <w:r w:rsidRPr="001C3D0B">
        <w:t>r i j e š i o    j e</w:t>
      </w:r>
    </w:p>
    <w:p w:rsidRDefault="00F56070" w:rsidP="00C91F05" w:rsidR="00F56070">
      <w:pPr>
        <w:rPr>
          <w:b/>
        </w:rPr>
      </w:pPr>
    </w:p>
    <w:p w:rsidRDefault="00F56070" w:rsidP="00447E11" w:rsidR="00447E11">
      <w:pPr>
        <w:jc w:val="both"/>
      </w:pPr>
      <w:r>
        <w:tab/>
      </w:r>
      <w:r w:rsidR="00447E11" w:rsidRPr="004E4E4D">
        <w:t xml:space="preserve">Otvara se skraćeni stečajni postupak nad dužnikom </w:t>
      </w:r>
      <w:r w:rsidR="00447E11">
        <w:t xml:space="preserve">GOOL j.d.o.o. za ugostiteljstvo i usluge, Osijek, </w:t>
      </w:r>
      <w:proofErr w:type="spellStart"/>
      <w:r w:rsidR="00447E11">
        <w:t>Woodrova</w:t>
      </w:r>
      <w:proofErr w:type="spellEnd"/>
      <w:r w:rsidR="00447E11">
        <w:t xml:space="preserve"> Wilsona 95, MBS: 030153227, OIB: 56717861965.</w:t>
      </w:r>
    </w:p>
    <w:p w:rsidRDefault="00447E11" w:rsidP="00447E11" w:rsidR="00447E11" w:rsidRPr="004E4E4D">
      <w:pPr>
        <w:jc w:val="both"/>
      </w:pPr>
    </w:p>
    <w:p w:rsidRDefault="00447E11" w:rsidP="00447E11" w:rsidR="00447E11" w:rsidRPr="00944C3F">
      <w:pPr>
        <w:jc w:val="both"/>
        <w:rPr>
          <w:lang w:eastAsia="en-US"/>
        </w:rPr>
      </w:pPr>
      <w:r>
        <w:t xml:space="preserve">   </w:t>
      </w:r>
      <w:r>
        <w:tab/>
      </w:r>
      <w:r w:rsidRPr="004E4E4D">
        <w:t xml:space="preserve">Za stečajnog upravitelja određuje se </w:t>
      </w:r>
      <w:r w:rsidRPr="00447E11">
        <w:t xml:space="preserve">David Jakovljević, Sesvete, </w:t>
      </w:r>
      <w:proofErr w:type="spellStart"/>
      <w:r w:rsidRPr="00447E11">
        <w:t>Kašinska</w:t>
      </w:r>
      <w:proofErr w:type="spellEnd"/>
      <w:r w:rsidRPr="00447E11">
        <w:t xml:space="preserve"> 7, OIB: 63014812654.</w:t>
      </w:r>
      <w:r>
        <w:rPr>
          <w:lang w:eastAsia="en-US"/>
        </w:rPr>
        <w:t xml:space="preserve"> </w:t>
      </w:r>
    </w:p>
    <w:p w:rsidRDefault="00447E11" w:rsidP="00447E11" w:rsidR="00447E11" w:rsidRPr="002424BC">
      <w:pPr>
        <w:jc w:val="both"/>
        <w:rPr>
          <w:lang w:eastAsia="en-US"/>
        </w:rPr>
      </w:pPr>
      <w:r>
        <w:rPr>
          <w:lang w:eastAsia="en-US"/>
        </w:rPr>
        <w:t xml:space="preserve"> </w:t>
      </w:r>
    </w:p>
    <w:p w:rsidRDefault="00447E11" w:rsidP="00447E11" w:rsidR="00447E11" w:rsidRPr="004E4E4D">
      <w:pPr>
        <w:jc w:val="both"/>
      </w:pPr>
      <w:r w:rsidRPr="004E4E4D">
        <w:tab/>
        <w:t>Zaključuje se skraćeni stečajni postupak nad dužnikom</w:t>
      </w:r>
      <w:r w:rsidRPr="00393059">
        <w:t xml:space="preserve"> </w:t>
      </w:r>
      <w:r>
        <w:t xml:space="preserve">GOOL j.d.o.o. za ugostiteljstvo i usluge, Osijek, </w:t>
      </w:r>
      <w:proofErr w:type="spellStart"/>
      <w:r>
        <w:t>Woodrova</w:t>
      </w:r>
      <w:proofErr w:type="spellEnd"/>
      <w:r>
        <w:t xml:space="preserve"> Wilsona 95, MBS: 030153227, OIB: 56717861965,</w:t>
      </w:r>
      <w:r w:rsidRPr="00540977">
        <w:t xml:space="preserve"> </w:t>
      </w:r>
      <w:r w:rsidRPr="004E4E4D">
        <w:t xml:space="preserve">budući da pozvane osobe nisu postupile u smislu čl. 132 Stečajnog zakona (NN br. 71/15) i 430, 431 SZ. </w:t>
      </w:r>
      <w:r>
        <w:t xml:space="preserve"> </w:t>
      </w:r>
    </w:p>
    <w:p w:rsidRDefault="00447E11" w:rsidP="00447E11" w:rsidR="00447E11" w:rsidRPr="004E4E4D">
      <w:pPr>
        <w:jc w:val="both"/>
      </w:pPr>
      <w:r>
        <w:t xml:space="preserve"> </w:t>
      </w:r>
    </w:p>
    <w:p w:rsidRDefault="00447E11" w:rsidP="00447E11" w:rsidR="00447E11" w:rsidRPr="004E4E4D">
      <w:pPr>
        <w:jc w:val="both"/>
      </w:pPr>
      <w:r w:rsidRPr="004E4E4D">
        <w:tab/>
        <w:t xml:space="preserve">Rješenje će se objaviti na e-oglasnoj ploči Trgovačkog suda u Osijeku. </w:t>
      </w:r>
    </w:p>
    <w:p w:rsidRDefault="00447E11" w:rsidP="00447E11" w:rsidR="00447E11" w:rsidRPr="004E4E4D">
      <w:pPr>
        <w:jc w:val="both"/>
      </w:pPr>
    </w:p>
    <w:p w:rsidRDefault="00447E11" w:rsidP="00447E11" w:rsidR="00447E11" w:rsidRPr="004E4E4D">
      <w:pPr>
        <w:jc w:val="both"/>
      </w:pPr>
      <w:r w:rsidRPr="004E4E4D">
        <w:tab/>
        <w:t xml:space="preserve">Primjerak rješenja, nakon pravomoćnosti, dostavit će se registru </w:t>
      </w:r>
      <w:r>
        <w:t>nadležnom za dužnika</w:t>
      </w:r>
      <w:r w:rsidRPr="004E4E4D">
        <w:t xml:space="preserve"> radi upisa brisanja dužnika. </w:t>
      </w:r>
    </w:p>
    <w:p w:rsidRDefault="00447E11" w:rsidP="00447E11" w:rsidR="00447E11" w:rsidRPr="004E4E4D">
      <w:pPr>
        <w:jc w:val="both"/>
      </w:pPr>
    </w:p>
    <w:p w:rsidRDefault="00447E11" w:rsidP="00447E11" w:rsidR="00447E11" w:rsidRPr="004E4E4D">
      <w:pPr>
        <w:jc w:val="both"/>
      </w:pPr>
      <w:r w:rsidRPr="004E4E4D">
        <w:tab/>
      </w:r>
    </w:p>
    <w:p w:rsidRDefault="00447E11" w:rsidP="00447E11" w:rsidR="00447E11" w:rsidRPr="004E4E4D">
      <w:pPr>
        <w:jc w:val="center"/>
      </w:pPr>
      <w:r w:rsidRPr="004E4E4D">
        <w:t>Obrazloženje</w:t>
      </w:r>
    </w:p>
    <w:p w:rsidRDefault="00447E11" w:rsidP="00447E11" w:rsidR="00447E11" w:rsidRPr="004E4E4D"/>
    <w:p w:rsidRDefault="00447E11" w:rsidP="00447E11" w:rsidR="00447E11" w:rsidRPr="004E4E4D"/>
    <w:p w:rsidRDefault="00447E11" w:rsidP="00447E11" w:rsidR="00447E11" w:rsidRPr="004E4E4D">
      <w:pPr>
        <w:jc w:val="both"/>
      </w:pPr>
      <w:r w:rsidRPr="004E4E4D">
        <w:t xml:space="preserve">           Oglasom od </w:t>
      </w:r>
      <w:r>
        <w:t>25</w:t>
      </w:r>
      <w:r w:rsidRPr="004E4E4D">
        <w:t xml:space="preserve">. </w:t>
      </w:r>
      <w:r>
        <w:t>travnja</w:t>
      </w:r>
      <w:r w:rsidRPr="004E4E4D">
        <w:t xml:space="preserve"> 2017. g. sud je pokrenuo skraćeni stečajni postupak nad dužnikom</w:t>
      </w:r>
      <w:r w:rsidRPr="00420485">
        <w:t xml:space="preserve"> </w:t>
      </w:r>
      <w:r>
        <w:t xml:space="preserve">GOOL j.d.o.o. za ugostiteljstvo i usluge, Osijek, </w:t>
      </w:r>
      <w:proofErr w:type="spellStart"/>
      <w:r>
        <w:t>Woodrova</w:t>
      </w:r>
      <w:proofErr w:type="spellEnd"/>
      <w:r>
        <w:t xml:space="preserve"> Wilsona 95, MBS: 030153227, OIB: 56717861965, </w:t>
      </w:r>
      <w:r w:rsidRPr="004E4E4D">
        <w:t xml:space="preserve">te pozvao članove uprave dužnika na podnošenje </w:t>
      </w:r>
      <w:r>
        <w:t xml:space="preserve"> </w:t>
      </w:r>
      <w:r w:rsidRPr="004E4E4D">
        <w:t xml:space="preserve">javnobilježničkog ovjerovljenog </w:t>
      </w:r>
      <w:proofErr w:type="spellStart"/>
      <w:r w:rsidRPr="004E4E4D">
        <w:t>prokaznog</w:t>
      </w:r>
      <w:proofErr w:type="spellEnd"/>
      <w:r w:rsidRPr="004E4E4D">
        <w:t xml:space="preserve"> popisa imovine i obveza dužnika na propisanom obrascu u roku od 15 dana i vjerovnike da u roku od 45 dana </w:t>
      </w:r>
      <w:r>
        <w:t xml:space="preserve"> </w:t>
      </w:r>
      <w:r w:rsidRPr="004E4E4D">
        <w:t xml:space="preserve">od dana objave oglasa na e-oglasnoj ploči suda predlože otvaranje stečajnog postupka nad dužnikom te da uplate predujam u iznosu od 10.000,00 kn za pokriće troškova toga postupka (čl. 430 Stečajnog zakona NN br. 71/15 u daljnjem tekstu SZ u vezi s čl. 132 SZ). </w:t>
      </w:r>
    </w:p>
    <w:p w:rsidRDefault="00447E11" w:rsidP="00447E11" w:rsidR="00447E11" w:rsidRPr="004E4E4D">
      <w:pPr>
        <w:jc w:val="both"/>
      </w:pPr>
      <w:r>
        <w:t xml:space="preserve">  </w:t>
      </w:r>
    </w:p>
    <w:p w:rsidRDefault="00447E11" w:rsidP="00447E11" w:rsidR="00447E11">
      <w:pPr>
        <w:jc w:val="both"/>
      </w:pPr>
      <w:r w:rsidRPr="004E4E4D">
        <w:lastRenderedPageBreak/>
        <w:tab/>
      </w:r>
    </w:p>
    <w:p w:rsidRDefault="00447E11" w:rsidP="00447E11" w:rsidR="00447E11" w:rsidRPr="004E4E4D">
      <w:pPr>
        <w:jc w:val="right"/>
      </w:pPr>
      <w:r w:rsidRPr="004E4E4D">
        <w:t>6 St-</w:t>
      </w:r>
      <w:r>
        <w:t>435/17-4</w:t>
      </w:r>
    </w:p>
    <w:p w:rsidRDefault="00447E11" w:rsidP="00447E11" w:rsidR="00447E11">
      <w:pPr>
        <w:jc w:val="both"/>
      </w:pPr>
    </w:p>
    <w:p w:rsidRDefault="00447E11" w:rsidP="00447E11" w:rsidR="00447E11">
      <w:pPr>
        <w:jc w:val="both"/>
      </w:pPr>
    </w:p>
    <w:p w:rsidRDefault="00447E11" w:rsidP="00447E11" w:rsidR="00447E11">
      <w:pPr>
        <w:jc w:val="both"/>
      </w:pPr>
    </w:p>
    <w:p w:rsidRDefault="00447E11" w:rsidP="00447E11" w:rsidR="00447E11" w:rsidRPr="004E4E4D">
      <w:pPr>
        <w:ind w:firstLine="708"/>
        <w:jc w:val="both"/>
      </w:pPr>
      <w:r w:rsidRPr="004E4E4D">
        <w:t>Predmetni oglas objavljen je na mrežnoj stranici e-Oglasna ploča Trgovačkog suda u Osijeku dana</w:t>
      </w:r>
      <w:r>
        <w:t xml:space="preserve"> 25</w:t>
      </w:r>
      <w:r w:rsidRPr="004E4E4D">
        <w:t xml:space="preserve">. </w:t>
      </w:r>
      <w:r>
        <w:t>travnja</w:t>
      </w:r>
      <w:r w:rsidRPr="004E4E4D">
        <w:t xml:space="preserve"> 2017. g.</w:t>
      </w:r>
    </w:p>
    <w:p w:rsidRDefault="00447E11" w:rsidP="00447E11" w:rsidR="00447E11" w:rsidRPr="004E4E4D"/>
    <w:p w:rsidRDefault="00447E11" w:rsidP="00447E11" w:rsidR="00447E11" w:rsidRPr="004E4E4D">
      <w:pPr>
        <w:jc w:val="both"/>
      </w:pPr>
      <w:r w:rsidRPr="004E4E4D">
        <w:tab/>
        <w:t xml:space="preserve">U zakonskom i ostavljenom roku nitko od pozvanih nije se odazvao oglasu i nije uplatio označeni predujam, pa je sud temeljem čl. 431 SZ odlučio kao u izreci ovog rješenja. </w:t>
      </w:r>
    </w:p>
    <w:p w:rsidRDefault="00447E11" w:rsidP="00447E11" w:rsidR="00447E11" w:rsidRPr="004E4E4D">
      <w:pPr>
        <w:jc w:val="both"/>
      </w:pPr>
    </w:p>
    <w:p w:rsidRDefault="00447E11" w:rsidP="00447E11" w:rsidR="00447E11" w:rsidRPr="004E4E4D">
      <w:pPr>
        <w:jc w:val="both"/>
      </w:pPr>
    </w:p>
    <w:p w:rsidRDefault="00447E11" w:rsidP="00447E11" w:rsidR="00447E11" w:rsidRPr="004E4E4D">
      <w:pPr>
        <w:jc w:val="both"/>
      </w:pPr>
    </w:p>
    <w:p w:rsidRDefault="00447E11" w:rsidP="00447E11" w:rsidR="00447E11" w:rsidRPr="004E4E4D">
      <w:pPr>
        <w:tabs>
          <w:tab w:pos="4536" w:val="center"/>
          <w:tab w:pos="6750" w:val="left"/>
        </w:tabs>
      </w:pPr>
      <w:r w:rsidRPr="004E4E4D">
        <w:tab/>
        <w:t xml:space="preserve">U Osijeku </w:t>
      </w:r>
      <w:r>
        <w:t>04</w:t>
      </w:r>
      <w:r w:rsidRPr="004E4E4D">
        <w:t xml:space="preserve">. </w:t>
      </w:r>
      <w:r>
        <w:t>rujna</w:t>
      </w:r>
      <w:r w:rsidRPr="004E4E4D">
        <w:t xml:space="preserve"> 2017. g.</w:t>
      </w:r>
    </w:p>
    <w:p w:rsidRDefault="00447E11" w:rsidP="00447E11" w:rsidR="00447E11" w:rsidRPr="004E4E4D"/>
    <w:p w:rsidRDefault="00447E11" w:rsidP="00447E11" w:rsidR="00447E11" w:rsidRPr="004E4E4D">
      <w:pPr>
        <w:jc w:val="center"/>
      </w:pPr>
    </w:p>
    <w:p w:rsidRDefault="00447E11" w:rsidP="00447E11" w:rsidR="00447E11">
      <w:pPr>
        <w:jc w:val="both"/>
      </w:pPr>
    </w:p>
    <w:p w:rsidRDefault="00447E11" w:rsidP="00447E11" w:rsidR="00447E11" w:rsidRPr="00F61DDE">
      <w:r w:rsidRPr="00F61DDE">
        <w:t>Zapisničar:</w:t>
      </w:r>
    </w:p>
    <w:p w:rsidRDefault="00447E11" w:rsidP="00447E11" w:rsidR="00447E11" w:rsidRPr="00F61DDE">
      <w:pPr>
        <w:ind w:hanging="4248" w:left="4248"/>
      </w:pPr>
      <w:r>
        <w:t>Snježana Markotić Jurić</w:t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  <w:t xml:space="preserve">    </w:t>
      </w:r>
      <w:r w:rsidRPr="00F61DDE">
        <w:tab/>
      </w:r>
      <w:r>
        <w:tab/>
      </w:r>
      <w:r>
        <w:tab/>
      </w:r>
      <w:r w:rsidRPr="00F61DDE">
        <w:tab/>
        <w:t xml:space="preserve"> STEČAJNA SUTKINJA</w:t>
      </w:r>
    </w:p>
    <w:p w:rsidRDefault="00447E11" w:rsidP="00447E11" w:rsidR="00447E11" w:rsidRPr="00F61DDE">
      <w:pPr>
        <w:jc w:val="both"/>
      </w:pPr>
      <w:r w:rsidRPr="00F61DDE">
        <w:t xml:space="preserve">                                            </w:t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  <w:t xml:space="preserve">  Nada Roso                                                        </w:t>
      </w:r>
    </w:p>
    <w:p w:rsidRDefault="00447E11" w:rsidP="00447E11" w:rsidR="00447E11" w:rsidRPr="00F61DDE">
      <w:pPr>
        <w:jc w:val="both"/>
      </w:pPr>
    </w:p>
    <w:p w:rsidRDefault="00447E11" w:rsidP="00447E11" w:rsidR="00447E11" w:rsidRPr="00F61DDE">
      <w:pPr>
        <w:ind w:firstLine="708"/>
        <w:jc w:val="both"/>
      </w:pPr>
    </w:p>
    <w:p w:rsidRDefault="00447E11" w:rsidP="00447E11" w:rsidR="00447E11" w:rsidRPr="00F61DDE">
      <w:pPr>
        <w:jc w:val="both"/>
      </w:pPr>
      <w:r w:rsidRPr="00F61DDE">
        <w:t>POUKA O PRAVNOM LIJEKU:</w:t>
      </w:r>
    </w:p>
    <w:p w:rsidRDefault="00447E11" w:rsidP="00447E11" w:rsidR="00447E11" w:rsidRPr="00F61DDE">
      <w:pPr>
        <w:jc w:val="both"/>
      </w:pPr>
      <w:r w:rsidRPr="00F61DDE">
        <w:t>Protiv ovog rješenja nezadovoljna stranka može uložiti žalbu Visokom trgovačkom sudu Republike Hrvatske u Zagrebu u roku od 8 dana pismeno u 3 primjerka putem ovog suda.</w:t>
      </w:r>
    </w:p>
    <w:p w:rsidRDefault="00447E11" w:rsidP="00447E11" w:rsidR="00447E11" w:rsidRPr="00F61DDE">
      <w:pPr>
        <w:jc w:val="both"/>
      </w:pPr>
    </w:p>
    <w:p w:rsidRDefault="00447E11" w:rsidP="00447E11" w:rsidR="00447E11" w:rsidRPr="00F61DDE">
      <w:pPr>
        <w:jc w:val="both"/>
      </w:pPr>
    </w:p>
    <w:p w:rsidRDefault="00447E11" w:rsidP="00447E11" w:rsidR="00447E11" w:rsidRPr="00F61DDE">
      <w:pPr>
        <w:jc w:val="both"/>
      </w:pPr>
    </w:p>
    <w:p w:rsidRDefault="00447E11" w:rsidP="00447E11" w:rsidR="00447E11" w:rsidRPr="00F61DDE">
      <w:pPr>
        <w:jc w:val="both"/>
      </w:pPr>
      <w:r w:rsidRPr="00F61DDE">
        <w:t>DNA:</w:t>
      </w:r>
    </w:p>
    <w:p w:rsidRDefault="00447E11" w:rsidP="00447E11" w:rsidR="00447E11" w:rsidRPr="00F61DDE">
      <w:pPr>
        <w:numPr>
          <w:ilvl w:val="0"/>
          <w:numId w:val="4"/>
        </w:numPr>
      </w:pPr>
      <w:r w:rsidRPr="00F61DDE">
        <w:t>Predlagatelj</w:t>
      </w:r>
    </w:p>
    <w:p w:rsidRDefault="00447E11" w:rsidP="00447E11" w:rsidR="00447E11" w:rsidRPr="00F61DDE">
      <w:pPr>
        <w:numPr>
          <w:ilvl w:val="0"/>
          <w:numId w:val="4"/>
        </w:numPr>
      </w:pPr>
      <w:r w:rsidRPr="00F61DDE">
        <w:t xml:space="preserve">St. uprav. </w:t>
      </w:r>
    </w:p>
    <w:p w:rsidRDefault="00447E11" w:rsidP="00447E11" w:rsidR="00447E11" w:rsidRPr="00F61DDE">
      <w:pPr>
        <w:numPr>
          <w:ilvl w:val="0"/>
          <w:numId w:val="4"/>
        </w:numPr>
        <w:shd w:fill="FFFFFF" w:color="auto" w:val="clear"/>
        <w:jc w:val="both"/>
      </w:pPr>
      <w:r w:rsidRPr="00F61DDE">
        <w:t xml:space="preserve">Dužnik </w:t>
      </w:r>
    </w:p>
    <w:p w:rsidRDefault="00447E11" w:rsidP="00447E11" w:rsidR="00447E11" w:rsidRPr="00F61DDE">
      <w:pPr>
        <w:numPr>
          <w:ilvl w:val="0"/>
          <w:numId w:val="4"/>
        </w:numPr>
        <w:shd w:fill="FFFFFF" w:color="auto" w:val="clear"/>
        <w:jc w:val="both"/>
      </w:pPr>
      <w:r w:rsidRPr="00F61DDE">
        <w:t>e-</w:t>
      </w:r>
      <w:proofErr w:type="spellStart"/>
      <w:r w:rsidRPr="00F61DDE">
        <w:t>ogl</w:t>
      </w:r>
      <w:proofErr w:type="spellEnd"/>
      <w:r w:rsidRPr="00F61DDE">
        <w:t>. pl.</w:t>
      </w:r>
      <w:r w:rsidRPr="00F61DDE">
        <w:tab/>
      </w:r>
      <w:r w:rsidRPr="00F61DDE">
        <w:tab/>
      </w:r>
    </w:p>
    <w:p w:rsidRDefault="00447E11" w:rsidP="00447E11" w:rsidR="00447E11" w:rsidRPr="00F61DDE">
      <w:pPr>
        <w:jc w:val="both"/>
      </w:pPr>
      <w:r>
        <w:t>5.   R</w:t>
      </w:r>
      <w:r w:rsidRPr="00F61DDE">
        <w:t xml:space="preserve">egistar suda </w:t>
      </w:r>
      <w:bookmarkStart w:name="_GoBack" w:id="0"/>
      <w:bookmarkEnd w:id="0"/>
    </w:p>
    <w:p w:rsidRDefault="00447E11" w:rsidP="00447E11" w:rsidR="00447E11" w:rsidRPr="00F61DDE">
      <w:pPr>
        <w:tabs>
          <w:tab w:pos="1545" w:val="left"/>
        </w:tabs>
        <w:jc w:val="both"/>
      </w:pPr>
      <w:r>
        <w:t>6.   Kal. 4/10</w:t>
      </w:r>
    </w:p>
    <w:p w:rsidRDefault="00447E11" w:rsidP="00447E11" w:rsidR="00447E11" w:rsidRPr="004E4E4D">
      <w:pPr>
        <w:jc w:val="both"/>
      </w:pPr>
    </w:p>
    <w:p w:rsidRDefault="00447E11" w:rsidP="00447E11" w:rsidR="00447E11" w:rsidRPr="004E4E4D">
      <w:pPr>
        <w:jc w:val="both"/>
      </w:pPr>
    </w:p>
    <w:p w:rsidRDefault="00447E11" w:rsidP="00447E11" w:rsidR="00447E11" w:rsidRPr="004E4E4D">
      <w:pPr>
        <w:jc w:val="both"/>
      </w:pPr>
    </w:p>
    <w:p w:rsidRDefault="00447E11" w:rsidP="00447E11" w:rsidR="00447E11" w:rsidRPr="004E4E4D">
      <w:pPr>
        <w:jc w:val="both"/>
      </w:pPr>
    </w:p>
    <w:p w:rsidRDefault="00447E11" w:rsidP="00447E11" w:rsidR="00447E11" w:rsidRPr="004E4E4D">
      <w:pPr>
        <w:jc w:val="both"/>
      </w:pPr>
    </w:p>
    <w:p w:rsidRDefault="00447E11" w:rsidP="00447E11" w:rsidR="00447E11" w:rsidRPr="004E4E4D">
      <w:pPr>
        <w:jc w:val="both"/>
      </w:pPr>
    </w:p>
    <w:p w:rsidRDefault="00447E11" w:rsidP="00447E11" w:rsidR="00447E11" w:rsidRPr="004E4E4D">
      <w:pPr>
        <w:jc w:val="both"/>
      </w:pPr>
    </w:p>
    <w:p w:rsidRDefault="00447E11" w:rsidP="00447E11" w:rsidR="00447E11" w:rsidRPr="004E4E4D">
      <w:pPr>
        <w:jc w:val="both"/>
      </w:pPr>
    </w:p>
    <w:p w:rsidRDefault="00BC3BB9" w:rsidP="00447E11" w:rsidR="00BC3BB9">
      <w:pPr>
        <w:jc w:val="both"/>
      </w:pPr>
    </w:p>
    <w:p w:rsidRDefault="00240974" w:rsidP="00CC0773" w:rsidR="00240974">
      <w:pPr>
        <w:jc w:val="both"/>
      </w:pPr>
    </w:p>
    <w:p w:rsidRDefault="00240974" w:rsidP="00CC0773" w:rsidR="00240974">
      <w:pPr>
        <w:jc w:val="both"/>
      </w:pPr>
    </w:p>
    <w:p w:rsidRDefault="003C7854" w:rsidP="00CC0773" w:rsidR="003C7854">
      <w:pPr>
        <w:jc w:val="both"/>
      </w:pPr>
    </w:p>
    <w:p w:rsidRDefault="003C7854" w:rsidP="00CC0773" w:rsidR="003C7854">
      <w:pPr>
        <w:jc w:val="both"/>
      </w:pPr>
    </w:p>
    <w:sectPr w:rsidR="003C7854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52D5" w:rsidP="00E5585D" w:rsidR="001852D5">
      <w:r>
        <w:separator/>
      </w:r>
    </w:p>
  </w:endnote>
  <w:endnote w:id="0" w:type="continuationSeparator">
    <w:p w:rsidRDefault="001852D5" w:rsidP="00E5585D" w:rsidR="001852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52D5" w:rsidP="00E5585D" w:rsidR="001852D5">
      <w:r>
        <w:separator/>
      </w:r>
    </w:p>
  </w:footnote>
  <w:footnote w:id="0" w:type="continuationSeparator">
    <w:p w:rsidRDefault="001852D5" w:rsidP="00E5585D" w:rsidR="001852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E0E" w:rsidR="00A26E0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A5C16">
      <w:rPr>
        <w:noProof/>
      </w:rPr>
      <w:t>2</w:t>
    </w:r>
    <w:r>
      <w:fldChar w:fldCharType="end"/>
    </w:r>
  </w:p>
  <w:p w:rsidRDefault="00A26E0E" w:rsidR="00A26E0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7254"/>
    <w:multiLevelType w:val="hybridMultilevel"/>
    <w:tmpl w:val="14067D9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5DD02DD5"/>
    <w:multiLevelType w:val="hybridMultilevel"/>
    <w:tmpl w:val="1862B928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6FBA"/>
    <w:rsid w:val="00021C5F"/>
    <w:rsid w:val="00032B0D"/>
    <w:rsid w:val="0003392F"/>
    <w:rsid w:val="000550EE"/>
    <w:rsid w:val="00061BD0"/>
    <w:rsid w:val="00076074"/>
    <w:rsid w:val="00086B16"/>
    <w:rsid w:val="000B6B5F"/>
    <w:rsid w:val="000C0FF0"/>
    <w:rsid w:val="000F748C"/>
    <w:rsid w:val="0012245E"/>
    <w:rsid w:val="001445E7"/>
    <w:rsid w:val="00157BA7"/>
    <w:rsid w:val="001727E0"/>
    <w:rsid w:val="001732D3"/>
    <w:rsid w:val="001852D5"/>
    <w:rsid w:val="001A6653"/>
    <w:rsid w:val="001C3D0B"/>
    <w:rsid w:val="001D4AA5"/>
    <w:rsid w:val="001F0621"/>
    <w:rsid w:val="002133C0"/>
    <w:rsid w:val="002214C3"/>
    <w:rsid w:val="00225F21"/>
    <w:rsid w:val="00227527"/>
    <w:rsid w:val="002300A1"/>
    <w:rsid w:val="00233AC7"/>
    <w:rsid w:val="00234854"/>
    <w:rsid w:val="00240974"/>
    <w:rsid w:val="00243C35"/>
    <w:rsid w:val="00252F0D"/>
    <w:rsid w:val="002607B5"/>
    <w:rsid w:val="00260DE1"/>
    <w:rsid w:val="00287F49"/>
    <w:rsid w:val="002B038D"/>
    <w:rsid w:val="002B18CB"/>
    <w:rsid w:val="002C0842"/>
    <w:rsid w:val="002C0A5E"/>
    <w:rsid w:val="002C6FEE"/>
    <w:rsid w:val="002C7337"/>
    <w:rsid w:val="002C77BF"/>
    <w:rsid w:val="002F609D"/>
    <w:rsid w:val="003236BE"/>
    <w:rsid w:val="0033225D"/>
    <w:rsid w:val="00346099"/>
    <w:rsid w:val="00356713"/>
    <w:rsid w:val="0036209B"/>
    <w:rsid w:val="0036637D"/>
    <w:rsid w:val="00367219"/>
    <w:rsid w:val="003779F6"/>
    <w:rsid w:val="00383660"/>
    <w:rsid w:val="003A5C16"/>
    <w:rsid w:val="003B14AB"/>
    <w:rsid w:val="003C0950"/>
    <w:rsid w:val="003C2E6B"/>
    <w:rsid w:val="003C6CFC"/>
    <w:rsid w:val="003C7854"/>
    <w:rsid w:val="003E2B0E"/>
    <w:rsid w:val="003F52EB"/>
    <w:rsid w:val="003F6C7A"/>
    <w:rsid w:val="00441F4A"/>
    <w:rsid w:val="00442B7A"/>
    <w:rsid w:val="00444289"/>
    <w:rsid w:val="00447E11"/>
    <w:rsid w:val="00447E2F"/>
    <w:rsid w:val="00454B5F"/>
    <w:rsid w:val="004571B7"/>
    <w:rsid w:val="00466113"/>
    <w:rsid w:val="0046680B"/>
    <w:rsid w:val="00483421"/>
    <w:rsid w:val="004A4D12"/>
    <w:rsid w:val="004B49CE"/>
    <w:rsid w:val="004B51BB"/>
    <w:rsid w:val="004C1135"/>
    <w:rsid w:val="004F4899"/>
    <w:rsid w:val="00520C9B"/>
    <w:rsid w:val="00526891"/>
    <w:rsid w:val="00527C77"/>
    <w:rsid w:val="00543C79"/>
    <w:rsid w:val="005478AD"/>
    <w:rsid w:val="00562BE1"/>
    <w:rsid w:val="00570105"/>
    <w:rsid w:val="00574743"/>
    <w:rsid w:val="005A008E"/>
    <w:rsid w:val="005A6BE4"/>
    <w:rsid w:val="005E24C2"/>
    <w:rsid w:val="005F1DCE"/>
    <w:rsid w:val="005F2D64"/>
    <w:rsid w:val="00600438"/>
    <w:rsid w:val="00603257"/>
    <w:rsid w:val="00606AE1"/>
    <w:rsid w:val="006110A0"/>
    <w:rsid w:val="00615654"/>
    <w:rsid w:val="006319CC"/>
    <w:rsid w:val="0066363C"/>
    <w:rsid w:val="00673BE0"/>
    <w:rsid w:val="00677B32"/>
    <w:rsid w:val="00677B90"/>
    <w:rsid w:val="006A61CA"/>
    <w:rsid w:val="006C0EEB"/>
    <w:rsid w:val="006D36B6"/>
    <w:rsid w:val="006E0214"/>
    <w:rsid w:val="006E047C"/>
    <w:rsid w:val="006E6CC7"/>
    <w:rsid w:val="006F41F6"/>
    <w:rsid w:val="00711AF8"/>
    <w:rsid w:val="0072358E"/>
    <w:rsid w:val="007305ED"/>
    <w:rsid w:val="007308DD"/>
    <w:rsid w:val="0074446F"/>
    <w:rsid w:val="007704D9"/>
    <w:rsid w:val="00792CA5"/>
    <w:rsid w:val="00797152"/>
    <w:rsid w:val="007A5C21"/>
    <w:rsid w:val="007F6D66"/>
    <w:rsid w:val="00806938"/>
    <w:rsid w:val="00832977"/>
    <w:rsid w:val="00841ABA"/>
    <w:rsid w:val="00842705"/>
    <w:rsid w:val="008441FC"/>
    <w:rsid w:val="008464BB"/>
    <w:rsid w:val="008470CC"/>
    <w:rsid w:val="00854699"/>
    <w:rsid w:val="008620DB"/>
    <w:rsid w:val="00863951"/>
    <w:rsid w:val="00894F18"/>
    <w:rsid w:val="008F537C"/>
    <w:rsid w:val="008F734B"/>
    <w:rsid w:val="009054AD"/>
    <w:rsid w:val="00915C1F"/>
    <w:rsid w:val="00923241"/>
    <w:rsid w:val="009464FE"/>
    <w:rsid w:val="00946F5A"/>
    <w:rsid w:val="009840F0"/>
    <w:rsid w:val="00991DD5"/>
    <w:rsid w:val="009B13D6"/>
    <w:rsid w:val="009B675F"/>
    <w:rsid w:val="009B7B38"/>
    <w:rsid w:val="009F11E1"/>
    <w:rsid w:val="00A066CD"/>
    <w:rsid w:val="00A24D79"/>
    <w:rsid w:val="00A24DA1"/>
    <w:rsid w:val="00A26E0E"/>
    <w:rsid w:val="00A437AD"/>
    <w:rsid w:val="00A6088C"/>
    <w:rsid w:val="00A663FF"/>
    <w:rsid w:val="00AE144D"/>
    <w:rsid w:val="00AF3B55"/>
    <w:rsid w:val="00AF755B"/>
    <w:rsid w:val="00B121FD"/>
    <w:rsid w:val="00B2201F"/>
    <w:rsid w:val="00B34EA0"/>
    <w:rsid w:val="00B5552B"/>
    <w:rsid w:val="00B56458"/>
    <w:rsid w:val="00B5690D"/>
    <w:rsid w:val="00B60142"/>
    <w:rsid w:val="00BC3BB9"/>
    <w:rsid w:val="00BD69E9"/>
    <w:rsid w:val="00BE5446"/>
    <w:rsid w:val="00C0698A"/>
    <w:rsid w:val="00C14727"/>
    <w:rsid w:val="00C305D5"/>
    <w:rsid w:val="00C3101F"/>
    <w:rsid w:val="00C36B96"/>
    <w:rsid w:val="00C91F05"/>
    <w:rsid w:val="00C9205E"/>
    <w:rsid w:val="00CB15F9"/>
    <w:rsid w:val="00CB3ABD"/>
    <w:rsid w:val="00CB5EF6"/>
    <w:rsid w:val="00CB63DE"/>
    <w:rsid w:val="00CC0773"/>
    <w:rsid w:val="00CE0431"/>
    <w:rsid w:val="00CE15FD"/>
    <w:rsid w:val="00CE4219"/>
    <w:rsid w:val="00CE7A10"/>
    <w:rsid w:val="00D218B4"/>
    <w:rsid w:val="00D25BFE"/>
    <w:rsid w:val="00D369EB"/>
    <w:rsid w:val="00D37E5E"/>
    <w:rsid w:val="00D42213"/>
    <w:rsid w:val="00D57645"/>
    <w:rsid w:val="00D97F5E"/>
    <w:rsid w:val="00DA13AF"/>
    <w:rsid w:val="00DB3EED"/>
    <w:rsid w:val="00DC1FD9"/>
    <w:rsid w:val="00DD1B04"/>
    <w:rsid w:val="00E17FAB"/>
    <w:rsid w:val="00E21D42"/>
    <w:rsid w:val="00E23A69"/>
    <w:rsid w:val="00E26A1D"/>
    <w:rsid w:val="00E437BF"/>
    <w:rsid w:val="00E472E5"/>
    <w:rsid w:val="00E50896"/>
    <w:rsid w:val="00E54BE8"/>
    <w:rsid w:val="00E5585D"/>
    <w:rsid w:val="00E57D6E"/>
    <w:rsid w:val="00E72AD7"/>
    <w:rsid w:val="00E91347"/>
    <w:rsid w:val="00E91A61"/>
    <w:rsid w:val="00EA3976"/>
    <w:rsid w:val="00EA4145"/>
    <w:rsid w:val="00EC0557"/>
    <w:rsid w:val="00EC592E"/>
    <w:rsid w:val="00ED3055"/>
    <w:rsid w:val="00EE1363"/>
    <w:rsid w:val="00EE5D73"/>
    <w:rsid w:val="00F028C0"/>
    <w:rsid w:val="00F150BF"/>
    <w:rsid w:val="00F17F70"/>
    <w:rsid w:val="00F22DBD"/>
    <w:rsid w:val="00F56070"/>
    <w:rsid w:val="00F81A62"/>
    <w:rsid w:val="00F92EDB"/>
    <w:rsid w:val="00F95DC0"/>
    <w:rsid w:val="00FB12BA"/>
    <w:rsid w:val="00FB6308"/>
    <w:rsid w:val="00FE52D0"/>
    <w:rsid w:val="00FE70F1"/>
    <w:rsid w:val="00FF56D3"/>
    <w:rsid w:val="00FF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3D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true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FE70F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E70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70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70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70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3D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1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FE70F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E70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70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70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70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31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St-435/2017-4</izvorni_sadrzaj>
    <derivirana_varijabla naziv="DomainObject.Oznaka_1">St-435/2017-4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</izvorni_sadrzaj>
    <derivirana_varijabla naziv="DomainObject.Predmet.Broj_1">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rujna 2017.</izvorni_sadrzaj>
    <derivirana_varijabla naziv="DomainObject.Predmet.DatumRjesavanja_1">4.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St-435/2017</izvorni_sadrzaj>
    <derivirana_varijabla naziv="DomainObject.Predmet.OznakaBroj_1">St-435/2017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GOOL jednostavno društvo s ograničenom odgovornošću za ugostiteljstvo i usluge</izvorni_sadrzaj>
    <derivirana_varijabla naziv="DomainObject.Predmet.ProtustrankaFormated_1">  GOOL jednostavno društvo s ograničenom odgovornošću za ugostiteljstvo i usluge</derivirana_varijabla>
  </DomainObject.Predmet.ProtustrankaFormated>
  <DomainObject.Predmet.ProtustrankaFormatedOIB>
    <izvorni_sadrzaj>  GOOL jednostavno društvo s ograničenom odgovornošću za ugostiteljstvo i usluge, OIB 56717861965</izvorni_sadrzaj>
    <derivirana_varijabla naziv="DomainObject.Predmet.ProtustrankaFormatedOIB_1">  GOOL jednostavno društvo s ograničenom odgovornošću za ugostiteljstvo i usluge, OIB 56717861965</derivirana_varijabla>
  </DomainObject.Predmet.ProtustrankaFormatedOIB>
  <DomainObject.Predmet.ProtustrankaFormatedWithAdress>
    <izvorni_sadrzaj> GOOL jednostavno društvo s ograničenom odgovornošću za ugostiteljstvo i usluge, Woodrova Wilsona 95, 31000 Osijek</izvorni_sadrzaj>
    <derivirana_varijabla naziv="DomainObject.Predmet.ProtustrankaFormatedWithAdress_1"> GOOL jednostavno društvo s ograničenom odgovornošću za ugostiteljstvo i usluge, Woodrova Wilsona 95, 31000 Osijek</derivirana_varijabla>
  </DomainObject.Predmet.ProtustrankaFormatedWithAdress>
  <DomainObject.Predmet.ProtustrankaFormatedWithAdressOIB>
    <izvorni_sadrzaj> GOOL jednostavno društvo s ograničenom odgovornošću za ugostiteljstvo i usluge, OIB 56717861965, Woodrova Wilsona 95, 31000 Osijek</izvorni_sadrzaj>
    <derivirana_varijabla naziv="DomainObject.Predmet.ProtustrankaFormatedWithAdressOIB_1"> GOOL jednostavno društvo s ograničenom odgovornošću za ugostiteljstvo i usluge, OIB 56717861965, Woodrova Wilsona 95, 31000 Osijek</derivirana_varijabla>
  </DomainObject.Predmet.ProtustrankaFormatedWithAdressOIB>
  <DomainObject.Predmet.ProtustrankaWithAdress>
    <izvorni_sadrzaj>GOOL jednostavno društvo s ograničenom odgovornošću za ugostiteljstvo i usluge Woodrova Wilsona 95, 31000 Osijek</izvorni_sadrzaj>
    <derivirana_varijabla naziv="DomainObject.Predmet.ProtustrankaWithAdress_1">GOOL jednostavno društvo s ograničenom odgovornošću za ugostiteljstvo i usluge Woodrova Wilsona 95, 31000 Osijek</derivirana_varijabla>
  </DomainObject.Predmet.ProtustrankaWithAdress>
  <DomainObject.Predmet.ProtustrankaWithAdressOIB>
    <izvorni_sadrzaj>GOOL jednostavno društvo s ograničenom odgovornošću za ugostiteljstvo i usluge, OIB 56717861965, Woodrova Wilsona 95, 31000 Osijek</izvorni_sadrzaj>
    <derivirana_varijabla naziv="DomainObject.Predmet.ProtustrankaWithAdressOIB_1">GOOL jednostavno društvo s ograničenom odgovornošću za ugostiteljstvo i usluge, OIB 56717861965, Woodrova Wilsona 95, 31000 Osijek</derivirana_varijabla>
  </DomainObject.Predmet.ProtustrankaWithAdressOIB>
  <DomainObject.Predmet.ProtustrankaNazivFormated>
    <izvorni_sadrzaj>GOOL jednostavno društvo s ograničenom odgovornošću za ugostiteljstvo i usluge</izvorni_sadrzaj>
    <derivirana_varijabla naziv="DomainObject.Predmet.ProtustrankaNazivFormated_1">GOOL jednostavno društvo s ograničenom odgovornošću za ugostiteljstvo i usluge</derivirana_varijabla>
  </DomainObject.Predmet.ProtustrankaNazivFormated>
  <DomainObject.Predmet.ProtustrankaNazivFormatedOIB>
    <izvorni_sadrzaj>GOOL jednostavno društvo s ograničenom odgovornošću za ugostiteljstvo i usluge, OIB 56717861965</izvorni_sadrzaj>
    <derivirana_varijabla naziv="DomainObject.Predmet.ProtustrankaNazivFormatedOIB_1">GOOL jednostavno društvo s ograničenom odgovornošću za ugostiteljstvo i usluge, OIB 56717861965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GOOL jednostavno društvo s ograničenom odgovornošću za ugostiteljstvo i usluge</item>
    </izvorni_sadrzaj>
    <derivirana_varijabla naziv="DomainObject.Predmet.ProtuStrankaListFormated_1">
      <item>GOOL jednostavno društvo s ograničenom odgovornošću za ugostiteljstvo i usluge</item>
    </derivirana_varijabla>
  </DomainObject.Predmet.ProtuStrankaListFormated>
  <DomainObject.Predmet.ProtuStrankaListFormatedOIB>
    <izvorni_sadrzaj>
      <item>GOOL jednostavno društvo s ograničenom odgovornošću za ugostiteljstvo i usluge, OIB 56717861965</item>
    </izvorni_sadrzaj>
    <derivirana_varijabla naziv="DomainObject.Predmet.ProtuStrankaListFormatedOIB_1">
      <item>GOOL jednostavno društvo s ograničenom odgovornošću za ugostiteljstvo i usluge, OIB 56717861965</item>
    </derivirana_varijabla>
  </DomainObject.Predmet.ProtuStrankaListFormatedOIB>
  <DomainObject.Predmet.ProtuStrankaListFormatedWithAdress>
    <izvorni_sadrzaj>
      <item>GOOL jednostavno društvo s ograničenom odgovornošću za ugostiteljstvo i usluge, Woodrova Wilsona 95, 31000 Osijek</item>
    </izvorni_sadrzaj>
    <derivirana_varijabla naziv="DomainObject.Predmet.ProtuStrankaListFormatedWithAdress_1">
      <item>GOOL jednostavno društvo s ograničenom odgovornošću za ugostiteljstvo i usluge, Woodrova Wilsona 95, 31000 Osijek</item>
    </derivirana_varijabla>
  </DomainObject.Predmet.ProtuStrankaListFormatedWithAdress>
  <DomainObject.Predmet.ProtuStrankaListFormatedWithAdressOIB>
    <izvorni_sadrzaj>
      <item>GOOL jednostavno društvo s ograničenom odgovornošću za ugostiteljstvo i usluge, OIB 56717861965, Woodrova Wilsona 95, 31000 Osijek</item>
    </izvorni_sadrzaj>
    <derivirana_varijabla naziv="DomainObject.Predmet.ProtuStrankaListFormatedWithAdressOIB_1">
      <item>GOOL jednostavno društvo s ograničenom odgovornošću za ugostiteljstvo i usluge, OIB 56717861965, Woodrova Wilsona 95, 31000 Osijek</item>
    </derivirana_varijabla>
  </DomainObject.Predmet.ProtuStrankaListFormatedWithAdressOIB>
  <DomainObject.Predmet.ProtuStrankaListNazivFormated>
    <izvorni_sadrzaj>
      <item>GOOL jednostavno društvo s ograničenom odgovornošću za ugostiteljstvo i usluge</item>
    </izvorni_sadrzaj>
    <derivirana_varijabla naziv="DomainObject.Predmet.ProtuStrankaListNazivFormated_1">
      <item>GOOL jednostavno društvo s ograničenom odgovornošću za ugostiteljstvo i usluge</item>
    </derivirana_varijabla>
  </DomainObject.Predmet.ProtuStrankaListNazivFormated>
  <DomainObject.Predmet.ProtuStrankaListNazivFormatedOIB>
    <izvorni_sadrzaj>
      <item>GOOL jednostavno društvo s ograničenom odgovornošću za ugostiteljstvo i usluge, OIB 56717861965</item>
    </izvorni_sadrzaj>
    <derivirana_varijabla naziv="DomainObject.Predmet.ProtuStrankaListNazivFormatedOIB_1">
      <item>GOOL jednostavno društvo s ograničenom odgovornošću za ugostiteljstvo i usluge, OIB 56717861965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>St-435/2017-4</izvorni_sadrzaj>
    <derivirana_varijabla naziv="DomainObject.PoslovniBrojDokumenta_1">St-435/2017-4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GOOL jednostavno društvo s ograničenom odgovornošću za ugostiteljstvo i usluge</izvorni_sadrzaj>
    <derivirana_varijabla naziv="DomainObject.Predmet.ProtustrankaIDrugi_1">GOOL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GOOL jednostavno društvo s ograničenom odgovornošću za ugostiteljstvo i usluge, OIB 56717861965, Woodrova Wilsona 95, 31000 Osijek</izvorni_sadrzaj>
    <derivirana_varijabla naziv="DomainObject.Predmet.ProtustrankaIDrugiAdressOIB_1">GOOL jednostavno društvo s ograničenom odgovornošću za ugostiteljstvo i usluge, OIB 56717861965, Woodrova Wilsona 95,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rujna 2017.</izvorni_sadrzaj>
    <derivirana_varijabla naziv="DomainObject.Predmet.OdlukaRjesenje.DatumDonosenjaOdluke_1">4.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St-435/2017-4</izvorni_sadrzaj>
    <derivirana_varijabla naziv="DomainObject.Predmet.OdlukaRjesenje.Oznaka_1">St-435/2017-4</derivirana_varijabla>
  </DomainObject.Predmet.OdlukaRjesenje.Oznaka>
  <DomainObject.Predmet.SudioniciListNaziv>
    <izvorni_sadrzaj>
      <item>FINA RC OSIJEK</item>
      <item>GOOL jednostavno društvo s ograničenom odgovornošću za ugostiteljstvo i usluge</item>
    </izvorni_sadrzaj>
    <derivirana_varijabla naziv="DomainObject.Predmet.SudioniciListNaziv_1">
      <item>FINA RC OSIJEK</item>
      <item>GOOL jednostavno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GOOL jednostavno društvo s ograničenom odgovornošću za ugostiteljstvo i usluge, OIB 56717861965, Woodrova Wilsona 95,31000 Osijek</item>
    </izvorni_sadrzaj>
    <derivirana_varijabla naziv="DomainObject.Predmet.SudioniciListAdressOIB_1">
      <item>FINA RC OSIJEK, OIB 85821130368</item>
      <item>GOOL jednostavno društvo s ograničenom odgovornošću za ugostiteljstvo i usluge, OIB 56717861965, Woodrova Wilsona 95,31000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56717861965</item>
    </izvorni_sadrzaj>
    <derivirana_varijabla naziv="DomainObject.Predmet.SudioniciListNazivOIB_1">
      <item>, OIB 85821130368</item>
      <item>, OIB 56717861965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7CB923-2600-400D-B2F4-DEA722B46D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393</properties:Words>
  <properties:Characters>1986</properties:Characters>
  <properties:Lines>95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2017-09-04T10:19:00Z</dcterms:created>
  <dc:creator>grgicv</dc:creator>
  <cp:lastModifiedBy>Snježana Markotić Jurić</cp:lastModifiedBy>
  <cp:lastPrinted>2017-09-04T10:20:00Z</cp:lastPrinted>
  <dcterms:modified xmlns:xsi="http://www.w3.org/2001/XMLSchema-instance" xsi:type="dcterms:W3CDTF">2017-09-04T12:11:00Z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St-435/2017-4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