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1bed" w14:paraId="07f1bed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EB06D0">
      <w:pPr>
        <w:ind w:left="5040"/>
        <w:jc w:val="right"/>
        <w:rPr>
          <w:b/>
        </w:rPr>
      </w:pPr>
    </w:p>
    <w:p w:rsidRDefault="0061562F" w:rsidP="0061562F" w:rsidR="0061562F" w:rsidRPr="0061562F">
      <w:pPr>
        <w:ind w:firstLine="360"/>
        <w:jc w:val="right"/>
        <w:rPr>
          <w:b/>
        </w:rPr>
      </w:pPr>
      <w:r w:rsidRPr="0061562F">
        <w:rPr>
          <w:b/>
        </w:rPr>
        <w:t xml:space="preserve">ANA-MARIA KATAVIĆ, Vodice, </w:t>
      </w:r>
    </w:p>
    <w:p w:rsidRDefault="0061562F" w:rsidP="0061562F" w:rsidR="00EB06D0" w:rsidRPr="0061562F">
      <w:pPr>
        <w:ind w:firstLine="360"/>
        <w:jc w:val="right"/>
        <w:rPr>
          <w:b/>
        </w:rPr>
      </w:pPr>
      <w:r w:rsidRPr="0061562F">
        <w:rPr>
          <w:b/>
        </w:rPr>
        <w:t>Grgura Ninskog 29</w:t>
      </w:r>
    </w:p>
    <w:p w:rsidRDefault="0061562F" w:rsidP="0061562F" w:rsidR="0061562F">
      <w:pPr>
        <w:ind w:firstLine="360"/>
        <w:jc w:val="right"/>
      </w:pPr>
    </w:p>
    <w:p w:rsidRDefault="00120463" w:rsidP="000E2300" w:rsidR="00606557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61562F">
        <w:t>6</w:t>
      </w:r>
      <w:r w:rsidR="00EB06D0">
        <w:t>9</w:t>
      </w:r>
      <w:r w:rsidR="00C31F32">
        <w:t>/16-</w:t>
      </w:r>
      <w:r w:rsidR="00EB06D0">
        <w:t>4</w:t>
      </w:r>
      <w:r w:rsidR="001A7D41">
        <w:t xml:space="preserve"> </w:t>
      </w:r>
      <w:r w:rsidRPr="00B0613D">
        <w:t xml:space="preserve">od </w:t>
      </w:r>
      <w:r w:rsidR="00C045C7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61562F">
        <w:t>DEGREES d.o.o., Vodice, Grgura Ninskog 29, OIB:19306328084.</w:t>
      </w:r>
    </w:p>
    <w:p w:rsidRDefault="0061562F" w:rsidP="000E2300" w:rsidR="0061562F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C045C7">
        <w:rPr>
          <w:bCs/>
        </w:rPr>
        <w:t>27. travnja</w:t>
      </w:r>
      <w:r w:rsidR="0064551A" w:rsidRPr="0064551A">
        <w:rPr>
          <w:bCs/>
        </w:rPr>
        <w:t xml:space="preserve"> 2016. u </w:t>
      </w:r>
      <w:r w:rsidR="00C045C7">
        <w:rPr>
          <w:bCs/>
        </w:rPr>
        <w:t>8,20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C045C7">
        <w:rPr>
          <w:bCs/>
        </w:rPr>
        <w:t>27. travnja</w:t>
      </w:r>
      <w:r w:rsidR="0064551A" w:rsidRPr="0064551A">
        <w:rPr>
          <w:bCs/>
        </w:rPr>
        <w:t xml:space="preserve"> 2016. u </w:t>
      </w:r>
      <w:r w:rsidR="00C045C7">
        <w:rPr>
          <w:bCs/>
        </w:rPr>
        <w:t>8,30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C045C7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EB06D0">
      <w:t>3</w:t>
    </w:r>
    <w:r w:rsidR="0061562F">
      <w:t>6</w:t>
    </w:r>
    <w:r w:rsidR="00EB06D0">
      <w:t>9/16-5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1562F"/>
    <w:rsid w:val="00622150"/>
    <w:rsid w:val="0063095A"/>
    <w:rsid w:val="0063552E"/>
    <w:rsid w:val="0064551A"/>
    <w:rsid w:val="00654DAF"/>
    <w:rsid w:val="00657B18"/>
    <w:rsid w:val="00666CD8"/>
    <w:rsid w:val="00690786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556A"/>
    <w:rsid w:val="00BB1A7F"/>
    <w:rsid w:val="00BE7BE4"/>
    <w:rsid w:val="00BF03BC"/>
    <w:rsid w:val="00BF4984"/>
    <w:rsid w:val="00C045C7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0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7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7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7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7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0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7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7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7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7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DEGREES d.o.o. za ugostiteljstvo i turizam</izvorni_sadrzaj>
    <derivirana_varijabla naziv="DomainObject.Predmet.ProtustrankaFormated_1">  DEGREES d.o.o. za ugostiteljstvo i turizam</derivirana_varijabla>
  </DomainObject.Predmet.ProtustrankaFormated>
  <DomainObject.Predmet.ProtustrankaFormatedOIB>
    <izvorni_sadrzaj>  DEGREES d.o.o. za ugostiteljstvo i turizam, OIB 19306328084</izvorni_sadrzaj>
    <derivirana_varijabla naziv="DomainObject.Predmet.ProtustrankaFormatedOIB_1">  DEGREES d.o.o. za ugostiteljstvo i turizam, OIB 19306328084</derivirana_varijabla>
  </DomainObject.Predmet.ProtustrankaFormatedOIB>
  <DomainObject.Predmet.ProtustrankaFormatedWithAdress>
    <izvorni_sadrzaj> DEGREES d.o.o. za ugostiteljstvo i turizam, Grgura Ninskog 29 , 22211 Vodice</izvorni_sadrzaj>
    <derivirana_varijabla naziv="DomainObject.Predmet.ProtustrankaFormatedWithAdress_1"> DEGREES d.o.o. za ugostiteljstvo i turizam, Grgura Ninskog 29 , 22211 Vodice</derivirana_varijabla>
  </DomainObject.Predmet.ProtustrankaFormatedWithAdress>
  <DomainObject.Predmet.ProtustrankaFormatedWithAdressOIB>
    <izvorni_sadrzaj> DEGREES d.o.o. za ugostiteljstvo i turizam, OIB 19306328084, Grgura Ninskog 29 , 22211 Vodice</izvorni_sadrzaj>
    <derivirana_varijabla naziv="DomainObject.Predmet.ProtustrankaFormatedWithAdressOIB_1"> DEGREES d.o.o. za ugostiteljstvo i turizam, OIB 19306328084, Grgura Ninskog 29 , 22211 Vodice</derivirana_varijabla>
  </DomainObject.Predmet.ProtustrankaFormatedWithAdressOIB>
  <DomainObject.Predmet.ProtustrankaWithAdress>
    <izvorni_sadrzaj>DEGREES d.o.o. za ugostiteljstvo i turizam Grgura Ninskog 29 , 22211 Vodice</izvorni_sadrzaj>
    <derivirana_varijabla naziv="DomainObject.Predmet.ProtustrankaWithAdress_1">DEGREES d.o.o. za ugostiteljstvo i turizam Grgura Ninskog 29 , 22211 Vodice</derivirana_varijabla>
  </DomainObject.Predmet.ProtustrankaWithAdress>
  <DomainObject.Predmet.ProtustrankaWithAdressOIB>
    <izvorni_sadrzaj>DEGREES d.o.o. za ugostiteljstvo i turizam, OIB 19306328084, Grgura Ninskog 29 , 22211 Vodice</izvorni_sadrzaj>
    <derivirana_varijabla naziv="DomainObject.Predmet.ProtustrankaWithAdressOIB_1">DEGREES d.o.o. za ugostiteljstvo i turizam, OIB 19306328084, Grgura Ninskog 29 , 22211 Vodice</derivirana_varijabla>
  </DomainObject.Predmet.ProtustrankaWithAdressOIB>
  <DomainObject.Predmet.ProtustrankaNazivFormated>
    <izvorni_sadrzaj>DEGREES d.o.o. za ugostiteljstvo i turizam</izvorni_sadrzaj>
    <derivirana_varijabla naziv="DomainObject.Predmet.ProtustrankaNazivFormated_1">DEGREES d.o.o. za ugostiteljstvo i turizam</derivirana_varijabla>
  </DomainObject.Predmet.ProtustrankaNazivFormated>
  <DomainObject.Predmet.ProtustrankaNazivFormatedOIB>
    <izvorni_sadrzaj>DEGREES d.o.o. za ugostiteljstvo i turizam, OIB 19306328084</izvorni_sadrzaj>
    <derivirana_varijabla naziv="DomainObject.Predmet.ProtustrankaNazivFormatedOIB_1">DEGREES d.o.o. za ugostiteljstvo i turizam, OIB 19306328084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DEGREES d.o.o. za ugostiteljstvo i turizam</item>
    </izvorni_sadrzaj>
    <derivirana_varijabla naziv="DomainObject.Predmet.ProtuStrankaListFormated_1">
      <item>DEGREES d.o.o. za ugostiteljstvo i turizam</item>
    </derivirana_varijabla>
  </DomainObject.Predmet.ProtuStrankaListFormated>
  <DomainObject.Predmet.ProtuStrankaListFormatedOIB>
    <izvorni_sadrzaj>
      <item>DEGREES d.o.o. za ugostiteljstvo i turizam, OIB 19306328084</item>
    </izvorni_sadrzaj>
    <derivirana_varijabla naziv="DomainObject.Predmet.ProtuStrankaListFormatedOIB_1">
      <item>DEGREES d.o.o. za ugostiteljstvo i turizam, OIB 19306328084</item>
    </derivirana_varijabla>
  </DomainObject.Predmet.ProtuStrankaListFormatedOIB>
  <DomainObject.Predmet.ProtuStrankaListFormatedWithAdress>
    <izvorni_sadrzaj>
      <item>DEGREES d.o.o. za ugostiteljstvo i turizam, Grgura Ninskog 29 , 22211 Vodice</item>
    </izvorni_sadrzaj>
    <derivirana_varijabla naziv="DomainObject.Predmet.ProtuStrankaListFormatedWithAdress_1">
      <item>DEGREES d.o.o. za ugostiteljstvo i turizam, Grgura Ninskog 29 , 22211 Vodice</item>
    </derivirana_varijabla>
  </DomainObject.Predmet.ProtuStrankaListFormatedWithAdress>
  <DomainObject.Predmet.ProtuStrankaListFormatedWithAdressOIB>
    <izvorni_sadrzaj>
      <item>DEGREES d.o.o. za ugostiteljstvo i turizam, OIB 19306328084, Grgura Ninskog 29 , 22211 Vodice</item>
    </izvorni_sadrzaj>
    <derivirana_varijabla naziv="DomainObject.Predmet.ProtuStrankaListFormatedWithAdressOIB_1">
      <item>DEGREES d.o.o. za ugostiteljstvo i turizam, OIB 19306328084, Grgura Ninskog 29 , 22211 Vodice</item>
    </derivirana_varijabla>
  </DomainObject.Predmet.ProtuStrankaListFormatedWithAdressOIB>
  <DomainObject.Predmet.ProtuStrankaListNazivFormated>
    <izvorni_sadrzaj>
      <item>DEGREES d.o.o. za ugostiteljstvo i turizam</item>
    </izvorni_sadrzaj>
    <derivirana_varijabla naziv="DomainObject.Predmet.ProtuStrankaListNazivFormated_1">
      <item>DEGREES d.o.o. za ugostiteljstvo i turizam</item>
    </derivirana_varijabla>
  </DomainObject.Predmet.ProtuStrankaListNazivFormated>
  <DomainObject.Predmet.ProtuStrankaListNazivFormatedOIB>
    <izvorni_sadrzaj>
      <item>DEGREES d.o.o. za ugostiteljstvo i turizam, OIB 19306328084</item>
    </izvorni_sadrzaj>
    <derivirana_varijabla naziv="DomainObject.Predmet.ProtuStrankaListNazivFormatedOIB_1">
      <item>DEGREES d.o.o. za ugostiteljstvo i turizam, OIB 19306328084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DEGREES d.o.o. za ugostiteljstvo i turizam</izvorni_sadrzaj>
    <derivirana_varijabla naziv="DomainObject.Predmet.ProtustrankaIDrugi_1">DEGREES d.o.o.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DEGREES d.o.o. za ugostiteljstvo i turizam, OIB 19306328084, Grgura Ninskog 29 , 22211 Vodice</izvorni_sadrzaj>
    <derivirana_varijabla naziv="DomainObject.Predmet.ProtustrankaIDrugiAdressOIB_1">DEGREES d.o.o. za ugostiteljstvo i turizam, OIB 19306328084, Grgura Ninskog 29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DEGREES d.o.o. za ugostiteljstvo i turizam</item>
    </izvorni_sadrzaj>
    <derivirana_varijabla naziv="DomainObject.Predmet.SudioniciListNaziv_1">
      <item>FINA - Podružnica Šibenik</item>
      <item>DEGREES d.o.o.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DEGREES d.o.o. za ugostiteljstvo i turizam, OIB 19306328084, Grgura Ninskog 29 ,22211 Vodice</item>
    </izvorni_sadrzaj>
    <derivirana_varijabla naziv="DomainObject.Predmet.SudioniciListAdressOIB_1">
      <item>FINA - Podružnica Šibenik, OIB 85821130368, Perivoj L. Marune 1,22000 Šibenik</item>
      <item>DEGREES d.o.o. za ugostiteljstvo i turizam, OIB 19306328084, Grgura Ninskog 29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19306328084</item>
    </izvorni_sadrzaj>
    <derivirana_varijabla naziv="DomainObject.Predmet.SudioniciListNazivOIB_1">
      <item>, OIB 85821130368</item>
      <item>, OIB 19306328084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A3727-E52F-4444-A3C2-BFFFF8DB1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796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2016-03-16T13:51:00Z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2016-04-06T11:59:00Z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