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b14e" w14:paraId="1cfb14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403A21">
        <w:rPr>
          <w:lang w:val="hr-HR"/>
        </w:rPr>
        <w:t>338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03A21">
        <w:rPr>
          <w:lang w:val="hr-HR"/>
        </w:rPr>
        <w:t>KALE</w:t>
      </w:r>
      <w:r w:rsidR="00E024B8">
        <w:rPr>
          <w:lang w:val="hr-HR"/>
        </w:rPr>
        <w:t xml:space="preserve"> društvo s ograničenom odgovornošću za </w:t>
      </w:r>
      <w:r w:rsidR="00403A21">
        <w:rPr>
          <w:lang w:val="hr-HR"/>
        </w:rPr>
        <w:t>trgovinu, proizvodnju i usluge, Garešnica, 73. Samostalne bojne 2</w:t>
      </w:r>
      <w:r w:rsidR="00916B3A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403A21">
        <w:rPr>
          <w:lang w:val="hr-HR"/>
        </w:rPr>
        <w:t>010083447</w:t>
      </w:r>
      <w:r w:rsidR="003734FC">
        <w:rPr>
          <w:lang w:val="hr-HR"/>
        </w:rPr>
        <w:t xml:space="preserve">, OIB: </w:t>
      </w:r>
      <w:r w:rsidR="00403A21">
        <w:rPr>
          <w:lang w:val="hr-HR"/>
        </w:rPr>
        <w:t>23394530137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403A21">
        <w:rPr>
          <w:lang w:val="hr-HR"/>
        </w:rPr>
        <w:t>338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024B8">
        <w:rPr>
          <w:lang w:val="hr-HR"/>
        </w:rPr>
        <w:t xml:space="preserve">1. </w:t>
      </w:r>
      <w:r w:rsidR="00403A21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03A21">
        <w:rPr>
          <w:lang w:val="hr-HR"/>
        </w:rPr>
        <w:t xml:space="preserve">75.019,13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03A21">
        <w:rPr>
          <w:lang w:val="hr-HR"/>
        </w:rPr>
        <w:t>Davor Klebar iz Ciglenice, Ciglenica 5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03A21">
        <w:rPr>
          <w:lang w:val="hr-HR"/>
        </w:rPr>
        <w:t>31483235027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03A21">
        <w:rPr>
          <w:lang w:val="hr-HR"/>
        </w:rPr>
        <w:t>5. siječnja</w:t>
      </w:r>
      <w:r w:rsidRPr="000664E3">
        <w:rPr>
          <w:lang w:val="hr-HR"/>
        </w:rPr>
        <w:t xml:space="preserve"> 201</w:t>
      </w:r>
      <w:r w:rsidR="00403A2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403A21" w:rsidP="000664E3" w:rsidR="00894A7D" w:rsidRPr="000664E3">
      <w:pPr>
        <w:rPr>
          <w:lang w:val="hr-HR"/>
        </w:rPr>
      </w:pPr>
      <w:r>
        <w:rPr>
          <w:lang w:val="hr-HR"/>
        </w:rPr>
        <w:t>Bj.5.1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113" w:rsidR="00C91113">
      <w:r>
        <w:separator/>
      </w:r>
    </w:p>
  </w:endnote>
  <w:endnote w:id="0" w:type="continuationSeparator">
    <w:p w:rsidRDefault="00C91113" w:rsidR="00C91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113" w:rsidR="00C91113">
      <w:r>
        <w:separator/>
      </w:r>
    </w:p>
  </w:footnote>
  <w:footnote w:id="0" w:type="continuationSeparator">
    <w:p w:rsidRDefault="00C91113" w:rsidR="00C911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03A21"/>
    <w:rsid w:val="00411530"/>
    <w:rsid w:val="004368C8"/>
    <w:rsid w:val="004D5164"/>
    <w:rsid w:val="004F1D25"/>
    <w:rsid w:val="005A2447"/>
    <w:rsid w:val="005A6A0A"/>
    <w:rsid w:val="005E7F6D"/>
    <w:rsid w:val="00606637"/>
    <w:rsid w:val="00625D69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65172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91113"/>
    <w:rsid w:val="00CB2D3D"/>
    <w:rsid w:val="00D14AEC"/>
    <w:rsid w:val="00D20471"/>
    <w:rsid w:val="00D52F5E"/>
    <w:rsid w:val="00D53FF2"/>
    <w:rsid w:val="00DA5CB7"/>
    <w:rsid w:val="00DC2CE3"/>
    <w:rsid w:val="00DE22C5"/>
    <w:rsid w:val="00E024B8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25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25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 društvo s ograničenom odgovornošću za trgovinu, proizvodnju i usluge, Garešnica</izvorni_sadrzaj>
    <derivirana_varijabla naziv="DomainObject.Predmet.ProtustrankaFormated_1">  KALE društvo s ograničenom odgovornošću za trgovinu, proizvodnju i usluge, Garešnica</derivirana_varijabla>
  </DomainObject.Predmet.ProtustrankaFormated>
  <DomainObject.Predmet.ProtustrankaFormatedOIB>
    <izvorni_sadrzaj>  KALE društvo s ograničenom odgovornošću za trgovinu, proizvodnju i usluge, Garešnica, OIB 23394530137</izvorni_sadrzaj>
    <derivirana_varijabla naziv="DomainObject.Predmet.ProtustrankaFormatedOIB_1">  KALE društvo s ograničenom odgovornošću za trgovinu, proizvodnju i usluge, Garešnica, OIB 23394530137</derivirana_varijabla>
  </DomainObject.Predmet.ProtustrankaFormatedOIB>
  <DomainObject.Predmet.ProtustrankaFormatedWithAdress>
    <izvorni_sadrzaj> KALE društvo s ograničenom odgovornošću za trgovinu, proizvodnju i usluge, Garešnica, 73. Samostalne bojne 2, 43280 Garešnica</izvorni_sadrzaj>
    <derivirana_varijabla naziv="DomainObject.Predmet.ProtustrankaFormatedWithAdress_1"> KALE društvo s ograničenom odgovornošću za trgovinu, proizvodnju i usluge, Garešnica, 73. Samostalne bojne 2, 43280 Garešnica</derivirana_varijabla>
  </DomainObject.Predmet.ProtustrankaFormatedWithAdress>
  <DomainObject.Predmet.ProtustrankaFormatedWithAdressOIB>
    <izvorni_sadrzaj> KALE društvo s ograničenom odgovornošću za trgovinu, proizvodnju i usluge, Garešnica, OIB 23394530137, 73. Samostalne bojne 2, 43280 Garešnica</izvorni_sadrzaj>
    <derivirana_varijabla naziv="DomainObject.Predmet.ProtustrankaFormatedWithAdressOIB_1"> KALE društvo s ograničenom odgovornošću za trgovinu, proizvodnju i usluge, Garešnica, OIB 23394530137, 73. Samostalne bojne 2, 43280 Garešnica</derivirana_varijabla>
  </DomainObject.Predmet.ProtustrankaFormatedWithAdressOIB>
  <DomainObject.Predmet.ProtustrankaWithAdress>
    <izvorni_sadrzaj>KALE društvo s ograničenom odgovornošću za trgovinu, proizvodnju i usluge, Garešnica 73. Samostalne bojne 2, 43280 Garešnica</izvorni_sadrzaj>
    <derivirana_varijabla naziv="DomainObject.Predmet.ProtustrankaWithAdress_1">KALE društvo s ograničenom odgovornošću za trgovinu, proizvodnju i usluge, Garešnica 73. Samostalne bojne 2, 43280 Garešnica</derivirana_varijabla>
  </DomainObject.Predmet.ProtustrankaWithAdress>
  <DomainObject.Predmet.ProtustrankaWithAdressOIB>
    <izvorni_sadrzaj>KALE društvo s ograničenom odgovornošću za trgovinu, proizvodnju i usluge, Garešnica, OIB 23394530137, 73. Samostalne bojne 2, 43280 Garešnica</izvorni_sadrzaj>
    <derivirana_varijabla naziv="DomainObject.Predmet.ProtustrankaWithAdressOIB_1">KALE društvo s ograničenom odgovornošću za trgovinu, proizvodnju i usluge, Garešnica, OIB 23394530137, 73. Samostalne bojne 2, 43280 Garešnica</derivirana_varijabla>
  </DomainObject.Predmet.ProtustrankaWithAdressOIB>
  <DomainObject.Predmet.ProtustrankaNazivFormated>
    <izvorni_sadrzaj>KALE društvo s ograničenom odgovornošću za trgovinu, proizvodnju i usluge, Garešnica</izvorni_sadrzaj>
    <derivirana_varijabla naziv="DomainObject.Predmet.ProtustrankaNazivFormated_1">KALE društvo s ograničenom odgovornošću za trgovinu, proizvodnju i usluge, Garešnica</derivirana_varijabla>
  </DomainObject.Predmet.ProtustrankaNazivFormated>
  <DomainObject.Predmet.ProtustrankaNazivFormatedOIB>
    <izvorni_sadrzaj>KALE društvo s ograničenom odgovornošću za trgovinu, proizvodnju i usluge, Garešnica, OIB 23394530137</izvorni_sadrzaj>
    <derivirana_varijabla naziv="DomainObject.Predmet.ProtustrankaNazivFormatedOIB_1">KALE društvo s ograničenom odgovornošću za trgovinu, proizvodnju i usluge, Garešnica, OIB 23394530137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KALE društvo s ograničenom odgovornošću za trgovinu, proizvodnju i usluge, Garešnica</item>
    </izvorni_sadrzaj>
    <derivirana_varijabla naziv="DomainObject.Predmet.ProtuStrankaListFormated_1">
      <item>KALE društvo s ograničenom odgovornošću za trgovinu, proizvodnju i usluge, Garešnica</item>
    </derivirana_varijabla>
  </DomainObject.Predmet.ProtuStrankaListFormated>
  <DomainObject.Predmet.ProtuStrankaListFormatedOIB>
    <izvorni_sadrzaj>
      <item>KALE društvo s ograničenom odgovornošću za trgovinu, proizvodnju i usluge, Garešnica, OIB 23394530137</item>
    </izvorni_sadrzaj>
    <derivirana_varijabla naziv="DomainObject.Predmet.ProtuStrankaListFormatedOIB_1">
      <item>KALE društvo s ograničenom odgovornošću za trgovinu, proizvodnju i usluge, Garešnica, OIB 23394530137</item>
    </derivirana_varijabla>
  </DomainObject.Predmet.ProtuStrankaListFormatedOIB>
  <DomainObject.Predmet.ProtuStrankaListFormatedWithAdress>
    <izvorni_sadrzaj>
      <item>KALE društvo s ograničenom odgovornošću za trgovinu, proizvodnju i usluge, Garešnica, 73. Samostalne bojne 2, 43280 Garešnica</item>
    </izvorni_sadrzaj>
    <derivirana_varijabla naziv="DomainObject.Predmet.ProtuStrankaListFormatedWithAdress_1">
      <item>KALE društvo s ograničenom odgovornošću za trgovinu, proizvodnju i usluge, Garešnica, 73. Samostalne bojne 2, 43280 Garešnica</item>
    </derivirana_varijabla>
  </DomainObject.Predmet.ProtuStrankaListFormatedWithAdress>
  <DomainObject.Predmet.ProtuStrankaListFormatedWithAdressOIB>
    <izvorni_sadrzaj>
      <item>KALE društvo s ograničenom odgovornošću za trgovinu, proizvodnju i usluge, Garešnica, OIB 23394530137, 73. Samostalne bojne 2, 43280 Garešnica</item>
    </izvorni_sadrzaj>
    <derivirana_varijabla naziv="DomainObject.Predmet.ProtuStrankaListFormatedWithAdressOIB_1">
      <item>KALE društvo s ograničenom odgovornošću za trgovinu, proizvodnju i usluge, Garešnica, OIB 23394530137, 73. Samostalne bojne 2, 43280 Garešnica</item>
    </derivirana_varijabla>
  </DomainObject.Predmet.ProtuStrankaListFormatedWithAdressOIB>
  <DomainObject.Predmet.ProtuStrankaListNazivFormated>
    <izvorni_sadrzaj>
      <item>KALE društvo s ograničenom odgovornošću za trgovinu, proizvodnju i usluge, Garešnica</item>
    </izvorni_sadrzaj>
    <derivirana_varijabla naziv="DomainObject.Predmet.ProtuStrankaListNazivFormated_1">
      <item>KALE društvo s ograničenom odgovornošću za trgovinu, proizvodnju i usluge, Garešnica</item>
    </derivirana_varijabla>
  </DomainObject.Predmet.ProtuStrankaListNazivFormated>
  <DomainObject.Predmet.ProtuStrankaListNazivFormatedOIB>
    <izvorni_sadrzaj>
      <item>KALE društvo s ograničenom odgovornošću za trgovinu, proizvodnju i usluge, Garešnica, OIB 23394530137</item>
    </izvorni_sadrzaj>
    <derivirana_varijabla naziv="DomainObject.Predmet.ProtuStrankaListNazivFormatedOIB_1">
      <item>KALE društvo s ograničenom odgovornošću za trgovinu, proizvodnju i usluge, Garešnica, OIB 23394530137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KALE društvo s ograničenom odgovornošću za trgovinu, proizvodnju i usluge, Garešnica</izvorni_sadrzaj>
    <derivirana_varijabla naziv="DomainObject.Predmet.ProtustrankaIDrugi_1">KALE društvo s ograničenom odgovornošću za trgovinu, proizvodnju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KALE društvo s ograničenom odgovornošću za trgovinu, proizvodnju i usluge, Garešnica, OIB 23394530137, 73. Samostalne bojne 2, 43280 Garešnica</izvorni_sadrzaj>
    <derivirana_varijabla naziv="DomainObject.Predmet.ProtustrankaIDrugiAdressOIB_1">KALE društvo s ograničenom odgovornošću za trgovinu, proizvodnju i usluge, Garešnica, OIB 23394530137, 73. Samostalne bojne 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KALE društvo s ograničenom odgovornošću za trgovinu, proizvodnju i usluge, Garešnica</item>
    </izvorni_sadrzaj>
    <derivirana_varijabla naziv="DomainObject.Predmet.SudioniciListNaziv_1">
      <item>FINA, RC ZAGREB, Podružnica Bjelovar</item>
      <item>KALE društvo s ograničenom odgovornošću za trgovinu, proizvodnju i usluge, Garešnica</item>
    </derivirana_varijabla>
  </DomainObject.Predmet.SudioniciListNaziv>
  <DomainObject.Predmet.SudioniciListAdressOIB>
    <izvorni_sadrzaj>
      <item>FINA, RC ZAGREB, Podružnica Bjelovar, OIB 85821130368, F. Supila 4,43000 Bjelovar</item>
      <item>KALE društvo s ograničenom odgovornošću za trgovinu, proizvodnju i usluge, Garešnica, OIB 23394530137, 73. Samostalne bojne 2,43280 Garešnica</item>
    </izvorni_sadrzaj>
    <derivirana_varijabla naziv="DomainObject.Predmet.SudioniciListAdressOIB_1">
      <item>FINA, RC ZAGREB, Podružnica Bjelovar, OIB 85821130368, F. Supila 4,43000 Bjelovar</item>
      <item>KALE društvo s ograničenom odgovornošću za trgovinu, proizvodnju i usluge, Garešnica, OIB 23394530137, 73. Samostalne bojne 2,43280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23394530137</item>
    </izvorni_sadrzaj>
    <derivirana_varijabla naziv="DomainObject.Predmet.SudioniciListNazivOIB_1">
      <item>, OIB 85821130368</item>
      <item>, OIB 23394530137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1708</properties:Characters>
  <properties:Lines>49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2015-11-10T11:31:00Z</dcterms:created>
  <dc:creator>553y7k3</dc:creator>
  <cp:lastModifiedBy>Željka Vitez</cp:lastModifiedBy>
  <cp:lastPrinted>2016-01-05T06:48:00Z</cp:lastPrinted>
  <dcterms:modified xmlns:xsi="http://www.w3.org/2001/XMLSchema-instance" xsi:type="dcterms:W3CDTF">2016-01-05T07:58:00Z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