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55B6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255B6D">
                    <w:rPr>
                      <w:sz w:val="22"/>
                      <w:szCs w:val="22"/>
                    </w:rPr>
                    <w:t>67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E357CC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44e7e0" w14:paraId="d44e7e0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255B6D" w:rsidP="00E357CC" w:rsidR="00E357CC" w:rsidRPr="00E357CC">
      <w:pPr>
        <w:ind w:firstLine="708"/>
        <w:jc w:val="both"/>
      </w:pPr>
      <w:r>
        <w:t>Trgovački sud u Osijeku, po sudskoj savjetnici Marini Ljubičić Knežević, u stečajnom predmetu povodom zahtjeva Financijske agencije, OIB: 85821130368, RC Osijek, Osijek, L. Jagera 3, za provedbu skraćenog stečajnog postupka nad stečajnim dužnikom RKL j.d.o.o. za ugostiteljstvo, trgovinu i usluge, MBS: 030182305, OIB: 58102885063, Lipovac, Bosutska 34/C, 6. travnja 2018</w:t>
      </w:r>
      <w:r w:rsidR="00E357CC" w:rsidRPr="00E357CC">
        <w:t xml:space="preserve">.                     </w:t>
      </w:r>
    </w:p>
    <w:p w:rsidRDefault="005C36BE" w:rsidP="005C36BE" w:rsidR="005C36BE" w:rsidRPr="005C36BE">
      <w:pPr>
        <w:ind w:firstLine="708"/>
        <w:jc w:val="both"/>
      </w:pPr>
      <w:r w:rsidRPr="005C36BE">
        <w:t xml:space="preserve">.                     </w:t>
      </w:r>
    </w:p>
    <w:p w:rsidRDefault="005C36BE" w:rsidP="005C36BE" w:rsidR="005C36BE" w:rsidRPr="005C36BE">
      <w:pPr>
        <w:jc w:val="both"/>
      </w:pPr>
    </w:p>
    <w:p w:rsidRDefault="005C36BE" w:rsidP="005C36BE" w:rsidR="005C36BE" w:rsidRPr="005C36BE">
      <w:pPr>
        <w:jc w:val="both"/>
      </w:pPr>
    </w:p>
    <w:p w:rsidRDefault="005C36BE" w:rsidP="005C36BE" w:rsidR="005C36BE" w:rsidRPr="005C36BE">
      <w:pPr>
        <w:jc w:val="center"/>
        <w:rPr>
          <w:bCs/>
        </w:rPr>
      </w:pPr>
      <w:r w:rsidRPr="005C36BE">
        <w:rPr>
          <w:bCs/>
        </w:rPr>
        <w:t>r i j e š i o     j e</w:t>
      </w:r>
    </w:p>
    <w:p w:rsidRDefault="005C36BE" w:rsidP="005C36BE" w:rsidR="005C36BE" w:rsidRPr="005C36BE">
      <w:pPr>
        <w:jc w:val="both"/>
        <w:rPr>
          <w:b/>
          <w:bCs/>
        </w:rPr>
      </w:pPr>
    </w:p>
    <w:p w:rsidRDefault="005C36BE" w:rsidP="005C36BE" w:rsidR="005C36BE" w:rsidRPr="005C36BE">
      <w:pPr>
        <w:jc w:val="both"/>
        <w:rPr>
          <w:b/>
          <w:bCs/>
        </w:rPr>
      </w:pPr>
    </w:p>
    <w:p w:rsidRDefault="00255B6D" w:rsidP="00255B6D" w:rsidR="00255B6D" w:rsidRPr="00255B6D">
      <w:pPr>
        <w:numPr>
          <w:ilvl w:val="0"/>
          <w:numId w:val="2"/>
        </w:numPr>
        <w:jc w:val="both"/>
        <w:rPr>
          <w:bCs/>
        </w:rPr>
      </w:pPr>
      <w:r w:rsidRPr="00255B6D">
        <w:rPr>
          <w:bCs/>
        </w:rPr>
        <w:t xml:space="preserve">Otvara se skraćeni stečajni postupak nad stečajnim dužnikom </w:t>
      </w:r>
      <w:r w:rsidRPr="00255B6D">
        <w:t>RKL j.d.o.o. za ugostiteljstvo, trgovinu i usluge, MBS: 030182305, OIB: 58102885063, Lipovac, Bosutska 34/C.</w:t>
      </w:r>
    </w:p>
    <w:p w:rsidRDefault="00255B6D" w:rsidP="00255B6D" w:rsidR="00255B6D" w:rsidRPr="00255B6D">
      <w:pPr>
        <w:ind w:left="1065"/>
        <w:jc w:val="both"/>
        <w:rPr>
          <w:bCs/>
        </w:rPr>
      </w:pPr>
    </w:p>
    <w:p w:rsidRDefault="00255B6D" w:rsidP="00255B6D" w:rsidR="00255B6D" w:rsidRPr="00255B6D">
      <w:pPr>
        <w:numPr>
          <w:ilvl w:val="0"/>
          <w:numId w:val="2"/>
        </w:numPr>
        <w:jc w:val="both"/>
        <w:rPr>
          <w:bCs/>
        </w:rPr>
      </w:pPr>
      <w:r w:rsidRPr="00255B6D">
        <w:t xml:space="preserve">Za stečajnog upravitelja imenuje se Mirjana Viduka Varenina, OIB: 98866841784, Osijek, Dubrovačka 107. </w:t>
      </w:r>
    </w:p>
    <w:p w:rsidRDefault="00255B6D" w:rsidP="00255B6D" w:rsidR="00255B6D" w:rsidRPr="00255B6D">
      <w:pPr>
        <w:jc w:val="both"/>
        <w:rPr>
          <w:bCs/>
        </w:rPr>
      </w:pPr>
    </w:p>
    <w:p w:rsidRDefault="00255B6D" w:rsidP="00255B6D" w:rsidR="00255B6D" w:rsidRPr="00255B6D">
      <w:pPr>
        <w:numPr>
          <w:ilvl w:val="0"/>
          <w:numId w:val="2"/>
        </w:numPr>
        <w:jc w:val="both"/>
        <w:rPr>
          <w:bCs/>
        </w:rPr>
      </w:pPr>
      <w:r w:rsidRPr="00255B6D">
        <w:t>Zaključuje se skraćeni stečajni postupak nad stečajnim dužnikom RKL j.d.o.o. za ugostiteljstvo, trgovinu i usluge, MBS: 030182305, OIB: 58102885063, Lipovac, Bosutska 34/C.</w:t>
      </w:r>
    </w:p>
    <w:p w:rsidRDefault="00255B6D" w:rsidP="00255B6D" w:rsidR="00255B6D" w:rsidRPr="00255B6D">
      <w:pPr>
        <w:jc w:val="both"/>
        <w:rPr>
          <w:bCs/>
        </w:rPr>
      </w:pPr>
    </w:p>
    <w:p w:rsidRDefault="00255B6D" w:rsidP="00255B6D" w:rsidR="00255B6D" w:rsidRPr="00255B6D">
      <w:pPr>
        <w:numPr>
          <w:ilvl w:val="0"/>
          <w:numId w:val="2"/>
        </w:numPr>
        <w:jc w:val="both"/>
        <w:rPr>
          <w:bCs/>
        </w:rPr>
      </w:pPr>
      <w:r w:rsidRPr="00255B6D">
        <w:t>Ovo rješenje objavit će se na mrežnoj stranici e-oglasna ploča sudova i dostaviti registru nadležnom za stečajnog dužnika.</w:t>
      </w:r>
    </w:p>
    <w:p w:rsidRDefault="00255B6D" w:rsidP="00255B6D" w:rsidR="00255B6D" w:rsidRPr="00255B6D">
      <w:pPr>
        <w:ind w:left="360"/>
        <w:jc w:val="both"/>
        <w:rPr>
          <w:bCs/>
        </w:rPr>
      </w:pPr>
      <w:r w:rsidRPr="00255B6D">
        <w:rPr>
          <w:bCs/>
        </w:rPr>
        <w:t xml:space="preserve">      </w:t>
      </w:r>
    </w:p>
    <w:p w:rsidRDefault="00255B6D" w:rsidP="00255B6D" w:rsidR="00255B6D" w:rsidRPr="00255B6D">
      <w:pPr>
        <w:ind w:left="360"/>
        <w:jc w:val="both"/>
        <w:rPr>
          <w:bCs/>
        </w:rPr>
      </w:pPr>
    </w:p>
    <w:p w:rsidRDefault="00255B6D" w:rsidP="00255B6D" w:rsidR="00255B6D" w:rsidRPr="00255B6D">
      <w:pPr>
        <w:ind w:left="360"/>
        <w:jc w:val="center"/>
        <w:rPr>
          <w:bCs/>
        </w:rPr>
      </w:pPr>
      <w:r w:rsidRPr="00255B6D">
        <w:rPr>
          <w:bCs/>
        </w:rPr>
        <w:t>Obrazloženje</w:t>
      </w:r>
    </w:p>
    <w:p w:rsidRDefault="00255B6D" w:rsidP="00255B6D" w:rsidR="00255B6D" w:rsidRPr="00255B6D">
      <w:pPr>
        <w:jc w:val="both"/>
        <w:rPr>
          <w:bCs/>
        </w:rPr>
      </w:pPr>
    </w:p>
    <w:p w:rsidRDefault="00255B6D" w:rsidP="00255B6D" w:rsidR="00255B6D" w:rsidRPr="00255B6D">
      <w:pPr>
        <w:jc w:val="both"/>
        <w:rPr>
          <w:bCs/>
        </w:rPr>
      </w:pPr>
    </w:p>
    <w:p w:rsidRDefault="00255B6D" w:rsidP="00255B6D" w:rsidR="00255B6D" w:rsidRPr="00255B6D">
      <w:pPr>
        <w:ind w:firstLine="360"/>
        <w:jc w:val="both"/>
        <w:rPr>
          <w:bCs/>
        </w:rPr>
      </w:pPr>
      <w:r w:rsidRPr="00255B6D">
        <w:rPr>
          <w:bCs/>
        </w:rPr>
        <w:t xml:space="preserve">Trgovački sud u Osijeku 22. siječnja 2018. zaprimio je zahtjev Financijske agencije, Regionalnog centra Osijek, za provedbu skraćenog stečajnog postupka, Klasa: 110-07/18-01/04, Ur.broj: 04-06-18-304 od 19. siječnja 2018. nad stečajnim dužnikom </w:t>
      </w:r>
      <w:r w:rsidRPr="00255B6D">
        <w:t>RKL j.d.o.o. za ugostiteljstvo, trgovinu i usluge, MBS: 030182305, OIB: 58102885063, Lipovac, Bosutska 34/C.</w:t>
      </w:r>
    </w:p>
    <w:p w:rsidRDefault="00255B6D" w:rsidP="00255B6D" w:rsidR="00255B6D" w:rsidRPr="00255B6D">
      <w:pPr>
        <w:jc w:val="center"/>
        <w:rPr>
          <w:bCs/>
        </w:rPr>
      </w:pPr>
    </w:p>
    <w:p w:rsidRDefault="00255B6D" w:rsidP="00255B6D" w:rsidR="00255B6D" w:rsidRPr="00255B6D">
      <w:pPr>
        <w:ind w:firstLine="708"/>
        <w:jc w:val="both"/>
        <w:rPr>
          <w:bCs/>
        </w:rPr>
      </w:pPr>
    </w:p>
    <w:p w:rsidRDefault="00255B6D" w:rsidP="00255B6D" w:rsidR="00255B6D" w:rsidRPr="00255B6D">
      <w:pPr>
        <w:ind w:firstLine="708"/>
        <w:jc w:val="both"/>
        <w:rPr>
          <w:bCs/>
        </w:rPr>
      </w:pPr>
    </w:p>
    <w:p w:rsidRDefault="00255B6D" w:rsidP="00255B6D" w:rsidR="00255B6D" w:rsidRPr="00255B6D">
      <w:pPr>
        <w:jc w:val="both"/>
      </w:pPr>
    </w:p>
    <w:p w:rsidRDefault="00255B6D" w:rsidP="00255B6D" w:rsidR="00255B6D" w:rsidRPr="00255B6D">
      <w:pPr>
        <w:ind w:firstLine="708"/>
        <w:jc w:val="both"/>
      </w:pPr>
    </w:p>
    <w:p w:rsidRDefault="00255B6D" w:rsidP="00255B6D" w:rsidR="00255B6D" w:rsidRPr="00255B6D">
      <w:pPr>
        <w:ind w:firstLine="708"/>
        <w:jc w:val="both"/>
      </w:pPr>
      <w:r w:rsidRPr="00255B6D">
        <w:t>Odredbom čl. 428. Stečajnog zakona (Narodne novine, broj: 71/15 i 104/17;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55B6D" w:rsidP="00255B6D" w:rsidR="00255B6D" w:rsidRPr="00255B6D">
      <w:pPr>
        <w:jc w:val="both"/>
        <w:rPr>
          <w:bCs/>
        </w:rPr>
      </w:pPr>
    </w:p>
    <w:p w:rsidRDefault="00255B6D" w:rsidP="00255B6D" w:rsidR="00255B6D" w:rsidRPr="00255B6D">
      <w:pPr>
        <w:ind w:firstLine="708"/>
        <w:jc w:val="both"/>
      </w:pPr>
      <w:r w:rsidRPr="00255B6D">
        <w:t>Kako su ispunjene pretpostavke iz citirane odredbe SZ-a, Trgovački sud u Osijeku 24. siječnja 2018. objavio je Oglas na mrežnoj stranici e-oglasna ploča sudova pod poslovnim brojem 19 St-67/2018-3,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55B6D" w:rsidP="00255B6D" w:rsidR="00255B6D" w:rsidRPr="00255B6D">
      <w:pPr>
        <w:ind w:firstLine="360"/>
        <w:jc w:val="both"/>
      </w:pPr>
    </w:p>
    <w:p w:rsidRDefault="00255B6D" w:rsidP="00255B6D" w:rsidR="00255B6D" w:rsidRPr="00255B6D">
      <w:pPr>
        <w:ind w:firstLine="708"/>
        <w:jc w:val="both"/>
      </w:pPr>
      <w:r w:rsidRPr="00255B6D"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55B6D" w:rsidP="00255B6D" w:rsidR="00255B6D" w:rsidRPr="00255B6D">
      <w:pPr>
        <w:ind w:left="360"/>
        <w:jc w:val="both"/>
        <w:rPr>
          <w:bCs/>
        </w:rPr>
      </w:pPr>
    </w:p>
    <w:p w:rsidRDefault="00BC3DE5" w:rsidP="00BC3DE5" w:rsidR="00BC3DE5" w:rsidRPr="00BC3DE5">
      <w:pPr>
        <w:ind w:left="360"/>
        <w:jc w:val="center"/>
      </w:pPr>
      <w:r w:rsidRPr="00BC3DE5">
        <w:t xml:space="preserve">U Osijeku 6. travnja 2018. </w:t>
      </w:r>
    </w:p>
    <w:p w:rsidRDefault="00BC3DE5" w:rsidP="00BC3DE5" w:rsidR="00BC3DE5" w:rsidRPr="00BC3DE5">
      <w:pPr>
        <w:ind w:left="360"/>
        <w:jc w:val="center"/>
      </w:pPr>
    </w:p>
    <w:p w:rsidRDefault="00BC3DE5" w:rsidP="00D96D4D" w:rsidR="00BC3DE5" w:rsidRPr="00D96D4D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Default="00BC3DE5" w:rsidP="008E6DE1" w:rsidR="00BC3DE5" w:rsidRPr="008E6DE1">
      <w:r>
        <w:rPr>
          <w:bCs/>
          <w:lang w:eastAsia="en-US"/>
        </w:rPr>
        <w:t xml:space="preserve"> </w:t>
      </w:r>
      <w:r w:rsidRPr="008E6DE1">
        <w:t xml:space="preserve">      Zapisničar:</w:t>
      </w:r>
      <w:r w:rsidRPr="008E6DE1">
        <w:tab/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Sudska savjetnica</w:t>
      </w:r>
    </w:p>
    <w:p w:rsidRDefault="00BC3DE5" w:rsidP="008E6DE1" w:rsidR="00BC3DE5" w:rsidRPr="008E6DE1">
      <w:pPr>
        <w:rPr>
          <w:b/>
        </w:rPr>
      </w:pPr>
      <w:r w:rsidRPr="008E6DE1">
        <w:t>Snježana Andrijanić</w:t>
      </w:r>
    </w:p>
    <w:p w:rsidRDefault="00BC3DE5" w:rsidP="008E6DE1" w:rsidR="00BC3DE5" w:rsidRPr="008E6DE1">
      <w:pPr>
        <w:jc w:val="both"/>
      </w:pPr>
      <w:r w:rsidRPr="008E6DE1"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         </w:t>
      </w:r>
      <w:r w:rsidRPr="008E6DE1">
        <w:tab/>
        <w:t xml:space="preserve"> </w:t>
      </w:r>
      <w:r w:rsidRPr="008E6DE1">
        <w:rPr>
          <w:bCs/>
          <w:lang w:eastAsia="en-US"/>
        </w:rPr>
        <w:t>Marina Ljubičić Knežević</w:t>
      </w:r>
    </w:p>
    <w:p w:rsidRDefault="00BC3DE5" w:rsidP="00BC3DE5" w:rsidR="00BC3DE5" w:rsidRPr="00BC3DE5">
      <w:pPr>
        <w:ind w:left="6024"/>
      </w:pPr>
      <w:r>
        <w:rPr>
          <w:bCs/>
          <w:lang w:eastAsia="en-US"/>
        </w:rPr>
        <w:t>.</w:t>
      </w:r>
    </w:p>
    <w:p w:rsidRDefault="00BC3DE5" w:rsidP="00BC3DE5" w:rsidR="00BC3DE5" w:rsidRPr="00BC3DE5"/>
    <w:p w:rsidRDefault="00BC3DE5" w:rsidP="00BC3DE5" w:rsidR="00BC3DE5" w:rsidRPr="00BC3DE5">
      <w:r w:rsidRPr="00BC3DE5">
        <w:t>POUKA O PRAVNOM LIJEKU:</w:t>
      </w:r>
    </w:p>
    <w:p w:rsidRDefault="00BC3DE5" w:rsidP="00BC3DE5" w:rsidR="00BC3DE5">
      <w:r w:rsidRPr="00BC3DE5">
        <w:t>Protiv ovog rješenja nezadovoljna stranka može izjaviti žalbu Trgovačkom sudu u Osijeku u roku od 8 dana pismeno u 3 primjerka.</w:t>
      </w:r>
    </w:p>
    <w:p w:rsidRDefault="00E00F3F" w:rsidP="00BC3DE5" w:rsidR="00E00F3F" w:rsidRPr="00BC3DE5"/>
    <w:p w:rsidRDefault="00255B6D" w:rsidP="00255B6D" w:rsidR="00255B6D" w:rsidRPr="00255B6D">
      <w:r w:rsidRPr="00255B6D">
        <w:t>DNA</w:t>
      </w:r>
    </w:p>
    <w:p w:rsidRDefault="00255B6D" w:rsidP="00255B6D" w:rsidR="00255B6D" w:rsidRPr="00255B6D">
      <w:pPr>
        <w:numPr>
          <w:ilvl w:val="0"/>
          <w:numId w:val="1"/>
        </w:numPr>
      </w:pPr>
      <w:r w:rsidRPr="00255B6D">
        <w:t>predlagatelj – FINA, RC Osijek,</w:t>
      </w:r>
    </w:p>
    <w:p w:rsidRDefault="00255B6D" w:rsidP="00255B6D" w:rsidR="00255B6D" w:rsidRPr="00255B6D">
      <w:pPr>
        <w:numPr>
          <w:ilvl w:val="0"/>
          <w:numId w:val="1"/>
        </w:numPr>
      </w:pPr>
      <w:r w:rsidRPr="00255B6D">
        <w:t>stečajni dužnik</w:t>
      </w:r>
    </w:p>
    <w:p w:rsidRDefault="00255B6D" w:rsidP="00255B6D" w:rsidR="00255B6D" w:rsidRPr="00255B6D">
      <w:pPr>
        <w:numPr>
          <w:ilvl w:val="0"/>
          <w:numId w:val="1"/>
        </w:numPr>
      </w:pPr>
      <w:r w:rsidRPr="00255B6D">
        <w:t>stečajni upravitelj</w:t>
      </w:r>
    </w:p>
    <w:p w:rsidRDefault="00255B6D" w:rsidP="00255B6D" w:rsidR="00255B6D" w:rsidRPr="00255B6D">
      <w:pPr>
        <w:numPr>
          <w:ilvl w:val="0"/>
          <w:numId w:val="1"/>
        </w:numPr>
      </w:pPr>
      <w:r w:rsidRPr="00255B6D">
        <w:t>e-oglasna ploča suda</w:t>
      </w:r>
    </w:p>
    <w:p w:rsidRDefault="00255B6D" w:rsidP="00255B6D" w:rsidR="00255B6D" w:rsidRPr="00255B6D">
      <w:pPr>
        <w:numPr>
          <w:ilvl w:val="0"/>
          <w:numId w:val="1"/>
        </w:numPr>
      </w:pPr>
      <w:r w:rsidRPr="00255B6D">
        <w:t>registar– odmah – elektronskim putem</w:t>
      </w:r>
    </w:p>
    <w:p w:rsidRDefault="00255B6D" w:rsidP="00255B6D" w:rsidR="00255B6D" w:rsidRPr="00255B6D">
      <w:pPr>
        <w:numPr>
          <w:ilvl w:val="0"/>
          <w:numId w:val="1"/>
        </w:numPr>
      </w:pPr>
      <w:r w:rsidRPr="00255B6D">
        <w:t xml:space="preserve">riješeno istovremeno otvaranjem i zaključenjem </w:t>
      </w:r>
    </w:p>
    <w:p w:rsidRDefault="00255B6D" w:rsidP="00255B6D" w:rsidR="00255B6D" w:rsidRPr="00255B6D">
      <w:pPr>
        <w:numPr>
          <w:ilvl w:val="0"/>
          <w:numId w:val="1"/>
        </w:numPr>
      </w:pPr>
      <w:r w:rsidRPr="00255B6D">
        <w:t>kal. 27. travnja 2018.</w:t>
      </w:r>
    </w:p>
    <w:p w:rsidRDefault="002A1C1B" w:rsidP="00255B6D" w:rsidR="002A1C1B" w:rsidRPr="002A1C1B">
      <w:pPr>
        <w:rPr>
          <w:lang w:eastAsia="en-US"/>
        </w:rPr>
      </w:pPr>
    </w:p>
    <w:sectPr w:rsidSect="00AD67F8" w:rsidR="002A1C1B" w:rsidRPr="002A1C1B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2ED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255B6D">
      <w:t>67</w:t>
    </w:r>
    <w:r w:rsidR="000E0ADC">
      <w:t>/20</w:t>
    </w:r>
    <w:r w:rsidR="00BA6D37">
      <w:t>18</w:t>
    </w:r>
    <w:r w:rsidR="00504451">
      <w:t>-</w:t>
    </w:r>
    <w:r w:rsidR="00E357C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55B6D"/>
    <w:rsid w:val="002655F0"/>
    <w:rsid w:val="00274EC6"/>
    <w:rsid w:val="002A1C1B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5C36BE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3522"/>
    <w:rsid w:val="00884015"/>
    <w:rsid w:val="008942ED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5733A"/>
    <w:rsid w:val="00B6125C"/>
    <w:rsid w:val="00BA6D37"/>
    <w:rsid w:val="00BC3DE5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00F3F"/>
    <w:rsid w:val="00E30CB6"/>
    <w:rsid w:val="00E357CC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4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2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4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2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RKL j.d.o.o. za ugostiteljstvo, trgovinu i usluge</izvorni_sadrzaj>
    <derivirana_varijabla naziv="DomainObject.Predmet.ProtustrankaFormated_1">  RKL j.d.o.o. za ugostiteljstvo, trgovinu i usluge</derivirana_varijabla>
  </DomainObject.Predmet.ProtustrankaFormated>
  <DomainObject.Predmet.ProtustrankaFormatedOIB>
    <izvorni_sadrzaj>  RKL j.d.o.o. za ugostiteljstvo, trgovinu i usluge, OIB 58102885063</izvorni_sadrzaj>
    <derivirana_varijabla naziv="DomainObject.Predmet.ProtustrankaFormatedOIB_1">  RKL j.d.o.o. za ugostiteljstvo, trgovinu i usluge, OIB 58102885063</derivirana_varijabla>
  </DomainObject.Predmet.ProtustrankaFormatedOIB>
  <DomainObject.Predmet.ProtustrankaFormatedWithAdress>
    <izvorni_sadrzaj> RKL j.d.o.o. za ugostiteljstvo, trgovinu i usluge, Bosutska 34/C, 32245 Lipovac</izvorni_sadrzaj>
    <derivirana_varijabla naziv="DomainObject.Predmet.ProtustrankaFormatedWithAdress_1"> RKL j.d.o.o. za ugostiteljstvo, trgovinu i usluge, Bosutska 34/C, 32245 Lipovac</derivirana_varijabla>
  </DomainObject.Predmet.ProtustrankaFormatedWithAdress>
  <DomainObject.Predmet.ProtustrankaFormatedWithAdressOIB>
    <izvorni_sadrzaj> RKL j.d.o.o. za ugostiteljstvo, trgovinu i usluge, OIB 58102885063, Bosutska 34/C, 32245 Lipovac</izvorni_sadrzaj>
    <derivirana_varijabla naziv="DomainObject.Predmet.ProtustrankaFormatedWithAdressOIB_1"> RKL j.d.o.o. za ugostiteljstvo, trgovinu i usluge, OIB 58102885063, Bosutska 34/C, 32245 Lipovac</derivirana_varijabla>
  </DomainObject.Predmet.ProtustrankaFormatedWithAdressOIB>
  <DomainObject.Predmet.ProtustrankaWithAdress>
    <izvorni_sadrzaj>RKL j.d.o.o. za ugostiteljstvo, trgovinu i usluge Bosutska 34/C, 32245 Lipovac</izvorni_sadrzaj>
    <derivirana_varijabla naziv="DomainObject.Predmet.ProtustrankaWithAdress_1">RKL j.d.o.o. za ugostiteljstvo, trgovinu i usluge Bosutska 34/C, 32245 Lipovac</derivirana_varijabla>
  </DomainObject.Predmet.ProtustrankaWithAdress>
  <DomainObject.Predmet.ProtustrankaWithAdressOIB>
    <izvorni_sadrzaj>RKL j.d.o.o. za ugostiteljstvo, trgovinu i usluge, OIB 58102885063, Bosutska 34/C, 32245 Lipovac</izvorni_sadrzaj>
    <derivirana_varijabla naziv="DomainObject.Predmet.ProtustrankaWithAdressOIB_1">RKL j.d.o.o. za ugostiteljstvo, trgovinu i usluge, OIB 58102885063, Bosutska 34/C, 32245 Lipovac</derivirana_varijabla>
  </DomainObject.Predmet.ProtustrankaWithAdressOIB>
  <DomainObject.Predmet.ProtustrankaNazivFormated>
    <izvorni_sadrzaj>RKL j.d.o.o. za ugostiteljstvo, trgovinu i usluge</izvorni_sadrzaj>
    <derivirana_varijabla naziv="DomainObject.Predmet.ProtustrankaNazivFormated_1">RKL j.d.o.o. za ugostiteljstvo, trgovinu i usluge</derivirana_varijabla>
  </DomainObject.Predmet.ProtustrankaNazivFormated>
  <DomainObject.Predmet.ProtustrankaNazivFormatedOIB>
    <izvorni_sadrzaj>RKL j.d.o.o. za ugostiteljstvo, trgovinu i usluge, OIB 58102885063</izvorni_sadrzaj>
    <derivirana_varijabla naziv="DomainObject.Predmet.ProtustrankaNazivFormatedOIB_1">RKL j.d.o.o. za ugostiteljstvo, trgovinu i usluge, OIB 58102885063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RKL j.d.o.o. za ugostiteljstvo, trgovinu i usluge</item>
    </izvorni_sadrzaj>
    <derivirana_varijabla naziv="DomainObject.Predmet.ProtuStrankaListFormated_1">
      <item>RKL j.d.o.o. za ugostiteljstvo, trgovinu i usluge</item>
    </derivirana_varijabla>
  </DomainObject.Predmet.ProtuStrankaListFormated>
  <DomainObject.Predmet.ProtuStrankaListFormatedOIB>
    <izvorni_sadrzaj>
      <item>RKL j.d.o.o. za ugostiteljstvo, trgovinu i usluge, OIB 58102885063</item>
    </izvorni_sadrzaj>
    <derivirana_varijabla naziv="DomainObject.Predmet.ProtuStrankaListFormatedOIB_1">
      <item>RKL j.d.o.o. za ugostiteljstvo, trgovinu i usluge, OIB 58102885063</item>
    </derivirana_varijabla>
  </DomainObject.Predmet.ProtuStrankaListFormatedOIB>
  <DomainObject.Predmet.ProtuStrankaListFormatedWithAdress>
    <izvorni_sadrzaj>
      <item>RKL j.d.o.o. za ugostiteljstvo, trgovinu i usluge, Bosutska 34/C, 32245 Lipovac</item>
    </izvorni_sadrzaj>
    <derivirana_varijabla naziv="DomainObject.Predmet.ProtuStrankaListFormatedWithAdress_1">
      <item>RKL j.d.o.o. za ugostiteljstvo, trgovinu i usluge, Bosutska 34/C, 32245 Lipovac</item>
    </derivirana_varijabla>
  </DomainObject.Predmet.ProtuStrankaListFormatedWithAdress>
  <DomainObject.Predmet.ProtuStrankaListFormatedWithAdressOIB>
    <izvorni_sadrzaj>
      <item>RKL j.d.o.o. za ugostiteljstvo, trgovinu i usluge, OIB 58102885063, Bosutska 34/C, 32245 Lipovac</item>
    </izvorni_sadrzaj>
    <derivirana_varijabla naziv="DomainObject.Predmet.ProtuStrankaListFormatedWithAdressOIB_1">
      <item>RKL j.d.o.o. za ugostiteljstvo, trgovinu i usluge, OIB 58102885063, Bosutska 34/C, 32245 Lipovac</item>
    </derivirana_varijabla>
  </DomainObject.Predmet.ProtuStrankaListFormatedWithAdressOIB>
  <DomainObject.Predmet.ProtuStrankaListNazivFormated>
    <izvorni_sadrzaj>
      <item>RKL j.d.o.o. za ugostiteljstvo, trgovinu i usluge</item>
    </izvorni_sadrzaj>
    <derivirana_varijabla naziv="DomainObject.Predmet.ProtuStrankaListNazivFormated_1">
      <item>RKL j.d.o.o. za ugostiteljstvo, trgovinu i usluge</item>
    </derivirana_varijabla>
  </DomainObject.Predmet.ProtuStrankaListNazivFormated>
  <DomainObject.Predmet.ProtuStrankaListNazivFormatedOIB>
    <izvorni_sadrzaj>
      <item>RKL j.d.o.o. za ugostiteljstvo, trgovinu i usluge, OIB 58102885063</item>
    </izvorni_sadrzaj>
    <derivirana_varijabla naziv="DomainObject.Predmet.ProtuStrankaListNazivFormatedOIB_1">
      <item>RKL j.d.o.o. za ugostiteljstvo, trgovinu i usluge, OIB 58102885063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RKL j.d.o.o. za ugostiteljstvo, trgovinu i usluge</izvorni_sadrzaj>
    <derivirana_varijabla naziv="DomainObject.Predmet.ProtustrankaIDrugi_1">RKL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RKL j.d.o.o. za ugostiteljstvo, trgovinu i usluge, OIB 58102885063, Bosutska 34/C, 32245 Lipovac</izvorni_sadrzaj>
    <derivirana_varijabla naziv="DomainObject.Predmet.ProtustrankaIDrugiAdressOIB_1">RKL j.d.o.o. za ugostiteljstvo, trgovinu i usluge, OIB 58102885063, Bosutska 34/C, 32245 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RKL j.d.o.o. za ugostiteljstvo, trgovinu i usluge</item>
    </izvorni_sadrzaj>
    <derivirana_varijabla naziv="DomainObject.Predmet.SudioniciListNaziv_1">
      <item>FINA RC OSIJEK</item>
      <item>RKL j.d.o.o. za ugostiteljstvo, trgovinu i usluge</item>
    </derivirana_varijabla>
  </DomainObject.Predmet.SudioniciListNaziv>
  <DomainObject.Predmet.SudioniciListAdressOIB>
    <izvorni_sadrzaj>
      <item>FINA RC OSIJEK, OIB 85821130368</item>
      <item>RKL j.d.o.o. za ugostiteljstvo, trgovinu i usluge, OIB 58102885063, Bosutska 34/C,32245 Lipovac</item>
    </izvorni_sadrzaj>
    <derivirana_varijabla naziv="DomainObject.Predmet.SudioniciListAdressOIB_1">
      <item>FINA RC OSIJEK, OIB 85821130368</item>
      <item>RKL j.d.o.o. za ugostiteljstvo, trgovinu i usluge, OIB 58102885063, Bosutska 34/C,32245 Lipovac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58102885063</item>
    </izvorni_sadrzaj>
    <derivirana_varijabla naziv="DomainObject.Predmet.SudioniciListNazivOIB_1">
      <item>, OIB 85821130368</item>
      <item>, OIB 58102885063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2871</properties:Characters>
  <properties:Lines>93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2018-04-06T10:54:00Z</dcterms:created>
  <dc:creator>Snježana Andrijanić</dc:creator>
  <cp:lastModifiedBy>Snježana Andrijanić</cp:lastModifiedBy>
  <cp:lastPrinted>2018-04-06T10:54:00Z</cp:lastPrinted>
  <dcterms:modified xmlns:xsi="http://www.w3.org/2001/XMLSchema-instance" xsi:type="dcterms:W3CDTF">2018-04-06T10:55:00Z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