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4636" w14:paraId="6e24636" w:rsidRDefault="00060303" w:rsidP="00060303" w:rsidR="00060303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303" w:rsidP="00060303" w:rsidR="00060303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60303" w:rsidP="00060303" w:rsidR="00060303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60303" w:rsidP="00060303" w:rsidR="00060303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60303" w:rsidP="00060303" w:rsidR="00060303"/>
    <w:p w:rsidRDefault="00060303" w:rsidP="00060303" w:rsidR="0006030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60303" w:rsidP="00060303" w:rsidR="0006030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60303" w:rsidP="00060303" w:rsidR="0006030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060303" w:rsidP="00060303" w:rsidR="0006030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60303" w:rsidP="00060303" w:rsidR="00060303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5246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RILAS d. o. o. Labin, Trg Labinskih rudara 2, OIB 30473370073, MBS 130038903, 30</w:t>
      </w:r>
      <w:r w:rsidRPr="00D05CA9">
        <w:rPr>
          <w:rFonts w:cs="Times New Roman" w:eastAsia="Times New Roman"/>
          <w:szCs w:val="24"/>
          <w:lang w:eastAsia="hr-HR"/>
        </w:rPr>
        <w:t>. studenog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060303" w:rsidP="00060303" w:rsidR="0006030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60303" w:rsidP="00060303" w:rsidR="0006030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060303" w:rsidP="00060303" w:rsidR="0006030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60303" w:rsidP="00060303" w:rsidR="00060303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RILAS d. o. o. Labin, Trg Labinskih rudara 2, OIB 30473370073, MBS 130038903.</w:t>
      </w:r>
    </w:p>
    <w:p w:rsidRDefault="00060303" w:rsidP="00060303" w:rsidR="00060303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60303" w:rsidP="00060303" w:rsidR="00060303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060303" w:rsidP="00060303" w:rsidR="0006030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60303" w:rsidP="00060303" w:rsidR="0006030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RILAS d. o. o. Labin.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1419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51.154,54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060303" w:rsidP="00060303" w:rsidR="0006030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60303" w:rsidP="00060303" w:rsidR="0006030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060303" w:rsidP="00060303" w:rsidR="0006030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60303" w:rsidP="00060303" w:rsidR="0006030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060303" w:rsidP="00060303" w:rsidR="00060303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060303" w:rsidP="00060303" w:rsidR="00060303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4177F3">
        <w:rPr>
          <w:rFonts w:cs="Times New Roman" w:eastAsia="Times New Roman"/>
          <w:szCs w:val="24"/>
          <w:lang w:eastAsia="hr-HR"/>
        </w:rPr>
        <w:t>, v. r.</w:t>
      </w:r>
    </w:p>
    <w:p w:rsidRDefault="00060303" w:rsidP="00060303" w:rsidR="00060303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60303" w:rsidP="00060303" w:rsidR="0006030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060303" w:rsidP="00060303" w:rsidR="0006030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060303" w:rsidP="00060303" w:rsidR="0006030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060303" w:rsidP="00060303" w:rsidR="00060303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060303" w:rsidP="00060303" w:rsidR="0006030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060303" w:rsidP="00060303" w:rsidR="00060303" w:rsidRPr="00D05CA9">
      <w:pPr>
        <w:tabs>
          <w:tab w:pos="4116" w:val="left"/>
        </w:tabs>
      </w:pPr>
    </w:p>
    <w:p w:rsidRDefault="00060303" w:rsidP="00060303" w:rsidR="00060303" w:rsidRPr="00D05CA9">
      <w:pPr>
        <w:tabs>
          <w:tab w:pos="4116" w:val="left"/>
        </w:tabs>
      </w:pPr>
    </w:p>
    <w:p w:rsidRDefault="00060303" w:rsidP="00060303" w:rsidR="00060303" w:rsidRPr="00D05CA9">
      <w:pPr>
        <w:tabs>
          <w:tab w:pos="4116" w:val="left"/>
        </w:tabs>
      </w:pPr>
    </w:p>
    <w:p w:rsidRDefault="00060303" w:rsidP="00060303" w:rsidR="00060303" w:rsidRPr="00D05CA9">
      <w:pPr>
        <w:tabs>
          <w:tab w:pos="4116" w:val="left"/>
        </w:tabs>
      </w:pPr>
    </w:p>
    <w:p w:rsidRDefault="00060303" w:rsidP="00060303" w:rsidR="00060303" w:rsidRPr="00D05CA9">
      <w:pPr>
        <w:tabs>
          <w:tab w:pos="4116" w:val="left"/>
        </w:tabs>
      </w:pPr>
    </w:p>
    <w:p w:rsidRDefault="00060303" w:rsidP="00060303" w:rsidR="00060303" w:rsidRPr="00D05CA9">
      <w:pPr>
        <w:tabs>
          <w:tab w:pos="4116" w:val="left"/>
        </w:tabs>
      </w:pPr>
    </w:p>
    <w:p w:rsidRDefault="00060303" w:rsidP="00060303" w:rsidR="00060303" w:rsidRPr="00D05CA9">
      <w:pPr>
        <w:tabs>
          <w:tab w:pos="4116" w:val="left"/>
        </w:tabs>
      </w:pPr>
    </w:p>
    <w:p w:rsidRDefault="00060303" w:rsidP="00060303" w:rsidR="00060303" w:rsidRPr="00D05CA9">
      <w:pPr>
        <w:tabs>
          <w:tab w:pos="4116" w:val="left"/>
        </w:tabs>
      </w:pPr>
    </w:p>
    <w:p w:rsidRDefault="00060303" w:rsidP="00060303" w:rsidR="00060303" w:rsidRPr="00D05CA9">
      <w:pPr>
        <w:tabs>
          <w:tab w:pos="4116" w:val="left"/>
        </w:tabs>
      </w:pPr>
    </w:p>
    <w:p w:rsidRDefault="00060303" w:rsidP="00060303" w:rsidR="00060303" w:rsidRPr="00D05CA9"/>
    <w:p w:rsidRDefault="00060303" w:rsidP="00060303" w:rsidR="00060303" w:rsidRPr="00D05CA9"/>
    <w:p w:rsidRDefault="00060303" w:rsidP="00060303" w:rsidR="00060303" w:rsidRPr="00D05CA9"/>
    <w:p w:rsidRDefault="00060303" w:rsidP="00060303" w:rsidR="00060303" w:rsidRPr="00D05CA9"/>
    <w:p w:rsidRDefault="00060303" w:rsidP="00060303" w:rsidR="00060303" w:rsidRPr="00D05CA9"/>
    <w:p w:rsidRDefault="00060303" w:rsidP="00060303" w:rsidR="00060303" w:rsidRPr="00D05CA9"/>
    <w:p w:rsidRDefault="00060303" w:rsidP="00060303" w:rsidR="00060303" w:rsidRPr="00D05CA9"/>
    <w:p w:rsidRDefault="00060303" w:rsidP="00060303" w:rsidR="00060303" w:rsidRPr="00D05CA9"/>
    <w:p w:rsidRDefault="00060303" w:rsidP="00060303" w:rsidR="00060303" w:rsidRPr="00D05CA9"/>
    <w:p w:rsidRDefault="00060303" w:rsidP="00060303" w:rsidR="00060303" w:rsidRPr="00D05CA9"/>
    <w:p w:rsidRDefault="00060303" w:rsidP="00060303" w:rsidR="00060303" w:rsidRPr="00D05CA9"/>
    <w:p w:rsidRDefault="00060303" w:rsidP="00060303" w:rsidR="00060303" w:rsidRPr="00D05CA9"/>
    <w:p w:rsidRDefault="00060303" w:rsidP="00060303" w:rsidR="00060303" w:rsidRPr="00D05CA9"/>
    <w:p w:rsidRDefault="00060303" w:rsidP="00060303" w:rsidR="00060303" w:rsidRPr="00D05CA9"/>
    <w:p w:rsidRDefault="00060303" w:rsidP="00060303" w:rsidR="00060303" w:rsidRPr="00D05CA9"/>
    <w:p w:rsidRDefault="00060303" w:rsidP="00060303" w:rsidR="00060303"/>
    <w:p w:rsidRDefault="00060303" w:rsidP="00060303" w:rsidR="00060303"/>
    <w:p w:rsidRDefault="00060303" w:rsidP="00060303" w:rsidR="00060303"/>
    <w:p w:rsidRDefault="00060303" w:rsidP="00060303" w:rsidR="00060303"/>
    <w:p w:rsidRDefault="00060303" w:rsidP="00060303" w:rsidR="00060303"/>
    <w:p w:rsidRDefault="00060303" w:rsidP="00060303" w:rsidR="00060303"/>
    <w:p w:rsidRDefault="00060303" w:rsidP="00060303" w:rsidR="00060303"/>
    <w:p w:rsidRDefault="00060303" w:rsidP="00060303" w:rsidR="00060303"/>
    <w:p w:rsidRDefault="00060303" w:rsidP="00060303" w:rsidR="00060303"/>
    <w:p w:rsidRDefault="00060303" w:rsidP="00060303" w:rsidR="00060303"/>
    <w:p w:rsidRDefault="00060303" w:rsidP="00060303" w:rsidR="00060303"/>
    <w:p w:rsidRDefault="00060303" w:rsidP="00060303" w:rsidR="00060303"/>
    <w:p w:rsidRDefault="00060303" w:rsidP="00060303" w:rsidR="00060303"/>
    <w:p w:rsidRDefault="00060303" w:rsidP="00060303" w:rsidR="00060303"/>
    <w:p w:rsidRDefault="00060303" w:rsidP="00060303" w:rsidR="00060303"/>
    <w:p w:rsidRDefault="00060303" w:rsidP="00060303" w:rsidR="00060303"/>
    <w:p w:rsidRDefault="00060303" w:rsidP="00060303" w:rsidR="00060303"/>
    <w:p w:rsidRDefault="00060303" w:rsidP="00060303" w:rsidR="00060303"/>
    <w:p w:rsidRDefault="00060303" w:rsidP="00060303" w:rsidR="00060303"/>
    <w:p w:rsidRDefault="00060303" w:rsidP="00060303" w:rsidR="00060303"/>
    <w:p w:rsidRDefault="00060303" w:rsidP="00060303" w:rsidR="00060303"/>
    <w:p w:rsidRDefault="00060303" w:rsidP="00060303" w:rsidR="00060303"/>
    <w:p w:rsidRDefault="00341159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DEC" w:rsidP="00060303" w:rsidR="00043DEC">
      <w:r>
        <w:separator/>
      </w:r>
    </w:p>
  </w:endnote>
  <w:endnote w:id="0" w:type="continuationSeparator">
    <w:p w:rsidRDefault="00043DEC" w:rsidP="00060303" w:rsidR="00043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DEC" w:rsidP="00060303" w:rsidR="00043DEC">
      <w:r>
        <w:separator/>
      </w:r>
    </w:p>
  </w:footnote>
  <w:footnote w:id="0" w:type="continuationSeparator">
    <w:p w:rsidRDefault="00043DEC" w:rsidP="00060303" w:rsidR="00043D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DEC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341159">
      <w:rPr>
        <w:noProof/>
      </w:rPr>
      <w:t>2</w:t>
    </w:r>
    <w:r>
      <w:fldChar w:fldCharType="end"/>
    </w:r>
    <w:r>
      <w:tab/>
    </w:r>
    <w:r w:rsidRPr="00F65D9B">
      <w:t>11 St-</w:t>
    </w:r>
    <w:r>
      <w:t>42</w:t>
    </w:r>
    <w:r w:rsidR="00060303">
      <w:t>7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DEC" w:rsidP="0021081C" w:rsidR="00A81E97">
    <w:pPr>
      <w:pStyle w:val="Zaglavlje"/>
      <w:jc w:val="right"/>
    </w:pPr>
    <w:r>
      <w:t>11 St-42</w:t>
    </w:r>
    <w:r w:rsidR="00060303">
      <w:t>7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5806"/>
    <w:rsid w:val="00043DEC"/>
    <w:rsid w:val="00060303"/>
    <w:rsid w:val="00341159"/>
    <w:rsid w:val="004177F3"/>
    <w:rsid w:val="009A6044"/>
    <w:rsid w:val="00BF033F"/>
    <w:rsid w:val="00DB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030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03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030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03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030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603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0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411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15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15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15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15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030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03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030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03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030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603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0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411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15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15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15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15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St-427/2015</izvorni_sadrzaj>
    <derivirana_varijabla naziv="DomainObject.Predmet.OznakaBroj_1">St-427/2015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RILAS d.o.o. LABIN</izvorni_sadrzaj>
    <derivirana_varijabla naziv="DomainObject.Predmet.ProtustrankaFormated_1">  RILAS d.o.o. LABIN</derivirana_varijabla>
  </DomainObject.Predmet.ProtustrankaFormated>
  <DomainObject.Predmet.ProtustrankaFormatedOIB>
    <izvorni_sadrzaj>  RILAS d.o.o. LABIN, OIB 30473370073</izvorni_sadrzaj>
    <derivirana_varijabla naziv="DomainObject.Predmet.ProtustrankaFormatedOIB_1">  RILAS d.o.o. LABIN, OIB 30473370073</derivirana_varijabla>
  </DomainObject.Predmet.ProtustrankaFormatedOIB>
  <DomainObject.Predmet.ProtustrankaFormatedWithAdress>
    <izvorni_sadrzaj> RILAS d.o.o. LABIN, Trg Labinskih rudara 2, 52220 Labin</izvorni_sadrzaj>
    <derivirana_varijabla naziv="DomainObject.Predmet.ProtustrankaFormatedWithAdress_1"> RILAS d.o.o. LABIN, Trg Labinskih rudara 2, 52220 Labin</derivirana_varijabla>
  </DomainObject.Predmet.ProtustrankaFormatedWithAdress>
  <DomainObject.Predmet.ProtustrankaFormatedWithAdressOIB>
    <izvorni_sadrzaj> RILAS d.o.o. LABIN, OIB 30473370073, Trg Labinskih rudara 2, 52220 Labin</izvorni_sadrzaj>
    <derivirana_varijabla naziv="DomainObject.Predmet.ProtustrankaFormatedWithAdressOIB_1"> RILAS d.o.o. LABIN, OIB 30473370073, Trg Labinskih rudara 2, 52220 Labin</derivirana_varijabla>
  </DomainObject.Predmet.ProtustrankaFormatedWithAdressOIB>
  <DomainObject.Predmet.ProtustrankaWithAdress>
    <izvorni_sadrzaj>RILAS d.o.o. LABIN Trg Labinskih rudara 2, 52220 Labin</izvorni_sadrzaj>
    <derivirana_varijabla naziv="DomainObject.Predmet.ProtustrankaWithAdress_1">RILAS d.o.o. LABIN Trg Labinskih rudara 2, 52220 Labin</derivirana_varijabla>
  </DomainObject.Predmet.ProtustrankaWithAdress>
  <DomainObject.Predmet.ProtustrankaWithAdressOIB>
    <izvorni_sadrzaj>RILAS d.o.o. LABIN, OIB 30473370073, Trg Labinskih rudara 2, 52220 Labin</izvorni_sadrzaj>
    <derivirana_varijabla naziv="DomainObject.Predmet.ProtustrankaWithAdressOIB_1">RILAS d.o.o. LABIN, OIB 30473370073, Trg Labinskih rudara 2, 52220 Labin</derivirana_varijabla>
  </DomainObject.Predmet.ProtustrankaWithAdressOIB>
  <DomainObject.Predmet.ProtustrankaNazivFormated>
    <izvorni_sadrzaj>RILAS d.o.o. LABIN</izvorni_sadrzaj>
    <derivirana_varijabla naziv="DomainObject.Predmet.ProtustrankaNazivFormated_1">RILAS d.o.o. LABIN</derivirana_varijabla>
  </DomainObject.Predmet.ProtustrankaNazivFormated>
  <DomainObject.Predmet.ProtustrankaNazivFormatedOIB>
    <izvorni_sadrzaj>RILAS d.o.o. LABIN, OIB 30473370073</izvorni_sadrzaj>
    <derivirana_varijabla naziv="DomainObject.Predmet.ProtustrankaNazivFormatedOIB_1">RILAS d.o.o. LABIN, OIB 30473370073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51154.54</izvorni_sadrzaj>
    <derivirana_varijabla naziv="DomainObject.Predmet.TrenutnaVrijednost_1">51154.54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RILAS d.o.o. LABIN</item>
    </izvorni_sadrzaj>
    <derivirana_varijabla naziv="DomainObject.Predmet.ProtuStrankaListFormated_1">
      <item>RILAS d.o.o. LABIN</item>
    </derivirana_varijabla>
  </DomainObject.Predmet.ProtuStrankaListFormated>
  <DomainObject.Predmet.ProtuStrankaListFormatedOIB>
    <izvorni_sadrzaj>
      <item>RILAS d.o.o. LABIN, OIB 30473370073</item>
    </izvorni_sadrzaj>
    <derivirana_varijabla naziv="DomainObject.Predmet.ProtuStrankaListFormatedOIB_1">
      <item>RILAS d.o.o. LABIN, OIB 30473370073</item>
    </derivirana_varijabla>
  </DomainObject.Predmet.ProtuStrankaListFormatedOIB>
  <DomainObject.Predmet.ProtuStrankaListFormatedWithAdress>
    <izvorni_sadrzaj>
      <item>RILAS d.o.o. LABIN, Trg Labinskih rudara 2, 52220 Labin</item>
    </izvorni_sadrzaj>
    <derivirana_varijabla naziv="DomainObject.Predmet.ProtuStrankaListFormatedWithAdress_1">
      <item>RILAS d.o.o. LABIN, Trg Labinskih rudara 2, 52220 Labin</item>
    </derivirana_varijabla>
  </DomainObject.Predmet.ProtuStrankaListFormatedWithAdress>
  <DomainObject.Predmet.ProtuStrankaListFormatedWithAdressOIB>
    <izvorni_sadrzaj>
      <item>RILAS d.o.o. LABIN, OIB 30473370073, Trg Labinskih rudara 2, 52220 Labin</item>
    </izvorni_sadrzaj>
    <derivirana_varijabla naziv="DomainObject.Predmet.ProtuStrankaListFormatedWithAdressOIB_1">
      <item>RILAS d.o.o. LABIN, OIB 30473370073, Trg Labinskih rudara 2, 52220 Labin</item>
    </derivirana_varijabla>
  </DomainObject.Predmet.ProtuStrankaListFormatedWithAdressOIB>
  <DomainObject.Predmet.ProtuStrankaListNazivFormated>
    <izvorni_sadrzaj>
      <item>RILAS d.o.o. LABIN</item>
    </izvorni_sadrzaj>
    <derivirana_varijabla naziv="DomainObject.Predmet.ProtuStrankaListNazivFormated_1">
      <item>RILAS d.o.o. LABIN</item>
    </derivirana_varijabla>
  </DomainObject.Predmet.ProtuStrankaListNazivFormated>
  <DomainObject.Predmet.ProtuStrankaListNazivFormatedOIB>
    <izvorni_sadrzaj>
      <item>RILAS d.o.o. LABIN, OIB 30473370073</item>
    </izvorni_sadrzaj>
    <derivirana_varijabla naziv="DomainObject.Predmet.ProtuStrankaListNazivFormatedOIB_1">
      <item>RILAS d.o.o. LABIN, OIB 30473370073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RILAS d.o.o. LABIN</izvorni_sadrzaj>
    <derivirana_varijabla naziv="DomainObject.Predmet.ProtustrankaIDrugi_1">RILAS d.o.o. LABIN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RILAS d.o.o. LABIN, OIB 30473370073, Trg Labinskih rudara 2, 52220 Labin</izvorni_sadrzaj>
    <derivirana_varijabla naziv="DomainObject.Predmet.ProtustrankaIDrugiAdressOIB_1">RILAS d.o.o. LABIN, OIB 30473370073, Trg Labinskih rudara 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RILAS d.o.o. LABIN</item>
    </izvorni_sadrzaj>
    <derivirana_varijabla naziv="DomainObject.Predmet.SudioniciListNaziv_1">
      <item>FINANCIJSKA AGENCIJA, RC RIJEKA, PODRUŽNICA PULA, PULA</item>
      <item>RILAS d.o.o. LABIN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RILAS d.o.o. LABIN, OIB 30473370073, Trg Labinskih rudara 2,52220 Labin</item>
    </izvorni_sadrzaj>
    <derivirana_varijabla naziv="DomainObject.Predmet.SudioniciListAdressOIB_1">
      <item>FINANCIJSKA AGENCIJA, RC RIJEKA, PODRUŽNICA PULA, PULA, OIB 85821130368, Ulica grada Vukovara 70,Zagreb</item>
      <item>RILAS d.o.o. LABIN, OIB 30473370073, Trg Labinskih rudara 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30473370073</item>
    </izvorni_sadrzaj>
    <derivirana_varijabla naziv="DomainObject.Predmet.SudioniciListNazivOIB_1">
      <item>, OIB 85821130368</item>
      <item>, OIB 30473370073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373</properties:Words>
  <properties:Characters>2006</properties:Characters>
  <properties:Lines>96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2015-11-30T12:58:00Z</dcterms:created>
  <dc:creator>Mihaela Kaligari</dc:creator>
  <dc:description/>
  <cp:keywords/>
  <cp:lastModifiedBy>Lorena Paris Aničić</cp:lastModifiedBy>
  <cp:lastPrinted>2015-11-30T13:00:00Z</cp:lastPrinted>
  <dcterms:modified xmlns:xsi="http://www.w3.org/2001/XMLSchema-instance" xsi:type="dcterms:W3CDTF">2015-12-16T08:50:00Z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