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0e0b" w14:paraId="56f0e0b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66721D">
        <w:rPr>
          <w:b/>
          <w:sz w:val="24"/>
        </w:rPr>
        <w:t>774/2018-9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>, po stečajno</w:t>
      </w:r>
      <w:r w:rsidR="003B219A">
        <w:rPr>
          <w:sz w:val="24"/>
        </w:rPr>
        <w:t>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postupku </w:t>
      </w:r>
      <w:r w:rsidR="00797BCC">
        <w:rPr>
          <w:sz w:val="24"/>
        </w:rPr>
        <w:t>povodom prijedloga dužnika</w:t>
      </w:r>
      <w:r w:rsidR="00514E06">
        <w:rPr>
          <w:sz w:val="24"/>
        </w:rPr>
        <w:t xml:space="preserve"> </w:t>
      </w:r>
      <w:r w:rsidR="0066721D">
        <w:rPr>
          <w:sz w:val="24"/>
        </w:rPr>
        <w:t>WHITE NIGHT j.d.o.o. Zagreb, Iblerov trg 10, OIB 14472435831</w:t>
      </w:r>
      <w:r w:rsidR="007F2778">
        <w:rPr>
          <w:sz w:val="24"/>
        </w:rPr>
        <w:t xml:space="preserve"> </w:t>
      </w:r>
      <w:r w:rsidR="00E30BC9">
        <w:rPr>
          <w:sz w:val="24"/>
        </w:rPr>
        <w:t xml:space="preserve">za otvaranje stečajnog postupka, </w:t>
      </w:r>
      <w:r w:rsidR="0083796E">
        <w:rPr>
          <w:sz w:val="24"/>
        </w:rPr>
        <w:t xml:space="preserve">dana </w:t>
      </w:r>
      <w:r w:rsidR="0066721D">
        <w:rPr>
          <w:sz w:val="24"/>
        </w:rPr>
        <w:t>06. kolovoza</w:t>
      </w:r>
      <w:r w:rsidR="004161D0">
        <w:rPr>
          <w:sz w:val="24"/>
        </w:rPr>
        <w:t xml:space="preserve"> 2018</w:t>
      </w:r>
      <w:r w:rsidR="0060194B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7F2778" w:rsidRPr="007F2778">
        <w:rPr>
          <w:sz w:val="24"/>
        </w:rPr>
        <w:t xml:space="preserve"> </w:t>
      </w:r>
      <w:r w:rsidR="0066721D" w:rsidRPr="0066721D">
        <w:rPr>
          <w:b/>
          <w:sz w:val="24"/>
        </w:rPr>
        <w:t>WHITE NIGHT j.d.o.o. Zagreb, Iblerov trg 10, OIB 14472435831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F46B28">
        <w:rPr>
          <w:b/>
          <w:sz w:val="24"/>
        </w:rPr>
        <w:t>12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797BCC">
        <w:rPr>
          <w:b/>
          <w:sz w:val="24"/>
        </w:rPr>
        <w:t>774</w:t>
      </w:r>
      <w:r w:rsidR="002022EF">
        <w:rPr>
          <w:b/>
          <w:sz w:val="24"/>
        </w:rPr>
        <w:t>-201</w:t>
      </w:r>
      <w:r w:rsidR="00797BCC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4E231B" w:rsidR="00006653">
      <w:pPr>
        <w:jc w:val="center"/>
        <w:rPr>
          <w:sz w:val="24"/>
        </w:rPr>
      </w:pPr>
      <w:r w:rsidRPr="00A86EB2">
        <w:rPr>
          <w:sz w:val="24"/>
        </w:rPr>
        <w:t>Obrazloženje</w:t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797BCC" w:rsidP="0009340D" w:rsidR="00892D4B">
      <w:pPr>
        <w:ind w:firstLine="720"/>
        <w:jc w:val="both"/>
        <w:rPr>
          <w:sz w:val="24"/>
        </w:rPr>
      </w:pPr>
      <w:r>
        <w:rPr>
          <w:sz w:val="24"/>
        </w:rPr>
        <w:t>Dužnik</w:t>
      </w:r>
      <w:r w:rsidR="007F2778" w:rsidRPr="007F2778">
        <w:rPr>
          <w:sz w:val="24"/>
        </w:rPr>
        <w:t xml:space="preserve"> </w:t>
      </w:r>
      <w:r>
        <w:rPr>
          <w:sz w:val="24"/>
        </w:rPr>
        <w:t>WHITE NIGHT j.d.o.o. Zagreb, Iblerov trg 10, OIB 14472435831</w:t>
      </w:r>
      <w:r w:rsidR="007257D0">
        <w:rPr>
          <w:sz w:val="24"/>
        </w:rPr>
        <w:t>,</w:t>
      </w:r>
      <w:r w:rsidR="00516FB0">
        <w:rPr>
          <w:sz w:val="24"/>
        </w:rPr>
        <w:t xml:space="preserve"> </w:t>
      </w:r>
      <w:r>
        <w:rPr>
          <w:sz w:val="24"/>
        </w:rPr>
        <w:t>po zakonskom zastupniku i članu Uprave, podnio je prijedlog za otvaranje stečajnog postupka.</w:t>
      </w:r>
    </w:p>
    <w:p w:rsidRDefault="00797BCC" w:rsidP="0009340D" w:rsidR="00797BCC">
      <w:pPr>
        <w:ind w:firstLine="720"/>
        <w:jc w:val="both"/>
        <w:rPr>
          <w:sz w:val="24"/>
        </w:rPr>
      </w:pPr>
    </w:p>
    <w:p w:rsidRDefault="00797BCC" w:rsidP="00797BCC" w:rsidR="00797BCC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7BCC" w:rsidP="00797BCC" w:rsidR="00797B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797BCC" w:rsidP="00797BCC" w:rsidR="00797BCC">
      <w:pPr>
        <w:jc w:val="both"/>
        <w:rPr>
          <w:sz w:val="24"/>
        </w:rPr>
      </w:pPr>
    </w:p>
    <w:p w:rsidRDefault="00797BCC" w:rsidP="0009340D" w:rsidR="00834773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C23FD0">
        <w:rPr>
          <w:sz w:val="24"/>
        </w:rPr>
        <w:t>dužnik</w:t>
      </w:r>
      <w:r>
        <w:rPr>
          <w:sz w:val="24"/>
        </w:rPr>
        <w:t xml:space="preserve"> navodi da </w:t>
      </w:r>
      <w:r w:rsidR="0065693C">
        <w:rPr>
          <w:sz w:val="24"/>
        </w:rPr>
        <w:t>je nesposoban za plaćanje te da postoji stečajni razlog propisan odredbom čl.  6 st 2 Stečajnog zakona (NN br. 71/15, 104/17).</w:t>
      </w:r>
      <w:r w:rsidR="00834773">
        <w:rPr>
          <w:sz w:val="24"/>
        </w:rPr>
        <w:t xml:space="preserve"> </w:t>
      </w:r>
    </w:p>
    <w:p w:rsidRDefault="00834773" w:rsidP="0009340D" w:rsidR="00834773">
      <w:pPr>
        <w:ind w:firstLine="720"/>
        <w:jc w:val="both"/>
        <w:rPr>
          <w:sz w:val="24"/>
        </w:rPr>
      </w:pPr>
    </w:p>
    <w:p w:rsidRDefault="00834773" w:rsidP="00B31B9F" w:rsidR="00F346E8">
      <w:pPr>
        <w:ind w:firstLine="720"/>
        <w:jc w:val="both"/>
        <w:rPr>
          <w:sz w:val="24"/>
        </w:rPr>
      </w:pPr>
      <w:r>
        <w:rPr>
          <w:sz w:val="24"/>
        </w:rPr>
        <w:t xml:space="preserve">Povodom prijedloga sud je 26. srpnja 2018. održao ročište </w:t>
      </w:r>
      <w:r w:rsidR="004E231B">
        <w:rPr>
          <w:sz w:val="24"/>
        </w:rPr>
        <w:t xml:space="preserve">na kojem je zastupnik po zakonu </w:t>
      </w:r>
      <w:r w:rsidR="003C32E6">
        <w:rPr>
          <w:sz w:val="24"/>
        </w:rPr>
        <w:t xml:space="preserve">Nikola Komšić </w:t>
      </w:r>
      <w:r w:rsidR="004E231B">
        <w:rPr>
          <w:sz w:val="24"/>
        </w:rPr>
        <w:t>predao bilance sa stanjem na dan 31.12.2015. i 31.12.2016. te ovjerovljeni prokazni popis imovine i obveza.</w:t>
      </w:r>
    </w:p>
    <w:p w:rsidRDefault="00F46B28" w:rsidP="00F46B28" w:rsidR="00F46B28">
      <w:pPr>
        <w:ind w:firstLine="720"/>
        <w:jc w:val="right"/>
        <w:rPr>
          <w:sz w:val="24"/>
        </w:rPr>
      </w:pPr>
    </w:p>
    <w:p w:rsidRDefault="0013149B" w:rsidP="00E13A17" w:rsidR="0013149B">
      <w:pPr>
        <w:ind w:firstLine="720"/>
        <w:jc w:val="right"/>
        <w:rPr>
          <w:b/>
          <w:sz w:val="24"/>
        </w:rPr>
      </w:pPr>
    </w:p>
    <w:p w:rsidRDefault="00BE542E" w:rsidP="00960CAF" w:rsidR="00067246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 </w:t>
      </w:r>
      <w:r w:rsidR="004E606C">
        <w:rPr>
          <w:sz w:val="24"/>
        </w:rPr>
        <w:t>Na ročištu</w:t>
      </w:r>
      <w:r w:rsidR="006E1E6F">
        <w:rPr>
          <w:sz w:val="24"/>
        </w:rPr>
        <w:t xml:space="preserve"> </w:t>
      </w:r>
      <w:r w:rsidR="00067246">
        <w:rPr>
          <w:sz w:val="24"/>
        </w:rPr>
        <w:t>je ostao kod prijedloga da se stečaj otvori</w:t>
      </w:r>
      <w:r>
        <w:rPr>
          <w:sz w:val="24"/>
        </w:rPr>
        <w:t xml:space="preserve"> </w:t>
      </w:r>
      <w:r w:rsidR="00800C91">
        <w:rPr>
          <w:sz w:val="24"/>
        </w:rPr>
        <w:t xml:space="preserve">jer je poslovni račun </w:t>
      </w:r>
      <w:r w:rsidR="00E1246C">
        <w:rPr>
          <w:sz w:val="24"/>
        </w:rPr>
        <w:t xml:space="preserve">dužnika </w:t>
      </w:r>
      <w:r w:rsidR="00800C91">
        <w:rPr>
          <w:sz w:val="24"/>
        </w:rPr>
        <w:t xml:space="preserve">dugotrajno blokiran </w:t>
      </w:r>
      <w:r w:rsidR="00067246">
        <w:rPr>
          <w:sz w:val="24"/>
        </w:rPr>
        <w:t xml:space="preserve">u razdoblju duljem od 60 dana </w:t>
      </w:r>
      <w:r w:rsidR="00800C91">
        <w:rPr>
          <w:sz w:val="24"/>
        </w:rPr>
        <w:t>s evide</w:t>
      </w:r>
      <w:r w:rsidR="00E91008">
        <w:rPr>
          <w:sz w:val="24"/>
        </w:rPr>
        <w:t>ntiranim neizmirenim obvezama</w:t>
      </w:r>
      <w:r w:rsidR="00067246">
        <w:rPr>
          <w:sz w:val="24"/>
        </w:rPr>
        <w:t xml:space="preserve"> u iznosu od oko 30.000,00 kn.</w:t>
      </w:r>
    </w:p>
    <w:p w:rsidRDefault="00067246" w:rsidP="00960CAF" w:rsidR="00067246">
      <w:pPr>
        <w:ind w:firstLine="720"/>
        <w:jc w:val="both"/>
        <w:rPr>
          <w:sz w:val="24"/>
        </w:rPr>
      </w:pPr>
    </w:p>
    <w:p w:rsidRDefault="00067246" w:rsidP="00960CAF" w:rsidR="006F09D9">
      <w:pPr>
        <w:ind w:firstLine="720"/>
        <w:jc w:val="both"/>
        <w:rPr>
          <w:sz w:val="24"/>
        </w:rPr>
      </w:pPr>
      <w:r>
        <w:rPr>
          <w:sz w:val="24"/>
        </w:rPr>
        <w:t>U</w:t>
      </w:r>
      <w:r w:rsidR="00800C91">
        <w:rPr>
          <w:sz w:val="24"/>
        </w:rPr>
        <w:t xml:space="preserve"> odnosu na imovinu društva</w:t>
      </w:r>
      <w:r w:rsidR="003C32E6">
        <w:rPr>
          <w:sz w:val="24"/>
        </w:rPr>
        <w:t>,</w:t>
      </w:r>
      <w:r>
        <w:rPr>
          <w:sz w:val="24"/>
        </w:rPr>
        <w:t xml:space="preserve"> naveo je</w:t>
      </w:r>
      <w:r w:rsidR="00800C91">
        <w:rPr>
          <w:sz w:val="24"/>
        </w:rPr>
        <w:t xml:space="preserve"> da dužnik </w:t>
      </w:r>
      <w:r>
        <w:rPr>
          <w:sz w:val="24"/>
        </w:rPr>
        <w:t>nema materijalne imovine koja bi mogla ući u stečajnu masu</w:t>
      </w:r>
      <w:r w:rsidR="00C169A0">
        <w:rPr>
          <w:sz w:val="24"/>
        </w:rPr>
        <w:t xml:space="preserve"> jer se </w:t>
      </w:r>
      <w:r w:rsidR="003C32E6">
        <w:rPr>
          <w:sz w:val="24"/>
        </w:rPr>
        <w:t xml:space="preserve">društvo </w:t>
      </w:r>
      <w:r w:rsidR="00C169A0">
        <w:rPr>
          <w:sz w:val="24"/>
        </w:rPr>
        <w:t>bavi</w:t>
      </w:r>
      <w:r w:rsidR="003C32E6">
        <w:rPr>
          <w:sz w:val="24"/>
        </w:rPr>
        <w:t>l</w:t>
      </w:r>
      <w:r w:rsidR="00C169A0">
        <w:rPr>
          <w:sz w:val="24"/>
        </w:rPr>
        <w:t xml:space="preserve">o </w:t>
      </w:r>
      <w:r w:rsidR="003C32E6">
        <w:rPr>
          <w:sz w:val="24"/>
        </w:rPr>
        <w:t>informatičkom djelatnošću za koju</w:t>
      </w:r>
      <w:r w:rsidR="00C169A0">
        <w:rPr>
          <w:sz w:val="24"/>
        </w:rPr>
        <w:t xml:space="preserve"> su se koristila osobna računala u privatnom vlasništvu</w:t>
      </w:r>
      <w:r w:rsidR="00354663">
        <w:rPr>
          <w:sz w:val="24"/>
        </w:rPr>
        <w:t xml:space="preserve"> koja nisu ušla u temeljni kapital niti imovinu društva, a poslovni prostor bio je u najmu i odvijao se u prostoru </w:t>
      </w:r>
      <w:r w:rsidR="003C32E6">
        <w:rPr>
          <w:sz w:val="24"/>
        </w:rPr>
        <w:t xml:space="preserve">njegove privatne </w:t>
      </w:r>
      <w:r w:rsidR="00354663">
        <w:rPr>
          <w:sz w:val="24"/>
        </w:rPr>
        <w:t>obiteljske kuće.</w:t>
      </w:r>
    </w:p>
    <w:p w:rsidRDefault="00C849E4" w:rsidP="00960CAF" w:rsidR="00C849E4">
      <w:pPr>
        <w:ind w:firstLine="720"/>
        <w:jc w:val="both"/>
        <w:rPr>
          <w:sz w:val="24"/>
        </w:rPr>
      </w:pPr>
    </w:p>
    <w:p w:rsidRDefault="00C849E4" w:rsidP="00C849E4" w:rsidR="00C849E4">
      <w:pPr>
        <w:ind w:firstLine="720"/>
        <w:jc w:val="both"/>
        <w:rPr>
          <w:sz w:val="24"/>
        </w:rPr>
      </w:pPr>
      <w:r>
        <w:rPr>
          <w:sz w:val="24"/>
        </w:rPr>
        <w:t xml:space="preserve">Posebno je obrazložio da motornih vozila i nekretnina dužnik nikada nije imao u vlasništvu, a niti financijskih mogućnosti za njihovu nabavku, </w:t>
      </w:r>
      <w:r w:rsidR="00081F9A">
        <w:rPr>
          <w:sz w:val="24"/>
        </w:rPr>
        <w:t>a bilance su izrađene za 2015. i 2016. jer je tijekom 2017.</w:t>
      </w:r>
      <w:r w:rsidR="00D52368">
        <w:rPr>
          <w:sz w:val="24"/>
        </w:rPr>
        <w:t xml:space="preserve"> djelatnost </w:t>
      </w:r>
      <w:r w:rsidR="00081F9A">
        <w:rPr>
          <w:sz w:val="24"/>
        </w:rPr>
        <w:t>prestala.</w:t>
      </w:r>
    </w:p>
    <w:p w:rsidRDefault="006F09D9" w:rsidP="00960CAF" w:rsidR="006F09D9">
      <w:pPr>
        <w:ind w:firstLine="720"/>
        <w:jc w:val="both"/>
        <w:rPr>
          <w:sz w:val="24"/>
        </w:rPr>
      </w:pPr>
    </w:p>
    <w:p w:rsidRDefault="00811673" w:rsidP="00960CAF" w:rsidR="00811673">
      <w:pPr>
        <w:ind w:firstLine="720"/>
        <w:jc w:val="both"/>
        <w:rPr>
          <w:sz w:val="24"/>
        </w:rPr>
      </w:pPr>
      <w:r>
        <w:rPr>
          <w:sz w:val="24"/>
        </w:rPr>
        <w:t>Podatke o eventualnoj drugoj imovini sud je po službenoj dužnosti pribavio putem zajedničkog informacijskog sustava zemljišnih knjiga "uređena zemlja" te je utvrdio da dužnik nije upisan kao vlasnik nekretnina, a putem podataka dobivenih od</w:t>
      </w:r>
      <w:r w:rsidR="00E422CA">
        <w:rPr>
          <w:sz w:val="24"/>
        </w:rPr>
        <w:t xml:space="preserve"> Centra za vozila Hrvatske d.d.,</w:t>
      </w:r>
      <w:r>
        <w:rPr>
          <w:sz w:val="24"/>
        </w:rPr>
        <w:t xml:space="preserve"> </w:t>
      </w:r>
      <w:r w:rsidR="00741061">
        <w:rPr>
          <w:sz w:val="24"/>
        </w:rPr>
        <w:t>STP</w:t>
      </w:r>
      <w:r w:rsidR="00E422CA">
        <w:rPr>
          <w:sz w:val="24"/>
        </w:rPr>
        <w:t xml:space="preserve"> </w:t>
      </w:r>
      <w:r w:rsidR="00081F9A">
        <w:rPr>
          <w:sz w:val="24"/>
        </w:rPr>
        <w:t>Euro daus d.d. broj: HO61-U-00117-18 od 31.07.2018</w:t>
      </w:r>
      <w:r w:rsidR="00741061">
        <w:rPr>
          <w:sz w:val="24"/>
        </w:rPr>
        <w:t>.</w:t>
      </w:r>
      <w:r w:rsidR="00E422CA">
        <w:rPr>
          <w:sz w:val="24"/>
        </w:rPr>
        <w:t xml:space="preserve">, utvrdio je da </w:t>
      </w:r>
      <w:r w:rsidR="009F519E">
        <w:rPr>
          <w:sz w:val="24"/>
        </w:rPr>
        <w:t>se ne vodi</w:t>
      </w:r>
      <w:r w:rsidR="00E422CA">
        <w:rPr>
          <w:sz w:val="24"/>
        </w:rPr>
        <w:t xml:space="preserve"> niti </w:t>
      </w:r>
      <w:r w:rsidR="009F519E">
        <w:rPr>
          <w:sz w:val="24"/>
        </w:rPr>
        <w:t xml:space="preserve">kao </w:t>
      </w:r>
      <w:r w:rsidR="00E422CA">
        <w:rPr>
          <w:sz w:val="24"/>
        </w:rPr>
        <w:t>vlasnik motornih vozila.</w:t>
      </w:r>
    </w:p>
    <w:p w:rsidRDefault="00AB2BD6" w:rsidP="00960CAF" w:rsidR="00AB2BD6">
      <w:pPr>
        <w:ind w:firstLine="720"/>
        <w:jc w:val="both"/>
        <w:rPr>
          <w:sz w:val="24"/>
        </w:rPr>
      </w:pPr>
    </w:p>
    <w:p w:rsidRDefault="006E1E6F" w:rsidP="006B515F" w:rsidR="00124948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3E18A3">
        <w:rPr>
          <w:sz w:val="24"/>
        </w:rPr>
        <w:t xml:space="preserve">sud je izveo </w:t>
      </w:r>
      <w:r>
        <w:rPr>
          <w:sz w:val="24"/>
        </w:rPr>
        <w:t xml:space="preserve">dokaz uvidom u </w:t>
      </w:r>
      <w:r w:rsidR="00AB1166">
        <w:rPr>
          <w:sz w:val="24"/>
        </w:rPr>
        <w:t>podatke FINE</w:t>
      </w:r>
      <w:r w:rsidR="00DC3DE5">
        <w:rPr>
          <w:sz w:val="24"/>
        </w:rPr>
        <w:t xml:space="preserve"> od</w:t>
      </w:r>
      <w:r w:rsidR="004D2874">
        <w:rPr>
          <w:sz w:val="24"/>
        </w:rPr>
        <w:t xml:space="preserve"> 2</w:t>
      </w:r>
      <w:r w:rsidR="007678A3">
        <w:rPr>
          <w:sz w:val="24"/>
        </w:rPr>
        <w:t xml:space="preserve">6.07.2018. koje je pribavio putem aplikacije e-blokade, </w:t>
      </w:r>
      <w:r w:rsidR="004524B4">
        <w:rPr>
          <w:sz w:val="24"/>
        </w:rPr>
        <w:t xml:space="preserve">bruto </w:t>
      </w:r>
      <w:r w:rsidR="00AB1166">
        <w:rPr>
          <w:sz w:val="24"/>
        </w:rPr>
        <w:t>bilancu</w:t>
      </w:r>
      <w:r w:rsidR="003A5C41">
        <w:rPr>
          <w:sz w:val="24"/>
        </w:rPr>
        <w:t xml:space="preserve"> </w:t>
      </w:r>
      <w:r w:rsidR="00516FB0">
        <w:rPr>
          <w:sz w:val="24"/>
        </w:rPr>
        <w:t xml:space="preserve">sa stanjem na dan </w:t>
      </w:r>
      <w:r w:rsidR="007678A3">
        <w:rPr>
          <w:sz w:val="24"/>
        </w:rPr>
        <w:t>31.12.2015. i 31.12.2016.</w:t>
      </w:r>
      <w:r w:rsidR="0056046F">
        <w:rPr>
          <w:sz w:val="24"/>
        </w:rPr>
        <w:t>,</w:t>
      </w:r>
      <w:r w:rsidR="00061DE6">
        <w:rPr>
          <w:sz w:val="24"/>
        </w:rPr>
        <w:t xml:space="preserve"> </w:t>
      </w:r>
      <w:r>
        <w:rPr>
          <w:sz w:val="24"/>
        </w:rPr>
        <w:t>ovjerovljeni prokazni popis imovine</w:t>
      </w:r>
      <w:r w:rsidR="0056046F">
        <w:rPr>
          <w:sz w:val="24"/>
        </w:rPr>
        <w:t xml:space="preserve">, potvrdu Centra za vozila Hrvatske d.d., STP </w:t>
      </w:r>
      <w:r w:rsidR="007678A3">
        <w:rPr>
          <w:sz w:val="24"/>
        </w:rPr>
        <w:t>Euro daus d.d. broj: HO61-U-00117-18 od 31.07.2018.</w:t>
      </w:r>
    </w:p>
    <w:p w:rsidRDefault="007678A3" w:rsidP="006B515F" w:rsidR="007678A3">
      <w:pPr>
        <w:ind w:firstLine="720"/>
        <w:jc w:val="both"/>
        <w:rPr>
          <w:sz w:val="24"/>
        </w:rPr>
      </w:pPr>
    </w:p>
    <w:p w:rsidRDefault="00735B3C" w:rsidP="006B515F" w:rsidR="00735B3C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</w:t>
      </w:r>
      <w:r w:rsidR="00246196">
        <w:rPr>
          <w:sz w:val="24"/>
        </w:rPr>
        <w:t xml:space="preserve">od </w:t>
      </w:r>
      <w:r w:rsidR="007678A3">
        <w:rPr>
          <w:sz w:val="24"/>
        </w:rPr>
        <w:t>26.07.2018</w:t>
      </w:r>
      <w:r w:rsidR="00246196">
        <w:rPr>
          <w:sz w:val="24"/>
        </w:rPr>
        <w:t xml:space="preserve">. </w:t>
      </w:r>
      <w:r>
        <w:rPr>
          <w:sz w:val="24"/>
        </w:rPr>
        <w:t>proizlazi da dužnik u Očevidniku redoslijeda osnova za plaćanje ima</w:t>
      </w:r>
      <w:r w:rsidR="00213DF2">
        <w:rPr>
          <w:sz w:val="24"/>
        </w:rPr>
        <w:t>o</w:t>
      </w:r>
      <w:r>
        <w:rPr>
          <w:sz w:val="24"/>
        </w:rPr>
        <w:t xml:space="preserve"> evidentirane neizvršene obveze za plaćanja u neprekinutom razdoblju </w:t>
      </w:r>
      <w:r w:rsidR="00B2080B">
        <w:rPr>
          <w:sz w:val="24"/>
        </w:rPr>
        <w:t xml:space="preserve">duljem </w:t>
      </w:r>
      <w:r>
        <w:rPr>
          <w:sz w:val="24"/>
        </w:rPr>
        <w:t xml:space="preserve">od </w:t>
      </w:r>
      <w:r w:rsidR="00461E9F">
        <w:rPr>
          <w:sz w:val="24"/>
        </w:rPr>
        <w:t>60</w:t>
      </w:r>
      <w:r>
        <w:rPr>
          <w:sz w:val="24"/>
        </w:rPr>
        <w:t xml:space="preserve"> dana u iznosu od </w:t>
      </w:r>
      <w:r w:rsidR="007678A3">
        <w:rPr>
          <w:sz w:val="24"/>
        </w:rPr>
        <w:t>30.093,91</w:t>
      </w:r>
      <w:r>
        <w:rPr>
          <w:sz w:val="24"/>
        </w:rPr>
        <w:t xml:space="preserve"> kn, </w:t>
      </w:r>
      <w:r w:rsidR="00461E9F">
        <w:rPr>
          <w:sz w:val="24"/>
        </w:rPr>
        <w:t xml:space="preserve">koje činjenice je priznao zastupnik po zakonu </w:t>
      </w:r>
      <w:r w:rsidR="00355865">
        <w:rPr>
          <w:sz w:val="24"/>
        </w:rPr>
        <w:t>Nikola Komšić</w:t>
      </w:r>
      <w:r w:rsidR="00461E9F">
        <w:rPr>
          <w:sz w:val="24"/>
        </w:rPr>
        <w:t xml:space="preserve">, </w:t>
      </w:r>
      <w:r>
        <w:rPr>
          <w:sz w:val="24"/>
        </w:rPr>
        <w:t>to je nesporno utvrđeno da kod dužnika postoji nesposobnost za plaćanje kao za</w:t>
      </w:r>
      <w:r w:rsidR="00F719C5">
        <w:rPr>
          <w:sz w:val="24"/>
        </w:rPr>
        <w:t>konom propisani stečajni razlog</w:t>
      </w:r>
      <w:r>
        <w:rPr>
          <w:sz w:val="24"/>
        </w:rPr>
        <w:t xml:space="preserve"> predviđen odredbom čl. 6 st 2 SZ-a.</w:t>
      </w:r>
    </w:p>
    <w:p w:rsidRDefault="00F719C5" w:rsidP="006B515F" w:rsidR="00F719C5">
      <w:pPr>
        <w:ind w:firstLine="720"/>
        <w:jc w:val="both"/>
        <w:rPr>
          <w:sz w:val="24"/>
        </w:rPr>
      </w:pP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735B3C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>da ako prije otvaranja stečajnog postupka sud utvrdi da imovina dužnika koja bi ušl</w:t>
      </w:r>
      <w:r w:rsidR="00302F4F">
        <w:rPr>
          <w:sz w:val="24"/>
        </w:rPr>
        <w:t>a u stečajnu masu nije dovoljna</w:t>
      </w:r>
      <w:r w:rsidR="001A5DF2">
        <w:rPr>
          <w:sz w:val="24"/>
        </w:rPr>
        <w:t xml:space="preserve">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790FE5">
        <w:rPr>
          <w:sz w:val="24"/>
        </w:rPr>
        <w:t xml:space="preserve">, </w:t>
      </w:r>
      <w:r w:rsidR="00EE19E3">
        <w:rPr>
          <w:sz w:val="24"/>
        </w:rPr>
        <w:t>rješenjem će pozvati osobe koje imaju pravni interes za provedbom stečajnog postupka da u roku od 15 dana uplate predujam za namirenje troškova prethodnog i otvorenog stečajnog post</w:t>
      </w:r>
      <w:r w:rsidR="00302F4F">
        <w:rPr>
          <w:sz w:val="24"/>
        </w:rPr>
        <w:t xml:space="preserve">upka. Stavkom 2 propisano je da </w:t>
      </w:r>
      <w:r w:rsidR="00EE19E3">
        <w:rPr>
          <w:sz w:val="24"/>
        </w:rPr>
        <w:t>ako zainteresirane osobe ne predujme traženi iznos, sud će donijeti rješenje o otvaranju i zaključenju stečajnog postupka</w:t>
      </w:r>
      <w:r w:rsidR="00790FE5">
        <w:rPr>
          <w:sz w:val="24"/>
        </w:rPr>
        <w:t xml:space="preserve"> te se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>u tom slučaju, postupak neće provesti i na odgovarajući će se</w:t>
      </w:r>
      <w:r w:rsidR="00790FE5">
        <w:rPr>
          <w:sz w:val="24"/>
        </w:rPr>
        <w:t xml:space="preserve"> način</w:t>
      </w:r>
      <w:r w:rsidR="00DE0BBB">
        <w:rPr>
          <w:sz w:val="24"/>
        </w:rPr>
        <w:t xml:space="preserve"> primijeniti odredbe čl. 286-292 ovog Zakona. </w:t>
      </w:r>
    </w:p>
    <w:p w:rsidRDefault="00F46B28" w:rsidP="00F46B28" w:rsidR="00F46B28">
      <w:pPr>
        <w:ind w:firstLine="720"/>
        <w:jc w:val="right"/>
        <w:rPr>
          <w:b/>
          <w:sz w:val="24"/>
        </w:rPr>
      </w:pPr>
    </w:p>
    <w:p w:rsidRDefault="00F73984" w:rsidP="00E13A17" w:rsidR="003A5C41">
      <w:pPr>
        <w:ind w:firstLine="720"/>
        <w:jc w:val="both"/>
        <w:rPr>
          <w:sz w:val="24"/>
        </w:rPr>
      </w:pPr>
      <w:r>
        <w:rPr>
          <w:sz w:val="24"/>
        </w:rPr>
        <w:t xml:space="preserve">S obzirom da </w:t>
      </w:r>
      <w:r w:rsidR="00931508">
        <w:rPr>
          <w:sz w:val="24"/>
        </w:rPr>
        <w:t>je</w:t>
      </w:r>
      <w:r w:rsidR="002D449D">
        <w:rPr>
          <w:sz w:val="24"/>
        </w:rPr>
        <w:t xml:space="preserve"> na temelju iskaza </w:t>
      </w:r>
      <w:r w:rsidR="00B03FB4">
        <w:rPr>
          <w:sz w:val="24"/>
        </w:rPr>
        <w:t>zak.zastup</w:t>
      </w:r>
      <w:r w:rsidR="00757390">
        <w:rPr>
          <w:sz w:val="24"/>
        </w:rPr>
        <w:t>nika</w:t>
      </w:r>
      <w:r w:rsidR="00D2204C">
        <w:rPr>
          <w:sz w:val="24"/>
        </w:rPr>
        <w:t xml:space="preserve"> dužnika, te </w:t>
      </w:r>
      <w:r w:rsidR="0069450C">
        <w:rPr>
          <w:sz w:val="24"/>
        </w:rPr>
        <w:t xml:space="preserve">priložene </w:t>
      </w:r>
      <w:r w:rsidR="00EE3ABC">
        <w:rPr>
          <w:sz w:val="24"/>
        </w:rPr>
        <w:t>bruto bilance s</w:t>
      </w:r>
      <w:r w:rsidR="0069450C">
        <w:rPr>
          <w:sz w:val="24"/>
        </w:rPr>
        <w:t xml:space="preserve">a </w:t>
      </w:r>
      <w:r w:rsidR="00EE3ABC">
        <w:rPr>
          <w:sz w:val="24"/>
        </w:rPr>
        <w:t xml:space="preserve">stanjem na dan </w:t>
      </w:r>
      <w:r w:rsidR="00D13D10">
        <w:rPr>
          <w:sz w:val="24"/>
        </w:rPr>
        <w:t>31.12.2015. i 31.12.2016.</w:t>
      </w:r>
      <w:r w:rsidR="004D4F23">
        <w:rPr>
          <w:sz w:val="24"/>
        </w:rPr>
        <w:t xml:space="preserve"> </w:t>
      </w:r>
      <w:r w:rsidR="00325E30">
        <w:rPr>
          <w:sz w:val="24"/>
        </w:rPr>
        <w:t xml:space="preserve">i podataka o imovini koje je sud pribavio po službenoj dužnosti, </w:t>
      </w:r>
      <w:r w:rsidR="00516FB0">
        <w:rPr>
          <w:sz w:val="24"/>
        </w:rPr>
        <w:t xml:space="preserve">utvrđeno da dužnik </w:t>
      </w:r>
      <w:r w:rsidR="006901C4">
        <w:rPr>
          <w:sz w:val="24"/>
        </w:rPr>
        <w:t>nema</w:t>
      </w:r>
      <w:r w:rsidR="00516FB0">
        <w:rPr>
          <w:sz w:val="24"/>
        </w:rPr>
        <w:t xml:space="preserve"> imovine </w:t>
      </w:r>
      <w:r w:rsidR="006901C4">
        <w:rPr>
          <w:sz w:val="24"/>
        </w:rPr>
        <w:t xml:space="preserve">koja bi mogla ući u stečajnu masu, </w:t>
      </w:r>
      <w:r w:rsidR="00096FA2">
        <w:rPr>
          <w:sz w:val="24"/>
        </w:rPr>
        <w:t>a koje činjenice</w:t>
      </w:r>
      <w:r w:rsidR="00757390">
        <w:rPr>
          <w:sz w:val="24"/>
        </w:rPr>
        <w:t xml:space="preserve"> je zakonski zastupnik potvrdio</w:t>
      </w:r>
      <w:r w:rsidR="003F1B4E">
        <w:rPr>
          <w:sz w:val="24"/>
        </w:rPr>
        <w:t xml:space="preserve"> u priloženom ovjerovljenom prokaznom popisu imovine</w:t>
      </w:r>
      <w:r w:rsidR="00757390">
        <w:rPr>
          <w:sz w:val="24"/>
        </w:rPr>
        <w:t xml:space="preserve"> i svojom izjavom danom pod kaznenom i materijalnom odgovornošću</w:t>
      </w:r>
      <w:r w:rsidR="003F1B4E">
        <w:rPr>
          <w:sz w:val="24"/>
        </w:rPr>
        <w:t xml:space="preserve">, </w:t>
      </w:r>
      <w:r w:rsidR="003A5C41">
        <w:rPr>
          <w:sz w:val="24"/>
        </w:rPr>
        <w:t xml:space="preserve">to sud zaključuje da </w:t>
      </w:r>
      <w:r w:rsidR="00325E30">
        <w:rPr>
          <w:sz w:val="24"/>
        </w:rPr>
        <w:t>nema imovine s kojom bi se mogli pokriti troškovi stečajnog postupka koj</w:t>
      </w:r>
      <w:r w:rsidR="00096FA2">
        <w:rPr>
          <w:sz w:val="24"/>
        </w:rPr>
        <w:t xml:space="preserve">i mogu iznositi minimalno </w:t>
      </w:r>
      <w:r w:rsidR="00F46B28">
        <w:rPr>
          <w:sz w:val="24"/>
        </w:rPr>
        <w:t>12.450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0A154E" w:rsidP="003B6025" w:rsidR="000A154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F4405B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3.000,00 kn za troškove 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6B28">
      <w:pPr>
        <w:jc w:val="both"/>
        <w:rPr>
          <w:sz w:val="24"/>
        </w:rPr>
      </w:pP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91629F">
        <w:rPr>
          <w:sz w:val="24"/>
        </w:rPr>
        <w:t>06. kolovoza</w:t>
      </w:r>
      <w:r w:rsidR="00F4405B">
        <w:rPr>
          <w:sz w:val="24"/>
        </w:rPr>
        <w:t xml:space="preserve"> 2018.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Sect="0013149B" w:rsidR="00006653">
      <w:pgSz w:h="16838" w:w="11906"/>
      <w:pgMar w:gutter="0" w:footer="720" w:header="720" w:left="1417" w:bottom="1134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5F01"/>
    <w:rsid w:val="00006653"/>
    <w:rsid w:val="00021695"/>
    <w:rsid w:val="00022727"/>
    <w:rsid w:val="00023968"/>
    <w:rsid w:val="000305CD"/>
    <w:rsid w:val="00034386"/>
    <w:rsid w:val="0003642B"/>
    <w:rsid w:val="000365D9"/>
    <w:rsid w:val="00051F95"/>
    <w:rsid w:val="00054A23"/>
    <w:rsid w:val="000611D4"/>
    <w:rsid w:val="00061DE6"/>
    <w:rsid w:val="00067246"/>
    <w:rsid w:val="00074044"/>
    <w:rsid w:val="00081F9A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E17F2"/>
    <w:rsid w:val="000E2EF6"/>
    <w:rsid w:val="000E6CA7"/>
    <w:rsid w:val="000F0C2C"/>
    <w:rsid w:val="000F2379"/>
    <w:rsid w:val="000F4176"/>
    <w:rsid w:val="001109DE"/>
    <w:rsid w:val="001115E2"/>
    <w:rsid w:val="001230A5"/>
    <w:rsid w:val="00124948"/>
    <w:rsid w:val="0013149B"/>
    <w:rsid w:val="00133C4F"/>
    <w:rsid w:val="00144857"/>
    <w:rsid w:val="00173F5D"/>
    <w:rsid w:val="001750BA"/>
    <w:rsid w:val="00181B16"/>
    <w:rsid w:val="0018232C"/>
    <w:rsid w:val="001A55AA"/>
    <w:rsid w:val="001A5DF2"/>
    <w:rsid w:val="001B63F1"/>
    <w:rsid w:val="001B7AD7"/>
    <w:rsid w:val="001C206D"/>
    <w:rsid w:val="001C4AE2"/>
    <w:rsid w:val="001C4F30"/>
    <w:rsid w:val="001E09A4"/>
    <w:rsid w:val="001E23F7"/>
    <w:rsid w:val="001E348D"/>
    <w:rsid w:val="001F1FBC"/>
    <w:rsid w:val="002022EF"/>
    <w:rsid w:val="00203436"/>
    <w:rsid w:val="00213DF2"/>
    <w:rsid w:val="0022682A"/>
    <w:rsid w:val="00231CCD"/>
    <w:rsid w:val="00236E23"/>
    <w:rsid w:val="00245CDF"/>
    <w:rsid w:val="00245F7C"/>
    <w:rsid w:val="00246196"/>
    <w:rsid w:val="00247163"/>
    <w:rsid w:val="00252EAA"/>
    <w:rsid w:val="00265332"/>
    <w:rsid w:val="00273F2E"/>
    <w:rsid w:val="002A129D"/>
    <w:rsid w:val="002B196A"/>
    <w:rsid w:val="002D449D"/>
    <w:rsid w:val="002E14D9"/>
    <w:rsid w:val="002E4E00"/>
    <w:rsid w:val="002F5E6D"/>
    <w:rsid w:val="00302F4F"/>
    <w:rsid w:val="00321893"/>
    <w:rsid w:val="00325E30"/>
    <w:rsid w:val="00327FDB"/>
    <w:rsid w:val="003329AE"/>
    <w:rsid w:val="00335128"/>
    <w:rsid w:val="00336E44"/>
    <w:rsid w:val="00345B4A"/>
    <w:rsid w:val="003540FC"/>
    <w:rsid w:val="00354663"/>
    <w:rsid w:val="00355865"/>
    <w:rsid w:val="0035790F"/>
    <w:rsid w:val="00361B32"/>
    <w:rsid w:val="00366FA7"/>
    <w:rsid w:val="003701DF"/>
    <w:rsid w:val="0037201D"/>
    <w:rsid w:val="00373D11"/>
    <w:rsid w:val="003776D8"/>
    <w:rsid w:val="0038293C"/>
    <w:rsid w:val="0038355E"/>
    <w:rsid w:val="003A5C41"/>
    <w:rsid w:val="003B219A"/>
    <w:rsid w:val="003B41D5"/>
    <w:rsid w:val="003B6025"/>
    <w:rsid w:val="003B79DC"/>
    <w:rsid w:val="003C12B7"/>
    <w:rsid w:val="003C32E6"/>
    <w:rsid w:val="003D3537"/>
    <w:rsid w:val="003D781D"/>
    <w:rsid w:val="003E18A3"/>
    <w:rsid w:val="003F1B4E"/>
    <w:rsid w:val="003F5026"/>
    <w:rsid w:val="00414683"/>
    <w:rsid w:val="004161D0"/>
    <w:rsid w:val="00430DDD"/>
    <w:rsid w:val="00431677"/>
    <w:rsid w:val="0044123C"/>
    <w:rsid w:val="00441B46"/>
    <w:rsid w:val="004434C7"/>
    <w:rsid w:val="004524B4"/>
    <w:rsid w:val="00452957"/>
    <w:rsid w:val="00461C63"/>
    <w:rsid w:val="00461E9F"/>
    <w:rsid w:val="0048240A"/>
    <w:rsid w:val="0049464F"/>
    <w:rsid w:val="0049735F"/>
    <w:rsid w:val="00497E0E"/>
    <w:rsid w:val="004B5398"/>
    <w:rsid w:val="004D2874"/>
    <w:rsid w:val="004D29A5"/>
    <w:rsid w:val="004D30A4"/>
    <w:rsid w:val="004D4F23"/>
    <w:rsid w:val="004D62E7"/>
    <w:rsid w:val="004D7187"/>
    <w:rsid w:val="004E231B"/>
    <w:rsid w:val="004E606C"/>
    <w:rsid w:val="004F336E"/>
    <w:rsid w:val="005012AB"/>
    <w:rsid w:val="00501569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6046F"/>
    <w:rsid w:val="00560B75"/>
    <w:rsid w:val="00571D8F"/>
    <w:rsid w:val="00573879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13FB7"/>
    <w:rsid w:val="00614E92"/>
    <w:rsid w:val="00616371"/>
    <w:rsid w:val="006237D0"/>
    <w:rsid w:val="0063458B"/>
    <w:rsid w:val="006459BC"/>
    <w:rsid w:val="00645E54"/>
    <w:rsid w:val="0065693C"/>
    <w:rsid w:val="00660BC1"/>
    <w:rsid w:val="006634A2"/>
    <w:rsid w:val="0066721D"/>
    <w:rsid w:val="00676286"/>
    <w:rsid w:val="006901C4"/>
    <w:rsid w:val="00691B37"/>
    <w:rsid w:val="00694319"/>
    <w:rsid w:val="0069450C"/>
    <w:rsid w:val="006A5744"/>
    <w:rsid w:val="006B515F"/>
    <w:rsid w:val="006C20F2"/>
    <w:rsid w:val="006D6AA3"/>
    <w:rsid w:val="006D728C"/>
    <w:rsid w:val="006E078B"/>
    <w:rsid w:val="006E1E6F"/>
    <w:rsid w:val="006E6A03"/>
    <w:rsid w:val="006F09D9"/>
    <w:rsid w:val="007078AA"/>
    <w:rsid w:val="00716263"/>
    <w:rsid w:val="0071750E"/>
    <w:rsid w:val="00722614"/>
    <w:rsid w:val="007257D0"/>
    <w:rsid w:val="00735B3C"/>
    <w:rsid w:val="00741061"/>
    <w:rsid w:val="007412C6"/>
    <w:rsid w:val="00752CE5"/>
    <w:rsid w:val="00757390"/>
    <w:rsid w:val="00761D28"/>
    <w:rsid w:val="007678A3"/>
    <w:rsid w:val="00776ECB"/>
    <w:rsid w:val="00786666"/>
    <w:rsid w:val="007875F3"/>
    <w:rsid w:val="00790FE5"/>
    <w:rsid w:val="00797BCC"/>
    <w:rsid w:val="007A5164"/>
    <w:rsid w:val="007A632E"/>
    <w:rsid w:val="007A7172"/>
    <w:rsid w:val="007B53AB"/>
    <w:rsid w:val="007C622E"/>
    <w:rsid w:val="007D3E14"/>
    <w:rsid w:val="007E0AA5"/>
    <w:rsid w:val="007E473A"/>
    <w:rsid w:val="007E79CF"/>
    <w:rsid w:val="007F114F"/>
    <w:rsid w:val="007F2778"/>
    <w:rsid w:val="007F42E6"/>
    <w:rsid w:val="008002DE"/>
    <w:rsid w:val="00800C91"/>
    <w:rsid w:val="00811673"/>
    <w:rsid w:val="008123B2"/>
    <w:rsid w:val="008201BD"/>
    <w:rsid w:val="00820EC4"/>
    <w:rsid w:val="008320D9"/>
    <w:rsid w:val="00834773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A7ED4"/>
    <w:rsid w:val="008B0313"/>
    <w:rsid w:val="008B2204"/>
    <w:rsid w:val="008B3F54"/>
    <w:rsid w:val="008E5007"/>
    <w:rsid w:val="008E73E3"/>
    <w:rsid w:val="008F7B2C"/>
    <w:rsid w:val="00906CDA"/>
    <w:rsid w:val="0091629F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C00DC"/>
    <w:rsid w:val="009C5B0C"/>
    <w:rsid w:val="009D7603"/>
    <w:rsid w:val="009E230B"/>
    <w:rsid w:val="009F088E"/>
    <w:rsid w:val="009F2A28"/>
    <w:rsid w:val="009F519E"/>
    <w:rsid w:val="00A027FA"/>
    <w:rsid w:val="00A262BF"/>
    <w:rsid w:val="00A60490"/>
    <w:rsid w:val="00A65DBA"/>
    <w:rsid w:val="00A756D1"/>
    <w:rsid w:val="00A80A6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E7213"/>
    <w:rsid w:val="00AF0F58"/>
    <w:rsid w:val="00AF4777"/>
    <w:rsid w:val="00B00A45"/>
    <w:rsid w:val="00B01911"/>
    <w:rsid w:val="00B01D0B"/>
    <w:rsid w:val="00B03FB4"/>
    <w:rsid w:val="00B06421"/>
    <w:rsid w:val="00B1536C"/>
    <w:rsid w:val="00B17CBC"/>
    <w:rsid w:val="00B2080B"/>
    <w:rsid w:val="00B319D8"/>
    <w:rsid w:val="00B31B9F"/>
    <w:rsid w:val="00B3344C"/>
    <w:rsid w:val="00B35638"/>
    <w:rsid w:val="00B5365D"/>
    <w:rsid w:val="00B74D3D"/>
    <w:rsid w:val="00B77358"/>
    <w:rsid w:val="00B80E2E"/>
    <w:rsid w:val="00B87528"/>
    <w:rsid w:val="00BB435E"/>
    <w:rsid w:val="00BC744F"/>
    <w:rsid w:val="00BD724E"/>
    <w:rsid w:val="00BE45BF"/>
    <w:rsid w:val="00BE542E"/>
    <w:rsid w:val="00BE5B5B"/>
    <w:rsid w:val="00BF4AF5"/>
    <w:rsid w:val="00C05D64"/>
    <w:rsid w:val="00C10E51"/>
    <w:rsid w:val="00C169A0"/>
    <w:rsid w:val="00C23FD0"/>
    <w:rsid w:val="00C24B58"/>
    <w:rsid w:val="00C37C03"/>
    <w:rsid w:val="00C433A8"/>
    <w:rsid w:val="00C43765"/>
    <w:rsid w:val="00C55EAC"/>
    <w:rsid w:val="00C562BD"/>
    <w:rsid w:val="00C7319C"/>
    <w:rsid w:val="00C756D3"/>
    <w:rsid w:val="00C849E4"/>
    <w:rsid w:val="00C85881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13D10"/>
    <w:rsid w:val="00D2204C"/>
    <w:rsid w:val="00D265FD"/>
    <w:rsid w:val="00D27848"/>
    <w:rsid w:val="00D30FA1"/>
    <w:rsid w:val="00D32CE1"/>
    <w:rsid w:val="00D376BB"/>
    <w:rsid w:val="00D41D78"/>
    <w:rsid w:val="00D52368"/>
    <w:rsid w:val="00D6036F"/>
    <w:rsid w:val="00D6742D"/>
    <w:rsid w:val="00D700E1"/>
    <w:rsid w:val="00D73A7C"/>
    <w:rsid w:val="00D916C6"/>
    <w:rsid w:val="00D94EDB"/>
    <w:rsid w:val="00DA1A33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D6372"/>
    <w:rsid w:val="00DE0BBB"/>
    <w:rsid w:val="00DE2887"/>
    <w:rsid w:val="00E04934"/>
    <w:rsid w:val="00E1246C"/>
    <w:rsid w:val="00E13A17"/>
    <w:rsid w:val="00E15816"/>
    <w:rsid w:val="00E16C72"/>
    <w:rsid w:val="00E30BC9"/>
    <w:rsid w:val="00E422CA"/>
    <w:rsid w:val="00E46541"/>
    <w:rsid w:val="00E477B2"/>
    <w:rsid w:val="00E52047"/>
    <w:rsid w:val="00E6022E"/>
    <w:rsid w:val="00E632B3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F033CD"/>
    <w:rsid w:val="00F110BB"/>
    <w:rsid w:val="00F17408"/>
    <w:rsid w:val="00F25719"/>
    <w:rsid w:val="00F313B8"/>
    <w:rsid w:val="00F346E8"/>
    <w:rsid w:val="00F42AA0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90E6D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St-774/2018</izvorni_sadrzaj>
    <derivirana_varijabla naziv="DomainObject.Predmet.OznakaBroj_1">St-774/2018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NIGHT j.d.o.o.</izvorni_sadrzaj>
    <derivirana_varijabla naziv="DomainObject.Predmet.ProtustrankaFormated_1">  WHITE NIGHT j.d.o.o.</derivirana_varijabla>
  </DomainObject.Predmet.ProtustrankaFormated>
  <DomainObject.Predmet.ProtustrankaFormatedOIB>
    <izvorni_sadrzaj>  WHITE NIGHT j.d.o.o., OIB 14472435831</izvorni_sadrzaj>
    <derivirana_varijabla naziv="DomainObject.Predmet.ProtustrankaFormatedOIB_1">  WHITE NIGHT j.d.o.o., OIB 14472435831</derivirana_varijabla>
  </DomainObject.Predmet.ProtustrankaFormatedOIB>
  <DomainObject.Predmet.ProtustrankaFormatedWithAdress>
    <izvorni_sadrzaj> WHITE NIGHT j.d.o.o., Iblerov trg 10, 10000 Zagreb</izvorni_sadrzaj>
    <derivirana_varijabla naziv="DomainObject.Predmet.ProtustrankaFormatedWithAdress_1"> WHITE NIGHT j.d.o.o., Iblerov trg 10, 10000 Zagreb</derivirana_varijabla>
  </DomainObject.Predmet.ProtustrankaFormatedWithAdress>
  <DomainObject.Predmet.ProtustrankaFormatedWithAdressOIB>
    <izvorni_sadrzaj> WHITE NIGHT j.d.o.o., OIB 14472435831, Iblerov trg 10, 10000 Zagreb</izvorni_sadrzaj>
    <derivirana_varijabla naziv="DomainObject.Predmet.ProtustrankaFormatedWithAdressOIB_1"> WHITE NIGHT j.d.o.o., OIB 14472435831, Iblerov trg 10, 10000 Zagreb</derivirana_varijabla>
  </DomainObject.Predmet.ProtustrankaFormatedWithAdressOIB>
  <DomainObject.Predmet.ProtustrankaWithAdress>
    <izvorni_sadrzaj>WHITE NIGHT j.d.o.o. Iblerov trg 10, 10000 Zagreb</izvorni_sadrzaj>
    <derivirana_varijabla naziv="DomainObject.Predmet.ProtustrankaWithAdress_1">WHITE NIGHT j.d.o.o. Iblerov trg 10, 10000 Zagreb</derivirana_varijabla>
  </DomainObject.Predmet.ProtustrankaWithAdress>
  <DomainObject.Predmet.ProtustrankaWithAdressOIB>
    <izvorni_sadrzaj>WHITE NIGHT j.d.o.o., OIB 14472435831, Iblerov trg 10, 10000 Zagreb</izvorni_sadrzaj>
    <derivirana_varijabla naziv="DomainObject.Predmet.ProtustrankaWithAdressOIB_1">WHITE NIGHT j.d.o.o., OIB 14472435831, Iblerov trg 10, 10000 Zagreb</derivirana_varijabla>
  </DomainObject.Predmet.ProtustrankaWithAdressOIB>
  <DomainObject.Predmet.ProtustrankaNazivFormated>
    <izvorni_sadrzaj>WHITE NIGHT j.d.o.o.</izvorni_sadrzaj>
    <derivirana_varijabla naziv="DomainObject.Predmet.ProtustrankaNazivFormated_1">WHITE NIGHT j.d.o.o.</derivirana_varijabla>
  </DomainObject.Predmet.ProtustrankaNazivFormated>
  <DomainObject.Predmet.ProtustrankaNazivFormatedOIB>
    <izvorni_sadrzaj>WHITE NIGHT j.d.o.o., OIB 14472435831</izvorni_sadrzaj>
    <derivirana_varijabla naziv="DomainObject.Predmet.ProtustrankaNazivFormatedOIB_1">WHITE NIGHT j.d.o.o., OIB 14472435831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WHITE NIGHT j.d.o.o.</izvorni_sadrzaj>
    <derivirana_varijabla naziv="DomainObject.Predmet.StrankaFormated_1">  WHITE NIGHT j.d.o.o.</derivirana_varijabla>
  </DomainObject.Predmet.StrankaFormated>
  <DomainObject.Predmet.StrankaFormatedOIB>
    <izvorni_sadrzaj>  WHITE NIGHT j.d.o.o., OIB 14472435831</izvorni_sadrzaj>
    <derivirana_varijabla naziv="DomainObject.Predmet.StrankaFormatedOIB_1">  WHITE NIGHT j.d.o.o., OIB 14472435831</derivirana_varijabla>
  </DomainObject.Predmet.StrankaFormatedOIB>
  <DomainObject.Predmet.StrankaFormatedWithAdress>
    <izvorni_sadrzaj> WHITE NIGHT j.d.o.o., Iblerov trg 10, 10000 Zagreb</izvorni_sadrzaj>
    <derivirana_varijabla naziv="DomainObject.Predmet.StrankaFormatedWithAdress_1"> WHITE NIGHT j.d.o.o., Iblerov trg 10, 10000 Zagreb</derivirana_varijabla>
  </DomainObject.Predmet.StrankaFormatedWithAdress>
  <DomainObject.Predmet.StrankaFormatedWithAdressOIB>
    <izvorni_sadrzaj> WHITE NIGHT j.d.o.o., OIB 14472435831, Iblerov trg 10, 10000 Zagreb</izvorni_sadrzaj>
    <derivirana_varijabla naziv="DomainObject.Predmet.StrankaFormatedWithAdressOIB_1"> WHITE NIGHT j.d.o.o., OIB 14472435831, Iblerov trg 10, 10000 Zagreb</derivirana_varijabla>
  </DomainObject.Predmet.StrankaFormatedWithAdressOIB>
  <DomainObject.Predmet.StrankaWithAdress>
    <izvorni_sadrzaj>WHITE NIGHT j.d.o.o. Iblerov trg 10,10000 Zagreb</izvorni_sadrzaj>
    <derivirana_varijabla naziv="DomainObject.Predmet.StrankaWithAdress_1">WHITE NIGHT j.d.o.o. Iblerov trg 10,10000 Zagreb</derivirana_varijabla>
  </DomainObject.Predmet.StrankaWithAdress>
  <DomainObject.Predmet.StrankaWithAdressOIB>
    <izvorni_sadrzaj>WHITE NIGHT j.d.o.o., OIB 14472435831, Iblerov trg 10,10000 Zagreb</izvorni_sadrzaj>
    <derivirana_varijabla naziv="DomainObject.Predmet.StrankaWithAdressOIB_1">WHITE NIGHT j.d.o.o., OIB 14472435831, Iblerov trg 10,10000 Zagreb</derivirana_varijabla>
  </DomainObject.Predmet.StrankaWithAdressOIB>
  <DomainObject.Predmet.StrankaNazivFormated>
    <izvorni_sadrzaj>WHITE NIGHT j.d.o.o.</izvorni_sadrzaj>
    <derivirana_varijabla naziv="DomainObject.Predmet.StrankaNazivFormated_1">WHITE NIGHT j.d.o.o.</derivirana_varijabla>
  </DomainObject.Predmet.StrankaNazivFormated>
  <DomainObject.Predmet.StrankaNazivFormatedOIB>
    <izvorni_sadrzaj>WHITE NIGHT j.d.o.o., OIB 14472435831</izvorni_sadrzaj>
    <derivirana_varijabla naziv="DomainObject.Predmet.StrankaNazivFormatedOIB_1">WHITE NIGHT j.d.o.o., OIB 14472435831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WHITE NIGHT j.d.o.o.</item>
    </izvorni_sadrzaj>
    <derivirana_varijabla naziv="DomainObject.Predmet.StrankaListFormated_1">
      <item>WHITE NIGHT j.d.o.o.</item>
    </derivirana_varijabla>
  </DomainObject.Predmet.StrankaListFormated>
  <DomainObject.Predmet.StrankaListFormatedOIB>
    <izvorni_sadrzaj>
      <item>WHITE NIGHT j.d.o.o., OIB 14472435831</item>
    </izvorni_sadrzaj>
    <derivirana_varijabla naziv="DomainObject.Predmet.StrankaListFormatedOIB_1">
      <item>WHITE NIGHT j.d.o.o., OIB 14472435831</item>
    </derivirana_varijabla>
  </DomainObject.Predmet.StrankaListFormatedOIB>
  <DomainObject.Predmet.StrankaListFormatedWithAdress>
    <izvorni_sadrzaj>
      <item>WHITE NIGHT j.d.o.o., Iblerov trg 10, 10000 Zagreb</item>
    </izvorni_sadrzaj>
    <derivirana_varijabla naziv="DomainObject.Predmet.StrankaListFormatedWithAdress_1">
      <item>WHITE NIGHT j.d.o.o., Iblerov trg 10, 10000 Zagreb</item>
    </derivirana_varijabla>
  </DomainObject.Predmet.StrankaListFormatedWithAdress>
  <DomainObject.Predmet.StrankaListFormatedWithAdressOIB>
    <izvorni_sadrzaj>
      <item>WHITE NIGHT j.d.o.o., OIB 14472435831, Iblerov trg 10, 10000 Zagreb</item>
    </izvorni_sadrzaj>
    <derivirana_varijabla naziv="DomainObject.Predmet.StrankaListFormatedWithAdressOIB_1">
      <item>WHITE NIGHT j.d.o.o., OIB 14472435831, Iblerov trg 10, 10000 Zagreb</item>
    </derivirana_varijabla>
  </DomainObject.Predmet.StrankaListFormatedWithAdressOIB>
  <DomainObject.Predmet.StrankaListNazivFormated>
    <izvorni_sadrzaj>
      <item>WHITE NIGHT j.d.o.o.</item>
    </izvorni_sadrzaj>
    <derivirana_varijabla naziv="DomainObject.Predmet.StrankaListNazivFormated_1">
      <item>WHITE NIGHT j.d.o.o.</item>
    </derivirana_varijabla>
  </DomainObject.Predmet.StrankaListNazivFormated>
  <DomainObject.Predmet.StrankaListNazivFormatedOIB>
    <izvorni_sadrzaj>
      <item>WHITE NIGHT j.d.o.o., OIB 14472435831</item>
    </izvorni_sadrzaj>
    <derivirana_varijabla naziv="DomainObject.Predmet.StrankaListNazivFormatedOIB_1">
      <item>WHITE NIGHT j.d.o.o., OIB 14472435831</item>
    </derivirana_varijabla>
  </DomainObject.Predmet.StrankaListNazivFormatedOIB>
  <DomainObject.Predmet.ProtuStrankaListFormated>
    <izvorni_sadrzaj>
      <item>WHITE NIGHT j.d.o.o.</item>
    </izvorni_sadrzaj>
    <derivirana_varijabla naziv="DomainObject.Predmet.ProtuStrankaListFormated_1">
      <item>WHITE NIGHT j.d.o.o.</item>
    </derivirana_varijabla>
  </DomainObject.Predmet.ProtuStrankaListFormated>
  <DomainObject.Predmet.ProtuStrankaListFormatedOIB>
    <izvorni_sadrzaj>
      <item>WHITE NIGHT j.d.o.o., OIB 14472435831</item>
    </izvorni_sadrzaj>
    <derivirana_varijabla naziv="DomainObject.Predmet.ProtuStrankaListFormatedOIB_1">
      <item>WHITE NIGHT j.d.o.o., OIB 14472435831</item>
    </derivirana_varijabla>
  </DomainObject.Predmet.ProtuStrankaListFormatedOIB>
  <DomainObject.Predmet.ProtuStrankaListFormatedWithAdress>
    <izvorni_sadrzaj>
      <item>WHITE NIGHT j.d.o.o., Iblerov trg 10, 10000 Zagreb</item>
    </izvorni_sadrzaj>
    <derivirana_varijabla naziv="DomainObject.Predmet.ProtuStrankaListFormatedWithAdress_1">
      <item>WHITE NIGHT j.d.o.o., Iblerov trg 10, 10000 Zagreb</item>
    </derivirana_varijabla>
  </DomainObject.Predmet.ProtuStrankaListFormatedWithAdress>
  <DomainObject.Predmet.ProtuStrankaListFormatedWithAdressOIB>
    <izvorni_sadrzaj>
      <item>WHITE NIGHT j.d.o.o., OIB 14472435831, Iblerov trg 10, 10000 Zagreb</item>
    </izvorni_sadrzaj>
    <derivirana_varijabla naziv="DomainObject.Predmet.ProtuStrankaListFormatedWithAdressOIB_1">
      <item>WHITE NIGHT j.d.o.o., OIB 14472435831, Iblerov trg 10, 10000 Zagreb</item>
    </derivirana_varijabla>
  </DomainObject.Predmet.ProtuStrankaListFormatedWithAdressOIB>
  <DomainObject.Predmet.ProtuStrankaListNazivFormated>
    <izvorni_sadrzaj>
      <item>WHITE NIGHT j.d.o.o.</item>
    </izvorni_sadrzaj>
    <derivirana_varijabla naziv="DomainObject.Predmet.ProtuStrankaListNazivFormated_1">
      <item>WHITE NIGHT j.d.o.o.</item>
    </derivirana_varijabla>
  </DomainObject.Predmet.ProtuStrankaListNazivFormated>
  <DomainObject.Predmet.ProtuStrankaListNazivFormatedOIB>
    <izvorni_sadrzaj>
      <item>WHITE NIGHT j.d.o.o., OIB 14472435831</item>
    </izvorni_sadrzaj>
    <derivirana_varijabla naziv="DomainObject.Predmet.ProtuStrankaListNazivFormatedOIB_1">
      <item>WHITE NIGHT j.d.o.o., OIB 14472435831</item>
    </derivirana_varijabla>
  </DomainObject.Predmet.ProtuStrankaListNazivFormatedOIB>
  <DomainObject.Predmet.OstaliListFormated>
    <izvorni_sadrzaj>
      <item>Nikola Komšić</item>
    </izvorni_sadrzaj>
    <derivirana_varijabla naziv="DomainObject.Predmet.OstaliListFormated_1">
      <item>Nikola Komšić</item>
    </derivirana_varijabla>
  </DomainObject.Predmet.OstaliListFormated>
  <DomainObject.Predmet.OstaliListFormatedOIB>
    <izvorni_sadrzaj>
      <item>Nikola Komšić, OIB 92684455403</item>
    </izvorni_sadrzaj>
    <derivirana_varijabla naziv="DomainObject.Predmet.OstaliListFormatedOIB_1">
      <item>Nikola Komšić, OIB 92684455403</item>
    </derivirana_varijabla>
  </DomainObject.Predmet.OstaliListFormatedOIB>
  <DomainObject.Predmet.OstaliListFormatedWithAdress>
    <izvorni_sadrzaj>
      <item>Nikola Komšić, Jordanovac 11, 10000 Zagreb</item>
    </izvorni_sadrzaj>
    <derivirana_varijabla naziv="DomainObject.Predmet.OstaliListFormatedWithAdress_1">
      <item>Nikola Komšić, Jordanovac 11, 10000 Zagreb</item>
    </derivirana_varijabla>
  </DomainObject.Predmet.OstaliListFormatedWithAdress>
  <DomainObject.Predmet.OstaliListFormatedWithAdressOIB>
    <izvorni_sadrzaj>
      <item>Nikola Komšić, OIB 92684455403, Jordanovac 11, 10000 Zagreb</item>
    </izvorni_sadrzaj>
    <derivirana_varijabla naziv="DomainObject.Predmet.OstaliListFormatedWithAdressOIB_1">
      <item>Nikola Komšić, OIB 92684455403, Jordanovac 11, 10000 Zagreb</item>
    </derivirana_varijabla>
  </DomainObject.Predmet.OstaliListFormatedWithAdressOIB>
  <DomainObject.Predmet.OstaliListNazivFormated>
    <izvorni_sadrzaj>
      <item>Nikola Komšić</item>
    </izvorni_sadrzaj>
    <derivirana_varijabla naziv="DomainObject.Predmet.OstaliListNazivFormated_1">
      <item>Nikola Komšić</item>
    </derivirana_varijabla>
  </DomainObject.Predmet.OstaliListNazivFormated>
  <DomainObject.Predmet.OstaliListNazivFormatedOIB>
    <izvorni_sadrzaj>
      <item>Nikola Komšić, OIB 92684455403</item>
    </izvorni_sadrzaj>
    <derivirana_varijabla naziv="DomainObject.Predmet.OstaliListNazivFormatedOIB_1">
      <item>Nikola Komšić, OIB 92684455403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WHITE NIGHT j.d.o.o.</izvorni_sadrzaj>
    <derivirana_varijabla naziv="DomainObject.Predmet.StrankaIDrugi_1">WHITE NIGHT j.d.o.o.</derivirana_varijabla>
  </DomainObject.Predmet.StrankaIDrugi>
  <DomainObject.Predmet.ProtustrankaIDrugi>
    <izvorni_sadrzaj>WHITE NIGHT j.d.o.o.</izvorni_sadrzaj>
    <derivirana_varijabla naziv="DomainObject.Predmet.ProtustrankaIDrugi_1">WHITE NIGHT j.d.o.o.</derivirana_varijabla>
  </DomainObject.Predmet.ProtustrankaIDrugi>
  <DomainObject.Predmet.StrankaIDrugiAdressOIB>
    <izvorni_sadrzaj>WHITE NIGHT j.d.o.o., OIB 14472435831, Iblerov trg 10, 10000 Zagreb</izvorni_sadrzaj>
    <derivirana_varijabla naziv="DomainObject.Predmet.StrankaIDrugiAdressOIB_1">WHITE NIGHT j.d.o.o., OIB 14472435831, Iblerov trg 10, 10000 Zagreb</derivirana_varijabla>
  </DomainObject.Predmet.StrankaIDrugiAdressOIB>
  <DomainObject.Predmet.ProtustrankaIDrugiAdressOIB>
    <izvorni_sadrzaj>WHITE NIGHT j.d.o.o., OIB 14472435831, Iblerov trg 10, 10000 Zagreb</izvorni_sadrzaj>
    <derivirana_varijabla naziv="DomainObject.Predmet.ProtustrankaIDrugiAdressOIB_1">WHITE NIGHT j.d.o.o., OIB 14472435831,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WHITE NIGHT j.d.o.o.</item>
      <item>WHITE NIGHT j.d.o.o.</item>
      <item>Nikola Komšić</item>
    </izvorni_sadrzaj>
    <derivirana_varijabla naziv="DomainObject.Predmet.SudioniciListNaziv_1">
      <item>WHITE NIGHT j.d.o.o.</item>
      <item>WHITE NIGHT j.d.o.o.</item>
      <item>Nikola Komšić</item>
    </derivirana_varijabla>
  </DomainObject.Predmet.SudioniciListNaziv>
  <DomainObject.Predmet.SudioniciListAdressOIB>
    <izvorni_sadrzaj>
      <item>WHITE NIGHT j.d.o.o., OIB 14472435831, Iblerov trg 10,10000 Zagreb</item>
      <item>WHITE NIGHT j.d.o.o., OIB 14472435831, Iblerov trg 10,10000 Zagreb</item>
      <item>Nikola Komšić, OIB 92684455403, Jordanovac 11,10000 Zagreb</item>
    </izvorni_sadrzaj>
    <derivirana_varijabla naziv="DomainObject.Predmet.SudioniciListAdressOIB_1">
      <item>WHITE NIGHT j.d.o.o., OIB 14472435831, Iblerov trg 10,10000 Zagreb</item>
      <item>WHITE NIGHT j.d.o.o., OIB 14472435831, Iblerov trg 10,10000 Zagreb</item>
      <item>Nikola Komšić, OIB 92684455403,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14472435831</item>
      <item>, OIB 14472435831</item>
      <item>, OIB 92684455403</item>
    </izvorni_sadrzaj>
    <derivirana_varijabla naziv="DomainObject.Predmet.SudioniciListNazivOIB_1">
      <item>, OIB 14472435831</item>
      <item>, OIB 14472435831</item>
      <item>, OIB 92684455403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1070</properties:Words>
  <properties:Characters>5773</properties:Characters>
  <properties:Lines>134</properties:Lines>
  <properties:Paragraphs>40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2018-05-08T07:23:00Z</dcterms:created>
  <dc:creator>Trgovacki sud</dc:creator>
  <cp:lastModifiedBy>wsadmin</cp:lastModifiedBy>
  <cp:lastPrinted>2018-05-16T07:11:00Z</cp:lastPrinted>
  <dcterms:modified xmlns:xsi="http://www.w3.org/2001/XMLSchema-instance" xsi:type="dcterms:W3CDTF">2018-08-06T09:50:00Z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