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9a51" w14:paraId="73e9a51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C858B7" w:rsidP="00C858B7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58B7" w:rsidP="00C81796" w:rsidR="00C858B7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 </w:t>
      </w:r>
      <w:proofErr w:type="spellStart"/>
      <w:r w:rsidR="007038D8">
        <w:t>40</w:t>
      </w:r>
      <w:proofErr w:type="spellEnd"/>
      <w:r w:rsidR="007038D8">
        <w:t>.</w:t>
      </w:r>
      <w:r w:rsidR="007038D8" w:rsidRPr="00645508">
        <w:t>-St-</w:t>
      </w:r>
      <w:proofErr w:type="spellStart"/>
      <w:r w:rsidR="007038D8">
        <w:t>1666</w:t>
      </w:r>
      <w:proofErr w:type="spellEnd"/>
      <w:r w:rsidR="007038D8">
        <w:t>/</w:t>
      </w:r>
      <w:proofErr w:type="spellStart"/>
      <w:r w:rsidR="007038D8">
        <w:t>13</w:t>
      </w:r>
      <w:proofErr w:type="spellEnd"/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>
      <w:pPr>
        <w:jc w:val="center"/>
      </w:pPr>
      <w:r w:rsidRPr="00944678">
        <w:t>R J E Š E NJ E</w:t>
      </w:r>
    </w:p>
    <w:p w:rsidRDefault="00C858B7" w:rsidP="00AB10FD" w:rsidR="00C858B7" w:rsidRPr="00944678">
      <w:pPr>
        <w:jc w:val="center"/>
      </w:pPr>
    </w:p>
    <w:p w:rsidRDefault="00C072EA" w:rsidP="00C072EA" w:rsidR="00C072EA">
      <w:pPr>
        <w:jc w:val="both"/>
      </w:pPr>
    </w:p>
    <w:p w:rsidRDefault="00C072EA" w:rsidP="002E60C7" w:rsidR="00C072EA" w:rsidRPr="00756DA8">
      <w:pPr>
        <w:ind w:firstLine="708"/>
        <w:jc w:val="both"/>
      </w:pPr>
      <w:r w:rsidRPr="00756DA8">
        <w:tab/>
        <w:t>TRGOVAČKI SUD U ZAGREBU po sucu Anti Galiću, kao stečajnom sucu, u stečajnom postupku nad dužnikom</w:t>
      </w:r>
      <w:r>
        <w:t xml:space="preserve"> </w:t>
      </w:r>
      <w:proofErr w:type="spellStart"/>
      <w:r w:rsidR="007038D8" w:rsidRPr="00C23551">
        <w:t>BAJLO</w:t>
      </w:r>
      <w:proofErr w:type="spellEnd"/>
      <w:r w:rsidR="007038D8" w:rsidRPr="00C23551">
        <w:t xml:space="preserve"> d.o.o., u stečaju, Zagreb, Supilova 6</w:t>
      </w:r>
      <w:r w:rsidR="002E60C7">
        <w:t xml:space="preserve">, </w:t>
      </w:r>
      <w:r w:rsidR="000D09F0">
        <w:t xml:space="preserve">osnovom iz članka </w:t>
      </w:r>
      <w:proofErr w:type="spellStart"/>
      <w:r w:rsidR="000D09F0">
        <w:t>204</w:t>
      </w:r>
      <w:proofErr w:type="spellEnd"/>
      <w:r w:rsidR="000D09F0">
        <w:t xml:space="preserve">. </w:t>
      </w:r>
      <w:proofErr w:type="spellStart"/>
      <w:r w:rsidR="000D09F0">
        <w:t>SZ</w:t>
      </w:r>
      <w:proofErr w:type="spellEnd"/>
      <w:r w:rsidR="000D09F0">
        <w:t xml:space="preserve">-a </w:t>
      </w:r>
      <w:r w:rsidRPr="00756DA8">
        <w:t>dana</w:t>
      </w:r>
      <w:r w:rsidR="00782482">
        <w:t>,</w:t>
      </w:r>
      <w:r w:rsidRPr="00756DA8">
        <w:t xml:space="preserve"> </w:t>
      </w:r>
      <w:proofErr w:type="spellStart"/>
      <w:r w:rsidR="00AD34AA">
        <w:t>10.srpnja</w:t>
      </w:r>
      <w:proofErr w:type="spellEnd"/>
      <w:r w:rsidRPr="00756DA8">
        <w:t xml:space="preserve"> </w:t>
      </w:r>
      <w:proofErr w:type="spellStart"/>
      <w:r w:rsidRPr="00756DA8">
        <w:t>201</w:t>
      </w:r>
      <w:r>
        <w:t>8</w:t>
      </w:r>
      <w:proofErr w:type="spellEnd"/>
      <w:r w:rsidRPr="00756DA8">
        <w:t>.</w:t>
      </w:r>
    </w:p>
    <w:p w:rsidRDefault="00C858B7" w:rsidP="00210798" w:rsidR="00C858B7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2A55BA" w:rsidP="00210798" w:rsidR="002A55BA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AE745D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AE745D">
        <w:rPr>
          <w:rFonts w:hAnsi="Times New Roman" w:ascii="Times New Roman"/>
          <w:color w:val="auto"/>
          <w:szCs w:val="24"/>
        </w:rPr>
        <w:t xml:space="preserve"> </w:t>
      </w:r>
      <w:r w:rsidRPr="00AE745D">
        <w:rPr>
          <w:rFonts w:hAnsi="Times New Roman" w:ascii="Times New Roman"/>
          <w:color w:val="auto"/>
          <w:szCs w:val="24"/>
        </w:rPr>
        <w:t>j e</w:t>
      </w:r>
    </w:p>
    <w:p w:rsidRDefault="002A55BA" w:rsidP="00210798" w:rsidR="002A55BA" w:rsidRPr="00AE745D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5D796B" w:rsidR="005D796B" w:rsidRPr="00185749"/>
    <w:p w:rsidRDefault="00083D4D" w:rsidP="00944678" w:rsidR="00E837C1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 w:rsidR="000D09F0" w:rsidRPr="00C23551">
        <w:t>BAJLO</w:t>
      </w:r>
      <w:proofErr w:type="spellEnd"/>
      <w:r w:rsidR="000D09F0" w:rsidRPr="00C23551">
        <w:t xml:space="preserve"> d.o.o., u stečaju, Zagreb, Supilova 6</w:t>
      </w:r>
      <w:r w:rsidR="000D09F0">
        <w:t xml:space="preserve">, </w:t>
      </w:r>
      <w:proofErr w:type="spellStart"/>
      <w:r w:rsidR="000D09F0">
        <w:t>OIB</w:t>
      </w:r>
      <w:proofErr w:type="spellEnd"/>
      <w:r w:rsidR="000D09F0">
        <w:t xml:space="preserve"> </w:t>
      </w:r>
      <w:proofErr w:type="spellStart"/>
      <w:r w:rsidR="000D09F0">
        <w:t>246658</w:t>
      </w:r>
      <w:r w:rsidR="00E837C1">
        <w:t>45424</w:t>
      </w:r>
      <w:proofErr w:type="spellEnd"/>
      <w:r w:rsidR="00261D2D">
        <w:t xml:space="preserve">. </w:t>
      </w:r>
    </w:p>
    <w:p w:rsidRDefault="00E837C1" w:rsidP="00944678" w:rsidR="00185749">
      <w:pPr>
        <w:ind w:firstLine="540"/>
        <w:jc w:val="both"/>
      </w:pPr>
      <w:proofErr w:type="spellStart"/>
      <w:r>
        <w:t>2.</w:t>
      </w:r>
      <w:r w:rsidR="00185749">
        <w:t>Ovo</w:t>
      </w:r>
      <w:proofErr w:type="spellEnd"/>
      <w:r w:rsidR="00185749">
        <w:t xml:space="preserve">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2A55BA" w:rsidP="00944678" w:rsidR="002A55BA">
      <w:pPr>
        <w:ind w:firstLine="540"/>
        <w:jc w:val="both"/>
      </w:pPr>
    </w:p>
    <w:p w:rsidRDefault="00185749" w:rsidP="00185749" w:rsidR="00185749">
      <w:pPr>
        <w:jc w:val="center"/>
      </w:pPr>
      <w:r>
        <w:t>Obrazloženje</w:t>
      </w:r>
    </w:p>
    <w:p w:rsidRDefault="002A55BA" w:rsidP="00185749" w:rsidR="002A55BA">
      <w:pPr>
        <w:jc w:val="center"/>
      </w:pPr>
    </w:p>
    <w:p w:rsidRDefault="001653E9" w:rsidP="00185749" w:rsidR="001653E9">
      <w:pPr>
        <w:jc w:val="center"/>
      </w:pPr>
    </w:p>
    <w:p w:rsidRDefault="001D33FE" w:rsidP="001D33FE" w:rsidR="001D33FE">
      <w:pPr>
        <w:ind w:firstLine="708"/>
        <w:jc w:val="both"/>
      </w:pPr>
      <w:r>
        <w:t>Uvidom u spis utvrđeno je kako slijedi:</w:t>
      </w:r>
    </w:p>
    <w:p w:rsidRDefault="001D33FE" w:rsidP="00447F40" w:rsidR="00447F40">
      <w:pPr>
        <w:ind w:firstLine="708"/>
        <w:jc w:val="both"/>
      </w:pPr>
      <w:r>
        <w:t>-p</w:t>
      </w:r>
      <w:r w:rsidR="00B738A6">
        <w:t xml:space="preserve">odneskom od </w:t>
      </w:r>
      <w:proofErr w:type="spellStart"/>
      <w:r>
        <w:t>19.ožujka</w:t>
      </w:r>
      <w:proofErr w:type="spellEnd"/>
      <w:r w:rsidR="00DD1184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0B643C">
        <w:t xml:space="preserve"> </w:t>
      </w:r>
      <w:r w:rsidR="00782482">
        <w:t xml:space="preserve">stečajni upravitelj </w:t>
      </w:r>
      <w:r w:rsidR="000B643C">
        <w:t>je dostavio stečajnom sucu prijavu nedostatnosti stečajne mase</w:t>
      </w:r>
      <w:r w:rsidR="00565E4F">
        <w:t xml:space="preserve"> navodeći kako </w:t>
      </w:r>
      <w:r w:rsidR="00D509FD">
        <w:t>su pokriveni troškovi stečajnog postupka</w:t>
      </w:r>
      <w:r w:rsidR="000B643C">
        <w:t>, ali da stečajna masa nije dostatna za ispunjenje ostalih dospjelih obveza stečajne mase</w:t>
      </w:r>
      <w:r w:rsidR="00E84C63">
        <w:t xml:space="preserve"> (članak </w:t>
      </w:r>
      <w:proofErr w:type="spellStart"/>
      <w:r w:rsidR="00E84C63">
        <w:t>204</w:t>
      </w:r>
      <w:proofErr w:type="spellEnd"/>
      <w:r w:rsidR="00E84C63">
        <w:t xml:space="preserve">. stavak 1.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3729EB">
        <w:t xml:space="preserve">, dalje </w:t>
      </w:r>
      <w:proofErr w:type="spellStart"/>
      <w:r w:rsidR="003729EB">
        <w:t>SZ</w:t>
      </w:r>
      <w:proofErr w:type="spellEnd"/>
      <w:r w:rsidR="003729EB">
        <w:t xml:space="preserve"> </w:t>
      </w:r>
      <w:proofErr w:type="spellStart"/>
      <w:r w:rsidR="003729EB">
        <w:t>15</w:t>
      </w:r>
      <w:proofErr w:type="spellEnd"/>
      <w:r w:rsidR="003729EB">
        <w:t>)</w:t>
      </w:r>
      <w:r w:rsidR="00621D8B">
        <w:t>)</w:t>
      </w:r>
    </w:p>
    <w:p w:rsidRDefault="00447F40" w:rsidP="00447F40" w:rsidR="003729EB">
      <w:pPr>
        <w:ind w:firstLine="708"/>
        <w:jc w:val="both"/>
      </w:pPr>
      <w:r>
        <w:t>-</w:t>
      </w:r>
      <w:r w:rsidR="001B20E0">
        <w:t xml:space="preserve">prijava nedostatnosti stečajne mase objavljena je na e-oglasna ploča suda dana </w:t>
      </w:r>
      <w:proofErr w:type="spellStart"/>
      <w:r w:rsidR="003729EB">
        <w:t>15.lipnja</w:t>
      </w:r>
      <w:proofErr w:type="spellEnd"/>
      <w:r w:rsidR="003729EB">
        <w:t xml:space="preserve"> </w:t>
      </w:r>
      <w:proofErr w:type="spellStart"/>
      <w:r w:rsidR="003729EB">
        <w:t>2018</w:t>
      </w:r>
      <w:proofErr w:type="spellEnd"/>
      <w:r w:rsidR="003729EB">
        <w:t xml:space="preserve">. (članak </w:t>
      </w:r>
      <w:proofErr w:type="spellStart"/>
      <w:r w:rsidR="003729EB">
        <w:t>204</w:t>
      </w:r>
      <w:proofErr w:type="spellEnd"/>
      <w:r w:rsidR="003729EB">
        <w:t xml:space="preserve">. stavak 2. </w:t>
      </w:r>
      <w:proofErr w:type="spellStart"/>
      <w:r w:rsidR="003729EB">
        <w:t>SZ</w:t>
      </w:r>
      <w:proofErr w:type="spellEnd"/>
      <w:r w:rsidR="003729EB">
        <w:t xml:space="preserve">-a, u vezi članak </w:t>
      </w:r>
      <w:proofErr w:type="spellStart"/>
      <w:r w:rsidR="003729EB">
        <w:t>12</w:t>
      </w:r>
      <w:proofErr w:type="spellEnd"/>
      <w:r w:rsidR="003729EB">
        <w:t xml:space="preserve">. </w:t>
      </w:r>
      <w:proofErr w:type="spellStart"/>
      <w:r w:rsidR="003729EB">
        <w:t>SZ</w:t>
      </w:r>
      <w:proofErr w:type="spellEnd"/>
      <w:r w:rsidR="003729EB">
        <w:t xml:space="preserve">-a </w:t>
      </w:r>
      <w:proofErr w:type="spellStart"/>
      <w:r w:rsidR="003729EB">
        <w:t>15</w:t>
      </w:r>
      <w:proofErr w:type="spellEnd"/>
      <w:r w:rsidR="003729EB">
        <w:t>)</w:t>
      </w:r>
    </w:p>
    <w:p w:rsidRDefault="00D53D49" w:rsidP="00B7278D" w:rsidR="003729EB">
      <w:pPr>
        <w:ind w:firstLine="708"/>
        <w:jc w:val="both"/>
      </w:pPr>
      <w:r>
        <w:t>-z</w:t>
      </w:r>
      <w:r w:rsidR="00B7278D">
        <w:t xml:space="preserve">aključkom od </w:t>
      </w:r>
      <w:proofErr w:type="spellStart"/>
      <w:r w:rsidR="003729EB">
        <w:t>15.lipnja</w:t>
      </w:r>
      <w:proofErr w:type="spellEnd"/>
      <w:r w:rsidR="003729EB">
        <w:t xml:space="preserve"> </w:t>
      </w:r>
      <w:proofErr w:type="spellStart"/>
      <w:r w:rsidR="003729EB">
        <w:t>2018</w:t>
      </w:r>
      <w:proofErr w:type="spellEnd"/>
      <w:r w:rsidR="003729EB">
        <w:t xml:space="preserve">. </w:t>
      </w:r>
      <w:r w:rsidR="00B7278D">
        <w:t xml:space="preserve">naloženo je </w:t>
      </w:r>
      <w:r w:rsidR="003729EB">
        <w:t xml:space="preserve">stečajnom upravitelju preostalu stečajnu masu podijeliti vjerovnicima sukladno odredbi članka </w:t>
      </w:r>
      <w:proofErr w:type="spellStart"/>
      <w:r w:rsidR="003729EB">
        <w:t>205</w:t>
      </w:r>
      <w:proofErr w:type="spellEnd"/>
      <w:r w:rsidR="003729EB">
        <w:t xml:space="preserve">. </w:t>
      </w:r>
      <w:proofErr w:type="spellStart"/>
      <w:r w:rsidR="00B7278D">
        <w:t>SZ</w:t>
      </w:r>
      <w:proofErr w:type="spellEnd"/>
      <w:r w:rsidR="00B7278D">
        <w:t xml:space="preserve">-a, </w:t>
      </w:r>
      <w:r w:rsidR="003729EB">
        <w:t xml:space="preserve">te o provedenoj podjeli obavijestiti stečajnog suca radi donošenja rješenja o zaključenju stečajnog postupka (članak </w:t>
      </w:r>
      <w:proofErr w:type="spellStart"/>
      <w:r w:rsidR="003729EB">
        <w:t>207</w:t>
      </w:r>
      <w:proofErr w:type="spellEnd"/>
      <w:r w:rsidR="003729EB">
        <w:t xml:space="preserve">. stavak 1. </w:t>
      </w:r>
      <w:proofErr w:type="spellStart"/>
      <w:r w:rsidR="003729EB">
        <w:t>SZ</w:t>
      </w:r>
      <w:proofErr w:type="spellEnd"/>
      <w:r w:rsidR="003729EB">
        <w:t>-a)</w:t>
      </w:r>
    </w:p>
    <w:p w:rsidRDefault="00D53D49" w:rsidP="00447F40" w:rsidR="00D7066B">
      <w:pPr>
        <w:ind w:firstLine="708"/>
        <w:jc w:val="both"/>
      </w:pPr>
      <w:r>
        <w:t xml:space="preserve">-dana </w:t>
      </w:r>
      <w:proofErr w:type="spellStart"/>
      <w:r w:rsidR="00D1318B">
        <w:t>27.lipnja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stečajni je upravitelj</w:t>
      </w:r>
      <w:r w:rsidR="00D1318B">
        <w:t xml:space="preserve"> obavijestio s</w:t>
      </w:r>
      <w:r w:rsidR="00782482">
        <w:t xml:space="preserve">tečajnog </w:t>
      </w:r>
      <w:proofErr w:type="spellStart"/>
      <w:r w:rsidR="00782482">
        <w:t>susa</w:t>
      </w:r>
      <w:proofErr w:type="spellEnd"/>
      <w:r w:rsidR="00782482">
        <w:t xml:space="preserve"> </w:t>
      </w:r>
      <w:r w:rsidR="00D1318B">
        <w:t>o podjeli</w:t>
      </w:r>
      <w:r w:rsidR="00D7066B">
        <w:t xml:space="preserve"> </w:t>
      </w:r>
      <w:r w:rsidR="00D1318B">
        <w:t xml:space="preserve">stečajne mase vjerovnicima, te položio sudu račun za svoju djelatnost </w:t>
      </w:r>
      <w:r w:rsidR="00D7066B">
        <w:t xml:space="preserve">nakon prijave nedostatnosti mase (članak </w:t>
      </w:r>
      <w:proofErr w:type="spellStart"/>
      <w:r w:rsidR="00D7066B">
        <w:t>207</w:t>
      </w:r>
      <w:proofErr w:type="spellEnd"/>
      <w:r w:rsidR="00D7066B">
        <w:t xml:space="preserve">. stavak 2. </w:t>
      </w:r>
      <w:proofErr w:type="spellStart"/>
      <w:r w:rsidR="00D7066B">
        <w:t>SZ</w:t>
      </w:r>
      <w:proofErr w:type="spellEnd"/>
      <w:r w:rsidR="00D7066B">
        <w:t>-a</w:t>
      </w:r>
    </w:p>
    <w:p w:rsidRDefault="002A55BA" w:rsidP="00C95EF8" w:rsidR="002A55BA">
      <w:pPr>
        <w:ind w:firstLine="708"/>
        <w:jc w:val="both"/>
      </w:pPr>
    </w:p>
    <w:p w:rsidRDefault="002A55BA" w:rsidP="00C95EF8" w:rsidR="002A55BA">
      <w:pPr>
        <w:ind w:firstLine="708"/>
        <w:jc w:val="both"/>
      </w:pPr>
    </w:p>
    <w:p w:rsidRDefault="00D7066B" w:rsidP="00C95EF8" w:rsidR="00C95EF8">
      <w:pPr>
        <w:ind w:firstLine="708"/>
        <w:jc w:val="both"/>
      </w:pPr>
      <w:r>
        <w:lastRenderedPageBreak/>
        <w:t xml:space="preserve">Prema odredbi članka </w:t>
      </w:r>
      <w:proofErr w:type="spellStart"/>
      <w:r>
        <w:t>207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čim stečajni upravitelj </w:t>
      </w:r>
      <w:r w:rsidR="00C95EF8">
        <w:t>podijeli stečajnu masu stečajni upravitelj će obustaviti i zaključiti stečajni postupak.</w:t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r>
        <w:t>20</w:t>
      </w:r>
      <w:r w:rsidR="00C95EF8">
        <w:t>7</w:t>
      </w:r>
      <w:proofErr w:type="spellEnd"/>
      <w:r w:rsidR="00C95EF8">
        <w:t xml:space="preserve">. stavak 1. </w:t>
      </w:r>
      <w:r w:rsidR="0000257B">
        <w:t xml:space="preserve">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EF0684" w:rsidR="00C858B7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</w:p>
    <w:p w:rsidRDefault="007D0288" w:rsidP="002A55BA" w:rsidR="00210798">
      <w:pPr>
        <w:jc w:val="center"/>
      </w:pPr>
      <w:r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BE7B0E">
        <w:t>10.srpnja</w:t>
      </w:r>
      <w:proofErr w:type="spellEnd"/>
      <w:r w:rsidR="00944678">
        <w:t xml:space="preserve"> </w:t>
      </w:r>
      <w:proofErr w:type="spellStart"/>
      <w:r w:rsidR="00944678">
        <w:t>201</w:t>
      </w:r>
      <w:r w:rsidR="00BE7B0E">
        <w:t>8</w:t>
      </w:r>
      <w:proofErr w:type="spellEnd"/>
      <w:r w:rsidR="00944678">
        <w:t>.</w:t>
      </w:r>
    </w:p>
    <w:p w:rsidRDefault="00442966" w:rsidP="00210798" w:rsidR="00442966">
      <w:pPr>
        <w:ind w:left="360"/>
        <w:jc w:val="center"/>
      </w:pP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B7094D">
        <w:t>v.r.</w:t>
      </w:r>
    </w:p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A03A75" w:rsidP="002A2514" w:rsidR="00A03A75" w:rsidRPr="00A03A75">
      <w:pPr>
        <w:jc w:val="both"/>
      </w:pPr>
    </w:p>
    <w:p w:rsidRDefault="00B7094D" w:rsidP="00B7094D" w:rsidR="00B7094D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7094D" w:rsidP="00422EE0" w:rsidR="00B7094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981F9B" w:rsidP="00B7094D" w:rsidR="00981F9B" w:rsidRPr="00A03A75">
      <w:pPr>
        <w:ind w:left="900"/>
      </w:pPr>
    </w:p>
    <w:p w:rsidRDefault="005C3897" w:rsidP="002A2514" w:rsidR="00205B5A" w:rsidRPr="00886407">
      <w:pPr>
        <w:numPr>
          <w:ilvl w:val="0"/>
          <w:numId w:val="9"/>
        </w:numPr>
        <w:rPr>
          <w:color w:val="FFFFFF"/>
        </w:rPr>
      </w:pPr>
      <w:r w:rsidRPr="00886407">
        <w:rPr>
          <w:color w:val="FFFFFF"/>
        </w:rPr>
        <w:t>suda Zagreb</w:t>
      </w:r>
      <w:r w:rsidR="002A2514" w:rsidRPr="00886407">
        <w:rPr>
          <w:color w:val="FFFFFF"/>
        </w:rPr>
        <w:t xml:space="preserve"> 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BE7B0E">
      <w:rPr>
        <w:szCs w:val="24"/>
      </w:rPr>
      <w:t>1</w:t>
    </w:r>
    <w:r w:rsidR="00782482">
      <w:rPr>
        <w:szCs w:val="24"/>
      </w:rPr>
      <w:t>666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2A55BA">
      <w:rPr>
        <w:szCs w:val="24"/>
      </w:rPr>
      <w:t>3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B643C"/>
    <w:rsid w:val="000D09F0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B20E0"/>
    <w:rsid w:val="001C1427"/>
    <w:rsid w:val="001D33FE"/>
    <w:rsid w:val="00200299"/>
    <w:rsid w:val="00202D39"/>
    <w:rsid w:val="00205B5A"/>
    <w:rsid w:val="00210798"/>
    <w:rsid w:val="00210BEB"/>
    <w:rsid w:val="0021731E"/>
    <w:rsid w:val="002239B6"/>
    <w:rsid w:val="00227C7E"/>
    <w:rsid w:val="00232378"/>
    <w:rsid w:val="00236EF6"/>
    <w:rsid w:val="00256C13"/>
    <w:rsid w:val="00261D2D"/>
    <w:rsid w:val="00272AF6"/>
    <w:rsid w:val="00274457"/>
    <w:rsid w:val="00284B4C"/>
    <w:rsid w:val="00290A56"/>
    <w:rsid w:val="002A2514"/>
    <w:rsid w:val="002A45E9"/>
    <w:rsid w:val="002A55BA"/>
    <w:rsid w:val="002C56C0"/>
    <w:rsid w:val="002D3D6D"/>
    <w:rsid w:val="002D6426"/>
    <w:rsid w:val="002E496D"/>
    <w:rsid w:val="002E4BB8"/>
    <w:rsid w:val="002E5105"/>
    <w:rsid w:val="002E60C7"/>
    <w:rsid w:val="002E6D25"/>
    <w:rsid w:val="00305A8A"/>
    <w:rsid w:val="003100EB"/>
    <w:rsid w:val="00311EF6"/>
    <w:rsid w:val="003134F8"/>
    <w:rsid w:val="0035042B"/>
    <w:rsid w:val="00367ADE"/>
    <w:rsid w:val="003729EB"/>
    <w:rsid w:val="003769A3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47F40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20904"/>
    <w:rsid w:val="0053642B"/>
    <w:rsid w:val="005435DC"/>
    <w:rsid w:val="00552E7D"/>
    <w:rsid w:val="00565E4F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038D8"/>
    <w:rsid w:val="00717426"/>
    <w:rsid w:val="00720025"/>
    <w:rsid w:val="00782482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9700F"/>
    <w:rsid w:val="00AA0673"/>
    <w:rsid w:val="00AB10FD"/>
    <w:rsid w:val="00AD3291"/>
    <w:rsid w:val="00AD34AA"/>
    <w:rsid w:val="00AE745D"/>
    <w:rsid w:val="00AF5859"/>
    <w:rsid w:val="00B142E9"/>
    <w:rsid w:val="00B3392D"/>
    <w:rsid w:val="00B514BD"/>
    <w:rsid w:val="00B7094D"/>
    <w:rsid w:val="00B7278D"/>
    <w:rsid w:val="00B738A6"/>
    <w:rsid w:val="00B81DBA"/>
    <w:rsid w:val="00B85724"/>
    <w:rsid w:val="00B91C97"/>
    <w:rsid w:val="00BC2318"/>
    <w:rsid w:val="00BE1108"/>
    <w:rsid w:val="00BE7B0E"/>
    <w:rsid w:val="00C0114F"/>
    <w:rsid w:val="00C072EA"/>
    <w:rsid w:val="00C159BD"/>
    <w:rsid w:val="00C17BD8"/>
    <w:rsid w:val="00C22F3B"/>
    <w:rsid w:val="00C27790"/>
    <w:rsid w:val="00C27E89"/>
    <w:rsid w:val="00C34DF3"/>
    <w:rsid w:val="00C42366"/>
    <w:rsid w:val="00C54AF7"/>
    <w:rsid w:val="00C81796"/>
    <w:rsid w:val="00C858B7"/>
    <w:rsid w:val="00C86424"/>
    <w:rsid w:val="00C95EF8"/>
    <w:rsid w:val="00C960A2"/>
    <w:rsid w:val="00CA7D6A"/>
    <w:rsid w:val="00CB2BE2"/>
    <w:rsid w:val="00CC70C1"/>
    <w:rsid w:val="00CD2763"/>
    <w:rsid w:val="00CD3998"/>
    <w:rsid w:val="00CF5022"/>
    <w:rsid w:val="00D1318B"/>
    <w:rsid w:val="00D234F9"/>
    <w:rsid w:val="00D26C29"/>
    <w:rsid w:val="00D40594"/>
    <w:rsid w:val="00D448BE"/>
    <w:rsid w:val="00D509FD"/>
    <w:rsid w:val="00D53D49"/>
    <w:rsid w:val="00D7066B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837C1"/>
    <w:rsid w:val="00E84C63"/>
    <w:rsid w:val="00EC29FF"/>
    <w:rsid w:val="00ED7145"/>
    <w:rsid w:val="00ED7B5D"/>
    <w:rsid w:val="00EF0684"/>
    <w:rsid w:val="00F02885"/>
    <w:rsid w:val="00F16487"/>
    <w:rsid w:val="00F22439"/>
    <w:rsid w:val="00F23C83"/>
    <w:rsid w:val="00F44249"/>
    <w:rsid w:val="00F53142"/>
    <w:rsid w:val="00FB7FE1"/>
    <w:rsid w:val="00FD62E3"/>
    <w:rsid w:val="00FE3ACD"/>
    <w:rsid w:val="00FE46B3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5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382</properties:Words>
  <properties:Characters>2073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2018-07-10T12:54:00Z</dcterms:created>
  <dc:creator>RH-TDU</dc:creator>
  <cp:lastModifiedBy>Valentina Delač</cp:lastModifiedBy>
  <cp:lastPrinted>2018-07-10T12:55:00Z</cp:lastPrinted>
  <dcterms:modified xmlns:xsi="http://www.w3.org/2001/XMLSchema-instance" xsi:type="dcterms:W3CDTF">2018-07-10T12:55:00Z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(Bajlo Rješenje zaključenje  204.docx)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