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e3ba" w14:paraId="d78e3ba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MASE U RAZDOBLJU OD</w:t>
      </w:r>
      <w:r w:rsidR="00433799">
        <w:rPr>
          <w:rFonts w:hAnsi="Times New Roman" w:ascii="Times New Roman"/>
          <w:b/>
          <w:sz w:val="24"/>
        </w:rPr>
        <w:t xml:space="preserve"> 13.10.2016.</w:t>
      </w:r>
      <w:r w:rsidRPr="00655B39">
        <w:rPr>
          <w:rFonts w:hAnsi="Times New Roman" w:ascii="Times New Roman"/>
          <w:b/>
          <w:sz w:val="24"/>
        </w:rPr>
        <w:t xml:space="preserve"> DO </w:t>
      </w:r>
      <w:r w:rsidR="00433799">
        <w:rPr>
          <w:rFonts w:hAnsi="Times New Roman" w:ascii="Times New Roman"/>
          <w:b/>
          <w:sz w:val="24"/>
        </w:rPr>
        <w:t>10.01.2017.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Nadležni trgovački sud </w:t>
      </w:r>
      <w:r w:rsidR="00433799">
        <w:rPr>
          <w:rFonts w:hAnsi="Times New Roman" w:ascii="Times New Roman"/>
          <w:sz w:val="24"/>
          <w:szCs w:val="24"/>
          <w:lang w:val="pl-PL"/>
        </w:rPr>
        <w:t>u Varaždinu</w:t>
      </w:r>
    </w:p>
    <w:p w:rsidRDefault="00573012" w:rsidP="00573012" w:rsidR="00573012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 w:rsidR="00433799">
        <w:rPr>
          <w:rFonts w:hAnsi="Times New Roman" w:ascii="Times New Roman"/>
          <w:sz w:val="24"/>
          <w:szCs w:val="24"/>
          <w:lang w:val="pl-PL"/>
        </w:rPr>
        <w:t xml:space="preserve"> St-548/16-9</w:t>
      </w:r>
    </w:p>
    <w:p w:rsidRDefault="00573012" w:rsidP="00573012" w:rsidR="0057301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433799" w:rsidP="00573012" w:rsidR="00433799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Autoprijevoznik Goan Đurin d.o.o., Križevci, M. Nehaja 1, OIB: 51159623777</w:t>
      </w: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Navesti koje su pretpostavke iz članka 289. Stečajnog zakona ispunjene, o kojoj se stečajnoj masi radi i kolika je njena vrijednost</w:t>
      </w:r>
      <w:r>
        <w:rPr>
          <w:rFonts w:hAnsi="Times New Roman" w:ascii="Times New Roman"/>
          <w:sz w:val="24"/>
          <w:szCs w:val="24"/>
        </w:rPr>
        <w:t>.</w:t>
      </w:r>
    </w:p>
    <w:p w:rsidRDefault="00433799" w:rsidP="00433799" w:rsidR="00433799" w:rsidRPr="0043379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Stečajna masa sastoji se od: </w:t>
      </w:r>
      <w:r w:rsidRPr="00433799">
        <w:rPr>
          <w:rFonts w:hAnsi="Times New Roman" w:ascii="Times New Roman"/>
          <w:sz w:val="24"/>
          <w:szCs w:val="24"/>
        </w:rPr>
        <w:t>1/8 djela čest.br. 1935/1, oranica Posrednji put, sa 35 m2, čestica broj 1934/1, dvor i zgrada sa 684 m2, upisane u z.k. uložak broj 616, k.o. Križevci a na kojima je upisano založno pravo za korist RH Ministarstvo financija u ukupnom iznosu</w:t>
      </w:r>
      <w:r>
        <w:rPr>
          <w:rFonts w:hAnsi="Times New Roman" w:ascii="Times New Roman"/>
          <w:sz w:val="24"/>
          <w:szCs w:val="24"/>
        </w:rPr>
        <w:t xml:space="preserve"> od 345.451,39 HRK</w:t>
      </w:r>
    </w:p>
    <w:p w:rsidRDefault="00433799" w:rsidP="00433799" w:rsidR="00433799">
      <w:pPr>
        <w:jc w:val="both"/>
        <w:rPr>
          <w:rFonts w:hAnsi="Times New Roman" w:ascii="Times New Roman"/>
          <w:sz w:val="20"/>
          <w:szCs w:val="20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Navesti na koji način će se postupiti s preostalom stečajnom masom</w:t>
      </w:r>
      <w:r>
        <w:rPr>
          <w:rFonts w:hAnsi="Times New Roman" w:ascii="Times New Roman"/>
          <w:sz w:val="24"/>
          <w:szCs w:val="24"/>
        </w:rPr>
        <w:t>.</w:t>
      </w:r>
    </w:p>
    <w:p w:rsidRDefault="00433799" w:rsidP="00573012" w:rsidR="00433799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Poslana ponuda potencijalnom kupcu, Goran Đurin da se zaključi ugovor o kupnji, odnosno prodaji prema uvjetima razlučnog vjerovnika MF RH po ŽDO Varaždin.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433799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Slavonski Brod, 10.01.2017.</w:t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 w:rsidR="0057301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Zvonimir Močilac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C61F72" w:rsidR="00C61F72"/>
    <w:sectPr w:rsidSect="004A7A2A"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433799"/>
    <w:rsid w:val="004A7A2A"/>
    <w:rsid w:val="00573012"/>
    <w:rsid w:val="006D7960"/>
    <w:rsid w:val="008512FB"/>
    <w:rsid w:val="00C61F72"/>
    <w:rsid w:val="00D8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B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BB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BB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BB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B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BB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BB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BB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St-548/2016-11</izvorni_sadrzaj>
    <derivirana_varijabla naziv="DomainObject.Oznaka_1">St-548/2016-11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nastav. st. postupka radi naknade diobe</izvorni_sadrzaj>
    <derivirana_varijabla naziv="DomainObject.Predmet.Opis_1">prijedlog za nastav. st.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AUTOPRIJEVOZNIK GORAN ĐURIN društvo s ograničenom odgovornošću</izvorni_sadrzaj>
    <derivirana_varijabla naziv="DomainObject.Predmet.ProtustrankaFormated_1">  Stečajna masa AUTOPRIJEVOZNIK GORAN ĐURIN društvo s ograničenom odgovornošću</derivirana_varijabla>
  </DomainObject.Predmet.ProtustrankaFormated>
  <DomainObject.Predmet.ProtustrankaFormatedOIB>
    <izvorni_sadrzaj>  Stečajna masa AUTOPRIJEVOZNIK GORAN ĐURIN društvo s ograničenom odgovornošću, OIB 51159623777</izvorni_sadrzaj>
    <derivirana_varijabla naziv="DomainObject.Predmet.ProtustrankaFormatedOIB_1">  Stečajna masa AUTOPRIJEVOZNIK GORAN ĐURIN društvo s ograničenom odgovornošću, OIB 51159623777</derivirana_varijabla>
  </DomainObject.Predmet.ProtustrankaFormatedOIB>
  <DomainObject.Predmet.ProtustrankaFormatedWithAdress>
    <izvorni_sadrzaj> Stečajna masa AUTOPRIJEVOZNIK GORAN ĐURIN društvo s ograničenom odgovornošću, M.Nehaja 1, 48260 Križevci</izvorni_sadrzaj>
    <derivirana_varijabla naziv="DomainObject.Predmet.ProtustrankaFormatedWithAdress_1"> Stečajna masa AUTOPRIJEVOZNIK GORAN ĐURIN društvo s ograničenom odgovornošću, M.Nehaja 1, 48260 Križevci</derivirana_varijabla>
  </DomainObject.Predmet.ProtustrankaFormatedWithAdress>
  <DomainObject.Predmet.ProtustrankaFormatedWithAdressOIB>
    <izvorni_sadrzaj> Stečajna masa AUTOPRIJEVOZNIK GORAN ĐURIN društvo s ograničenom odgovornošću, OIB 51159623777, M.Nehaja 1, 48260 Križevci</izvorni_sadrzaj>
    <derivirana_varijabla naziv="DomainObject.Predmet.ProtustrankaFormatedWithAdressOIB_1"> Stečajna masa AUTOPRIJEVOZNIK GORAN ĐURIN društvo s ograničenom odgovornošću, OIB 51159623777, M.Nehaja 1, 48260 Križevci</derivirana_varijabla>
  </DomainObject.Predmet.ProtustrankaFormatedWithAdressOIB>
  <DomainObject.Predmet.ProtustrankaWithAdress>
    <izvorni_sadrzaj>Stečajna masa AUTOPRIJEVOZNIK GORAN ĐURIN društvo s ograničenom odgovornošću M.Nehaja 1, 48260 Križevci</izvorni_sadrzaj>
    <derivirana_varijabla naziv="DomainObject.Predmet.ProtustrankaWithAdress_1">Stečajna masa AUTOPRIJEVOZNIK GORAN ĐURIN društvo s ograničenom odgovornošću M.Nehaja 1, 48260 Križevci</derivirana_varijabla>
  </DomainObject.Predmet.ProtustrankaWithAdress>
  <DomainObject.Predmet.ProtustrankaWithAdressOIB>
    <izvorni_sadrzaj>Stečajna masa AUTOPRIJEVOZNIK GORAN ĐURIN društvo s ograničenom odgovornošću, OIB 51159623777, M.Nehaja 1, 48260 Križevci</izvorni_sadrzaj>
    <derivirana_varijabla naziv="DomainObject.Predmet.ProtustrankaWithAdressOIB_1">Stečajna masa AUTOPRIJEVOZNIK GORAN ĐURIN društvo s ograničenom odgovornošću, OIB 51159623777, M.Nehaja 1, 48260 Križevci</derivirana_varijabla>
  </DomainObject.Predmet.ProtustrankaWithAdressOIB>
  <DomainObject.Predmet.ProtustrankaNazivFormated>
    <izvorni_sadrzaj>Stečajna masa AUTOPRIJEVOZNIK GORAN ĐURIN društvo s ograničenom odgovornošću</izvorni_sadrzaj>
    <derivirana_varijabla naziv="DomainObject.Predmet.ProtustrankaNazivFormated_1">Stečajna masa AUTOPRIJEVOZNIK GORAN ĐURIN društvo s ograničenom odgovornošću</derivirana_varijabla>
  </DomainObject.Predmet.ProtustrankaNazivFormated>
  <DomainObject.Predmet.ProtustrankaNazivFormatedOIB>
    <izvorni_sadrzaj>Stečajna masa AUTOPRIJEVOZNIK GORAN ĐURIN društvo s ograničenom odgovornošću, OIB 51159623777</izvorni_sadrzaj>
    <derivirana_varijabla naziv="DomainObject.Predmet.ProtustrankaNazivFormatedOIB_1">Stečajna masa AUTOPRIJEVOZNIK GORAN ĐURIN društvo s ograničenom odgovornošću, OIB 51159623777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PODRUČNI URED SJEVERNA HRVATSKA zastupanog po punomoćniku Županijsko državno odvjetništvo u Varaždinu</izvorni_sadrzaj>
    <derivirana_varijabla naziv="DomainObject.Predmet.StrankaFormated_1">  RH MINISTARSTVO FINANCIJA,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FINANCIJA, POREZNA UPRAVA PODRUČNI URED SJEVERNA HRVATSKA, OIB 18683136487 zastupanog po punomoćniku Županijsko državno odvjetništvo u Varaždinu</izvorni_sadrzaj>
    <derivirana_varijabla naziv="DomainObject.Predmet.StrankaFormatedOIB_1">  RH MINISTARSTVO FINANCIJA,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FINANCIJA, POREZNA UPRAVA PODRUČNI URED SJEVERNA HRVATSKA, Greberje 1, 42000 Varaždin zastupanog po punomoćniku Županijsko državno odvjetništvo u Varaždinu</izvorni_sadrzaj>
    <derivirana_varijabla naziv="DomainObject.Predmet.StrankaFormatedWithAdress_1"> RH MINISTARSTVO FINANCIJA, POREZNA UPRAVA PODRUČNI URED SJEVERNA HRVATSKA, Greberje 1, 42000 Varaždin zastupanog po punomoćniku Županijsko državno odvjetništvo u Varaždinu</derivirana_varijabla>
  </DomainObject.Predmet.StrankaFormatedWithAdress>
  <DomainObject.Predmet.StrankaFormatedWithAdressOIB>
    <izvorni_sadrzaj> RH MINISTARSTVO FINANCIJA, POREZNA UPRAVA PODRUČNI URED SJEVERNA HRVATSKA, OIB 18683136487, Greberje 1, 42000 Varaždin zastupanog po punomoćniku Županijsko državno odvjetništvo u Varaždinu</izvorni_sadrzaj>
    <derivirana_varijabla naziv="DomainObject.Predmet.StrankaFormatedWithAdressOIB_1"> RH MINISTARSTVO FINANCIJA, POREZNA UPRAVA PODRUČNI URED SJEVERNA HRVATSKA, OIB 18683136487, Greberje 1, 42000 Varaždin zastupanog po punomoćniku Županijsko državno odvjetništvo u Varaždinu</derivirana_varijabla>
  </DomainObject.Predmet.StrankaFormatedWithAdressOIB>
  <DomainObject.Predmet.StrankaWithAdress>
    <izvorni_sadrzaj>RH MINISTARSTVO FINANCIJA, POREZNA UPRAVA PODRUČNI URED SJEVERNA HRVATSKA Greberje 1,42000 Varaždin</izvorni_sadrzaj>
    <derivirana_varijabla naziv="DomainObject.Predmet.StrankaWithAdress_1">RH MINISTARSTVO FINANCIJA, POREZNA UPRAVA PODRUČNI URED SJEVERNA HRVATSKA Greberje 1,42000 Varaždin</derivirana_varijabla>
  </DomainObject.Predmet.StrankaWithAdress>
  <DomainObject.Predmet.StrankaWithAdressOIB>
    <izvorni_sadrzaj>RH MINISTARSTVO FINANCIJA, POREZNA UPRAVA PODRUČNI URED SJEVERNA HRVATSKA, OIB 18683136487, Greberje 1,42000 Varaždin</izvorni_sadrzaj>
    <derivirana_varijabla naziv="DomainObject.Predmet.StrankaWithAdressOIB_1">RH MINISTARSTVO FINANCIJA, POREZNA UPRAVA PODRUČNI URED SJEVERNA HRVATSKA, OIB 18683136487, Greberje 1,42000 Varaždin</derivirana_varijabla>
  </DomainObject.Predmet.StrankaWithAdressOIB>
  <DomainObject.Predmet.StrankaNazivFormated>
    <izvorni_sadrzaj>RH MINISTARSTVO FINANCIJA, POREZNA UPRAVA PODRUČNI URED SJEVERNA HRVATSKA</izvorni_sadrzaj>
    <derivirana_varijabla naziv="DomainObject.Predmet.StrankaNazivFormated_1">RH MINISTARSTVO FINANCIJA, POREZNA UPRAVA PODRUČNI URED SJEVERNA HRVATSKA</derivirana_varijabla>
  </DomainObject.Predmet.StrankaNazivFormated>
  <DomainObject.Predmet.StrankaNazivFormatedOIB>
    <izvorni_sadrzaj>RH MINISTARSTVO FINANCIJA, POREZNA UPRAVA PODRUČNI URED SJEVERNA HRVATSKA, OIB 18683136487</izvorni_sadrzaj>
    <derivirana_varijabla naziv="DomainObject.Predmet.StrankaNazivFormatedOIB_1">RH MINISTARSTVO FINANCIJA,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668872.53</izvorni_sadrzaj>
    <derivirana_varijabla naziv="DomainObject.Predmet.TrenutnaVrijednost_1">668872.53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FINANCIJA, POREZNA UPRAVA PODRUČNI URED SJEVERNA HRVATSKA zastupanog po punomoćniku Županijsko državno odvjetništvo u Varaždinu</item>
    </izvorni_sadrzaj>
    <derivirana_varijabla naziv="DomainObject.Predmet.StrankaListFormated_1">
      <item>RH MINISTARSTVO FINANCIJA,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FINANCIJA,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FINANCIJA,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FINANCIJA, POREZNA UPRAVA PODRUČNI URED SJEVERNA HRVATSKA, Greberje 1, 42000 Varaždin zastupanog po punomoćniku Županijsko državno odvjetništvo u Varaždinu</item>
    </izvorni_sadrzaj>
    <derivirana_varijabla naziv="DomainObject.Predmet.StrankaListFormatedWithAdress_1">
      <item>RH MINISTARSTVO FINANCIJA, POREZNA UPRAVA PODRUČNI URED SJEVERNA HRVATSKA, Greberje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FINANCIJA, POREZNA UPRAVA PODRUČNI URED SJEVERNA HRVATSKA, OIB 18683136487, Greberje 1, 42000 Varaždin zastupanog po punomoćniku Županijsko državno odvjetništvo u Varaždinu</item>
    </izvorni_sadrzaj>
    <derivirana_varijabla naziv="DomainObject.Predmet.StrankaListFormatedWithAdressOIB_1">
      <item>RH MINISTARSTVO FINANCIJA, POREZNA UPRAVA PODRUČNI URED SJEVERNA HRVATSKA, OIB 18683136487, Greberje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FINANCIJA, POREZNA UPRAVA PODRUČNI URED SJEVERNA HRVATSKA</item>
    </izvorni_sadrzaj>
    <derivirana_varijabla naziv="DomainObject.Predmet.StrankaListNazivFormated_1">
      <item>RH MINISTARSTVO FINANCIJA, POREZNA UPRAVA PODRUČNI URED SJEVERNA HRVATSKA</item>
    </derivirana_varijabla>
  </DomainObject.Predmet.StrankaListNazivFormated>
  <DomainObject.Predmet.StrankaListNazivFormatedOIB>
    <izvorni_sadrzaj>
      <item>RH MINISTARSTVO FINANCIJA, POREZNA UPRAVA PODRUČNI URED SJEVERNA HRVATSKA, OIB 18683136487</item>
    </izvorni_sadrzaj>
    <derivirana_varijabla naziv="DomainObject.Predmet.StrankaListNazivFormatedOIB_1">
      <item>RH MINISTARSTVO FINANCIJA, POREZNA UPRAVA PODRUČNI URED SJEVERNA HRVATSKA, OIB 18683136487</item>
    </derivirana_varijabla>
  </DomainObject.Predmet.StrankaListNazivFormatedOIB>
  <DomainObject.Predmet.ProtuStrankaListFormated>
    <izvorni_sadrzaj>
      <item>Stečajna masa AUTOPRIJEVOZNIK GORAN ĐURIN društvo s ograničenom odgovornošću</item>
    </izvorni_sadrzaj>
    <derivirana_varijabla naziv="DomainObject.Predmet.ProtuStrankaListFormated_1">
      <item>Stečajna masa AUTOPRIJEVOZNIK GORAN ĐURIN društvo s ograničenom odgovornošću</item>
    </derivirana_varijabla>
  </DomainObject.Predmet.ProtuStrankaListFormated>
  <DomainObject.Predmet.ProtuStrankaListFormatedOIB>
    <izvorni_sadrzaj>
      <item>Stečajna masa AUTOPRIJEVOZNIK GORAN ĐURIN društvo s ograničenom odgovornošću, OIB 51159623777</item>
    </izvorni_sadrzaj>
    <derivirana_varijabla naziv="DomainObject.Predmet.ProtuStrankaListFormatedOIB_1">
      <item>Stečajna masa AUTOPRIJEVOZNIK GORAN ĐURIN društvo s ograničenom odgovornošću, OIB 51159623777</item>
    </derivirana_varijabla>
  </DomainObject.Predmet.ProtuStrankaListFormatedOIB>
  <DomainObject.Predmet.ProtuStrankaListFormatedWithAdress>
    <izvorni_sadrzaj>
      <item>Stečajna masa AUTOPRIJEVOZNIK GORAN ĐURIN društvo s ograničenom odgovornošću, M.Nehaja 1, 48260 Križevci</item>
    </izvorni_sadrzaj>
    <derivirana_varijabla naziv="DomainObject.Predmet.ProtuStrankaListFormatedWithAdress_1">
      <item>Stečajna masa AUTOPRIJEVOZNIK GORAN ĐURIN društvo s ograničenom odgovornošću, M.Nehaja 1, 48260 Križevci</item>
    </derivirana_varijabla>
  </DomainObject.Predmet.ProtuStrankaListFormatedWithAdress>
  <DomainObject.Predmet.ProtuStrankaListFormatedWithAdressOIB>
    <izvorni_sadrzaj>
      <item>Stečajna masa AUTOPRIJEVOZNIK GORAN ĐURIN društvo s ograničenom odgovornošću, OIB 51159623777, M.Nehaja 1, 48260 Križevci</item>
    </izvorni_sadrzaj>
    <derivirana_varijabla naziv="DomainObject.Predmet.ProtuStrankaListFormatedWithAdressOIB_1">
      <item>Stečajna masa AUTOPRIJEVOZNIK GORAN ĐURIN društvo s ograničenom odgovornošću, OIB 51159623777, M.Nehaja 1, 48260 Križevci</item>
    </derivirana_varijabla>
  </DomainObject.Predmet.ProtuStrankaListFormatedWithAdressOIB>
  <DomainObject.Predmet.ProtuStrankaListNazivFormated>
    <izvorni_sadrzaj>
      <item>Stečajna masa AUTOPRIJEVOZNIK GORAN ĐURIN društvo s ograničenom odgovornošću</item>
    </izvorni_sadrzaj>
    <derivirana_varijabla naziv="DomainObject.Predmet.ProtuStrankaListNazivFormated_1">
      <item>Stečajna masa AUTOPRIJEVOZNIK GORAN ĐURIN društvo s ograničenom odgovornošću</item>
    </derivirana_varijabla>
  </DomainObject.Predmet.ProtuStrankaListNazivFormated>
  <DomainObject.Predmet.ProtuStrankaListNazivFormatedOIB>
    <izvorni_sadrzaj>
      <item>Stečajna masa AUTOPRIJEVOZNIK GORAN ĐURIN društvo s ograničenom odgovornošću, OIB 51159623777</item>
    </izvorni_sadrzaj>
    <derivirana_varijabla naziv="DomainObject.Predmet.ProtuStrankaListNazivFormatedOIB_1">
      <item>Stečajna masa AUTOPRIJEVOZNIK GORAN ĐURIN društvo s ograničenom odgovornošću, OIB 51159623777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_1">
      <item>Županijsko državno odvjetništvo u Varaždinu punomoćnik sudionika u postupku RH MINISTARSTVO FINANCIJA,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OIB_1">
      <item>Županijsko državno odvjetništvo u Varaždinu punomoćnik sudionika u postupku RH MINISTARSTVO FINANCIJA,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FINANCIJA,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FINANCIJA,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PODRUČNI URED SJEVERNA HRVATSKA</izvorni_sadrzaj>
    <derivirana_varijabla naziv="DomainObject.Predmet.StrankaIDrugi_1">RH MINISTARSTVO FINANCIJA, POREZNA UPRAVA PODRUČNI URED SJEVERNA HRVATSKA</derivirana_varijabla>
  </DomainObject.Predmet.StrankaIDrugi>
  <DomainObject.Predmet.ProtustrankaIDrugi>
    <izvorni_sadrzaj>Stečajna masa AUTOPRIJEVOZNIK GORAN ĐURIN društvo s ograničenom odgovornošću</izvorni_sadrzaj>
    <derivirana_varijabla naziv="DomainObject.Predmet.ProtustrankaIDrugi_1">Stečajna masa AUTOPRIJEVOZNIK GORAN ĐURIN društvo s ograničenom odgovornošću</derivirana_varijabla>
  </DomainObject.Predmet.ProtustrankaIDrugi>
  <DomainObject.Predmet.StrankaIDrugiAdressOIB>
    <izvorni_sadrzaj>RH MINISTARSTVO FINANCIJA, POREZNA UPRAVA PODRUČNI URED SJEVERNA HRVATSKA, OIB 18683136487, Greberje 1, 42000 Varaždin</izvorni_sadrzaj>
    <derivirana_varijabla naziv="DomainObject.Predmet.StrankaIDrugiAdressOIB_1">RH MINISTARSTVO FINANCIJA, POREZNA UPRAVA PODRUČNI URED SJEVERNA HRVATSKA, OIB 18683136487, Greberje 1, 42000 Varaždin</derivirana_varijabla>
  </DomainObject.Predmet.StrankaIDrugiAdressOIB>
  <DomainObject.Predmet.ProtustrankaIDrugiAdressOIB>
    <izvorni_sadrzaj>Stečajna masa AUTOPRIJEVOZNIK GORAN ĐURIN društvo s ograničenom odgovornošću, OIB 51159623777, M.Nehaja 1, 48260 Križevci</izvorni_sadrzaj>
    <derivirana_varijabla naziv="DomainObject.Predmet.ProtustrankaIDrugiAdressOIB_1">Stečajna masa AUTOPRIJEVOZNIK GORAN ĐURIN društvo s ograničenom odgovornošću, OIB 51159623777,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AUTOPRIJEVOZNIK GORAN ĐURIN društvo s ograničenom odgovornošću</item>
      <item>Županijsko državno odvjetništvo u Varaždinu</item>
      <item>RH MINISTARSTVO FINANCIJA, POREZNA UPRAVA PODRUČNI URED SJEVERNA HRVATSKA</item>
    </izvorni_sadrzaj>
    <derivirana_varijabla naziv="DomainObject.Predmet.SudioniciListNaziv_1">
      <item>Stečajna masa AUTOPRIJEVOZNIK GORAN ĐURIN društvo s ograničenom odgovornošću</item>
      <item>Županijsko državno odvjetništvo u Varaždinu</item>
      <item>RH MINISTARSTVO FINANCIJA, POREZNA UPRAVA PODRUČNI URED SJEVERNA HRVATSKA</item>
    </derivirana_varijabla>
  </DomainObject.Predmet.SudioniciListNaziv>
  <DomainObject.Predmet.SudioniciListAdressOIB>
    <izvorni_sadrzaj>
      <item>Stečajna masa 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izvorni_sadrzaj>
    <derivirana_varijabla naziv="DomainObject.Predmet.SudioniciListAdressOIB_1">
      <item>Stečajna masa 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51159623777</item>
      <item>, OIB null</item>
      <item>, OIB 18683136487</item>
    </izvorni_sadrzaj>
    <derivirana_varijabla naziv="DomainObject.Predmet.SudioniciListNazivOIB_1">
      <item>, OIB 51159623777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192</properties:Words>
  <properties:Characters>1085</properties:Characters>
  <properties:Lines>31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2017-02-27T06:55:00Z</dcterms:created>
  <dc:creator>ADMINIBM</dc:creator>
  <cp:lastModifiedBy>Tatjana Rukelj</cp:lastModifiedBy>
  <dcterms:modified xmlns:xsi="http://www.w3.org/2001/XMLSchema-instance" xsi:type="dcterms:W3CDTF">2017-02-27T06:57:00Z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St-548/2016-11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