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87ee" w14:paraId="03887ee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A23111">
        <w:t>104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A23111">
        <w:t>MATIN DESIGN jednostavno društvo s ograničenom odgovornošću za usluge, Zagreb, Kninska 6, MBS: 080929496, OIB: 45424621327</w:t>
      </w:r>
      <w:r>
        <w:t xml:space="preserve">, dana </w:t>
      </w:r>
      <w:r w:rsidR="00910050">
        <w:t>11</w:t>
      </w:r>
      <w:r>
        <w:t xml:space="preserve">. </w:t>
      </w:r>
      <w:r w:rsidR="009D439F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910050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23111">
        <w:t>MATIN DESIGN jednostavno društvo s ograničenom odgovornošću za usluge, Zagreb, Kninska 6, MBS: 080929496, OIB: 45424621327</w:t>
      </w:r>
      <w:r>
        <w:t>.</w:t>
      </w:r>
      <w:r w:rsidR="00A23111">
        <w:t xml:space="preserve"> </w:t>
      </w:r>
    </w:p>
    <w:p w:rsidRDefault="0057324F" w:rsidP="00B6770C" w:rsidR="00B6770C" w:rsidRPr="00B6770C">
      <w:pPr>
        <w:pStyle w:val="Odlomakpopisa"/>
        <w:numPr>
          <w:ilvl w:val="0"/>
          <w:numId w:val="6"/>
        </w:numPr>
      </w:pPr>
      <w:r>
        <w:t xml:space="preserve">Za stečajnog upravitelja imenuje se </w:t>
      </w:r>
      <w:r w:rsidR="00910050">
        <w:t>Nada Reljić, Naselje A. Hebranga 7/9,  Slavonski Brod, OIB: 63776354688</w:t>
      </w:r>
      <w:r w:rsidR="00B6770C" w:rsidRPr="00B6770C"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910050">
        <w:t xml:space="preserve">skraćeni </w:t>
      </w:r>
      <w:r>
        <w:t xml:space="preserve">stečajni postupak nad dužnikom </w:t>
      </w:r>
      <w:r w:rsidR="00A23111">
        <w:t>MATIN DESIGN jednostavno društvo s ograničenom odgovornošću za usluge, Zagreb, Kninska 6, MBS: 080929496, OIB: 45424621327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A23111">
        <w:rPr>
          <w:bCs/>
        </w:rPr>
        <w:t>16</w:t>
      </w:r>
      <w:r>
        <w:rPr>
          <w:bCs/>
        </w:rPr>
        <w:t xml:space="preserve">. </w:t>
      </w:r>
      <w:r w:rsidR="00A23111">
        <w:rPr>
          <w:bCs/>
        </w:rPr>
        <w:t>rujna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A23111">
        <w:t>MATIN DESIGN jednostavno društvo s ograničenom odgovornošću za usluge, Zagreb, Kninska 6, MBS: 080929496, OIB: 45424621327</w:t>
      </w:r>
      <w:r>
        <w:t xml:space="preserve">. </w:t>
      </w:r>
      <w:r w:rsidR="009D439F"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 xml:space="preserve">Temeljem rješenja Visokog trgovačkog suda RH u Zagrebu Broj  31 Su-58/17-2 od 11. siječnja 2017. godine određen je Trgovački sud u Osijeku kao drugi i stvarno nadležni </w:t>
      </w:r>
      <w:r w:rsidR="00910050">
        <w:t xml:space="preserve"> </w:t>
      </w:r>
      <w:r>
        <w:t>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23111">
        <w:t>104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910050" w:rsidP="00910050" w:rsidR="00910050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</w:t>
      </w:r>
      <w:r w:rsidR="009D439F">
        <w:t xml:space="preserve"> ispunjene sljedeće pretpostavke</w:t>
      </w:r>
      <w:r>
        <w:t>: 1. ako nema zaposlenih,</w:t>
      </w:r>
      <w:r>
        <w:rPr>
          <w:bCs/>
        </w:rPr>
        <w:t xml:space="preserve"> 2. </w:t>
      </w:r>
      <w:r>
        <w:t>ako u očevi</w:t>
      </w:r>
      <w:r w:rsidR="009D439F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 pod poslovnim brojem St-</w:t>
      </w:r>
      <w:r w:rsidR="00A23111">
        <w:t>104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10050">
        <w:t>11</w:t>
      </w:r>
      <w:r>
        <w:t xml:space="preserve">. </w:t>
      </w:r>
      <w:r w:rsidR="009D439F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D439F" w:rsidP="000412A0" w:rsidR="00A247C1">
      <w:pPr>
        <w:pStyle w:val="Tijeloteksta"/>
        <w:jc w:val="left"/>
      </w:pPr>
      <w:r>
        <w:t>Snježana Markotić Jurić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0050">
        <w:t>11/5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0050"/>
    <w:rsid w:val="00912CF5"/>
    <w:rsid w:val="00937840"/>
    <w:rsid w:val="009525D4"/>
    <w:rsid w:val="00967AAD"/>
    <w:rsid w:val="00980E4D"/>
    <w:rsid w:val="00990799"/>
    <w:rsid w:val="00993567"/>
    <w:rsid w:val="00996504"/>
    <w:rsid w:val="009A412B"/>
    <w:rsid w:val="009B40D7"/>
    <w:rsid w:val="009B46D8"/>
    <w:rsid w:val="009C670C"/>
    <w:rsid w:val="009D2F35"/>
    <w:rsid w:val="009D439F"/>
    <w:rsid w:val="009E5D6D"/>
    <w:rsid w:val="00A07CA2"/>
    <w:rsid w:val="00A23111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6770C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SUDOVOMA</izvorni_sadrzaj>
    <derivirana_varijabla naziv="DomainObject.Predmet.PrimjedbaSuca_1">ČL.11 ZAKONA O SUDOVOMA</derivirana_varijabla>
  </DomainObject.Predmet.PrimjedbaSuca>
  <DomainObject.Predmet.ProtustrankaFormated>
    <izvorni_sadrzaj>  MATIN DESIGN jednostavno društvo s ograničenom odgovornošću za usluge</izvorni_sadrzaj>
    <derivirana_varijabla naziv="DomainObject.Predmet.ProtustrankaFormated_1">  MATIN DESIGN jednostavno društvo s ograničenom odgovornošću za usluge</derivirana_varijabla>
  </DomainObject.Predmet.ProtustrankaFormated>
  <DomainObject.Predmet.ProtustrankaFormatedOIB>
    <izvorni_sadrzaj>  MATIN DESIGN jednostavno društvo s ograničenom odgovornošću za usluge, OIB 45424621327</izvorni_sadrzaj>
    <derivirana_varijabla naziv="DomainObject.Predmet.ProtustrankaFormatedOIB_1">  MATIN DESIGN jednostavno društvo s ograničenom odgovornošću za usluge, OIB 45424621327</derivirana_varijabla>
  </DomainObject.Predmet.ProtustrankaFormatedOIB>
  <DomainObject.Predmet.ProtustrankaFormatedWithAdress>
    <izvorni_sadrzaj> MATIN DESIGN jednostavno društvo s ograničenom odgovornošću za usluge, Kaninska 6, 10000 Zagreb</izvorni_sadrzaj>
    <derivirana_varijabla naziv="DomainObject.Predmet.ProtustrankaFormatedWithAdress_1"> MATIN DESIGN jednostavno društvo s ograničenom odgovornošću za usluge, Kaninska 6, 10000 Zagreb</derivirana_varijabla>
  </DomainObject.Predmet.ProtustrankaFormatedWithAdress>
  <DomainObject.Predmet.ProtustrankaFormatedWithAdressOIB>
    <izvorni_sadrzaj> MATIN DESIGN jednostavno društvo s ograničenom odgovornošću za usluge, OIB 45424621327, Kaninska 6, 10000 Zagreb</izvorni_sadrzaj>
    <derivirana_varijabla naziv="DomainObject.Predmet.ProtustrankaFormatedWithAdressOIB_1"> MATIN DESIGN jednostavno društvo s ograničenom odgovornošću za usluge, OIB 45424621327, Kaninska 6, 10000 Zagreb</derivirana_varijabla>
  </DomainObject.Predmet.ProtustrankaFormatedWithAdressOIB>
  <DomainObject.Predmet.ProtustrankaWithAdress>
    <izvorni_sadrzaj>MATIN DESIGN jednostavno društvo s ograničenom odgovornošću za usluge Kaninska 6, 10000 Zagreb</izvorni_sadrzaj>
    <derivirana_varijabla naziv="DomainObject.Predmet.ProtustrankaWithAdress_1">MATIN DESIGN jednostavno društvo s ograničenom odgovornošću za usluge Kaninska 6, 10000 Zagreb</derivirana_varijabla>
  </DomainObject.Predmet.ProtustrankaWithAdress>
  <DomainObject.Predmet.ProtustrankaWithAdressOIB>
    <izvorni_sadrzaj>MATIN DESIGN jednostavno društvo s ograničenom odgovornošću za usluge, OIB 45424621327, Kaninska 6, 10000 Zagreb</izvorni_sadrzaj>
    <derivirana_varijabla naziv="DomainObject.Predmet.ProtustrankaWithAdressOIB_1">MATIN DESIGN jednostavno društvo s ograničenom odgovornošću za usluge, OIB 45424621327, Kaninska 6, 10000 Zagreb</derivirana_varijabla>
  </DomainObject.Predmet.ProtustrankaWithAdressOIB>
  <DomainObject.Predmet.ProtustrankaNazivFormated>
    <izvorni_sadrzaj>MATIN DESIGN jednostavno društvo s ograničenom odgovornošću za usluge</izvorni_sadrzaj>
    <derivirana_varijabla naziv="DomainObject.Predmet.ProtustrankaNazivFormated_1">MATIN DESIGN jednostavno društvo s ograničenom odgovornošću za usluge</derivirana_varijabla>
  </DomainObject.Predmet.ProtustrankaNazivFormated>
  <DomainObject.Predmet.ProtustrankaNazivFormatedOIB>
    <izvorni_sadrzaj>MATIN DESIGN jednostavno društvo s ograničenom odgovornošću za usluge, OIB 45424621327</izvorni_sadrzaj>
    <derivirana_varijabla naziv="DomainObject.Predmet.ProtustrankaNazivFormatedOIB_1">MATIN DESIGN jednostavno društvo s ograničenom odgovornošću za usluge, OIB 45424621327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MATIN DESIGN jednostavno društvo s ograničenom odgovornošću za usluge</item>
    </izvorni_sadrzaj>
    <derivirana_varijabla naziv="DomainObject.Predmet.ProtuStrankaListFormated_1">
      <item>MATIN DESIGN jednostavno društvo s ograničenom odgovornošću za usluge</item>
    </derivirana_varijabla>
  </DomainObject.Predmet.ProtuStrankaListFormated>
  <DomainObject.Predmet.ProtuStrankaListFormatedOIB>
    <izvorni_sadrzaj>
      <item>MATIN DESIGN jednostavno društvo s ograničenom odgovornošću za usluge, OIB 45424621327</item>
    </izvorni_sadrzaj>
    <derivirana_varijabla naziv="DomainObject.Predmet.ProtuStrankaListFormatedOIB_1">
      <item>MATIN DESIGN jednostavno društvo s ograničenom odgovornošću za usluge, OIB 45424621327</item>
    </derivirana_varijabla>
  </DomainObject.Predmet.ProtuStrankaListFormatedOIB>
  <DomainObject.Predmet.ProtuStrankaListFormatedWithAdress>
    <izvorni_sadrzaj>
      <item>MATIN DESIGN jednostavno društvo s ograničenom odgovornošću za usluge, Kaninska 6, 10000 Zagreb</item>
    </izvorni_sadrzaj>
    <derivirana_varijabla naziv="DomainObject.Predmet.ProtuStrankaListFormatedWithAdress_1">
      <item>MATIN DESIGN jednostavno društvo s ograničenom odgovornošću za usluge, Kaninska 6, 10000 Zagreb</item>
    </derivirana_varijabla>
  </DomainObject.Predmet.ProtuStrankaListFormatedWithAdress>
  <DomainObject.Predmet.ProtuStrankaListFormatedWithAdressOIB>
    <izvorni_sadrzaj>
      <item>MATIN DESIGN jednostavno društvo s ograničenom odgovornošću za usluge, OIB 45424621327, Kaninska 6, 10000 Zagreb</item>
    </izvorni_sadrzaj>
    <derivirana_varijabla naziv="DomainObject.Predmet.ProtuStrankaListFormatedWithAdressOIB_1">
      <item>MATIN DESIGN jednostavno društvo s ograničenom odgovornošću za usluge, OIB 45424621327, Kaninska 6, 10000 Zagreb</item>
    </derivirana_varijabla>
  </DomainObject.Predmet.ProtuStrankaListFormatedWithAdressOIB>
  <DomainObject.Predmet.ProtuStrankaListNazivFormated>
    <izvorni_sadrzaj>
      <item>MATIN DESIGN jednostavno društvo s ograničenom odgovornošću za usluge</item>
    </izvorni_sadrzaj>
    <derivirana_varijabla naziv="DomainObject.Predmet.ProtuStrankaListNazivFormated_1">
      <item>MATIN DESIGN jednostavno društvo s ograničenom odgovornošću za usluge</item>
    </derivirana_varijabla>
  </DomainObject.Predmet.ProtuStrankaListNazivFormated>
  <DomainObject.Predmet.ProtuStrankaListNazivFormatedOIB>
    <izvorni_sadrzaj>
      <item>MATIN DESIGN jednostavno društvo s ograničenom odgovornošću za usluge, OIB 45424621327</item>
    </izvorni_sadrzaj>
    <derivirana_varijabla naziv="DomainObject.Predmet.ProtuStrankaListNazivFormatedOIB_1">
      <item>MATIN DESIGN jednostavno društvo s ograničenom odgovornošću za usluge, OIB 45424621327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MATIN DESIGN jednostavno društvo s ograničenom odgovornošću za usluge</izvorni_sadrzaj>
    <derivirana_varijabla naziv="DomainObject.Predmet.ProtustrankaIDrugi_1">MATIN DESIGN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MATIN DESIGN jednostavno društvo s ograničenom odgovornošću za usluge, OIB 45424621327, Kaninska 6, 10000 Zagreb</izvorni_sadrzaj>
    <derivirana_varijabla naziv="DomainObject.Predmet.ProtustrankaIDrugiAdressOIB_1">MATIN DESIGN jednostavno društvo s ograničenom odgovornošću za usluge, OIB 45424621327, Kaninska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 DESIGN jednostavno društvo s ograničenom odgovornošću za usluge</item>
      <item>FINA Regionalni centar Zagreb</item>
    </izvorni_sadrzaj>
    <derivirana_varijabla naziv="DomainObject.Predmet.SudioniciListNaziv_1">
      <item>MATIN DESIGN jednostavno društvo s ograničenom odgovornošću za usluge</item>
      <item>FINA Regionalni centar Zagreb</item>
    </derivirana_varijabla>
  </DomainObject.Predmet.SudioniciListNaziv>
  <DomainObject.Predmet.SudioniciListAdressOIB>
    <izvorni_sadrzaj>
      <item>MATIN DESIGN jednostavno društvo s ograničenom odgovornošću za usluge, OIB 45424621327, Kaninska 6,10000 Zagreb</item>
      <item>FINA Regionalni centar Zagreb, OIB 85821130368, Trg svibanjskih žrtava 1995. br. 1,10000 Zagreb</item>
    </izvorni_sadrzaj>
    <derivirana_varijabla naziv="DomainObject.Predmet.SudioniciListAdressOIB_1">
      <item>MATIN DESIGN jednostavno društvo s ograničenom odgovornošću za usluge, OIB 45424621327, Kaninska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45424621327</item>
      <item>, OIB 85821130368</item>
    </izvorni_sadrzaj>
    <derivirana_varijabla naziv="DomainObject.Predmet.SudioniciListNazivOIB_1">
      <item>, OIB 45424621327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E81DF-6D4A-42D7-AF23-05BC51424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3141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2017-04-11T10:22:00Z</dcterms:created>
  <dc:creator>Korisnik</dc:creator>
  <cp:lastModifiedBy>Snježana Markotić Jurić</cp:lastModifiedBy>
  <cp:lastPrinted>2017-04-11T10:22:00Z</cp:lastPrinted>
  <dcterms:modified xmlns:xsi="http://www.w3.org/2001/XMLSchema-instance" xsi:type="dcterms:W3CDTF">2017-04-11T10:23:00Z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