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ce836" w14:paraId="83ce836"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E9731E">
        <w:t>2961/16</w:t>
      </w:r>
      <w:r w:rsidR="00843BBB">
        <w:t>-</w:t>
      </w:r>
      <w:r w:rsidR="000B39E0">
        <w:t>14</w:t>
      </w:r>
    </w:p>
    <w:p w:rsidRDefault="00B1687B" w:rsidP="0070027B" w:rsidR="0070027B" w:rsidRPr="0070027B">
      <w:pPr>
        <w:jc w:val="both"/>
      </w:pPr>
      <w:r>
        <w:t xml:space="preserve">         Zagreb, </w:t>
      </w:r>
      <w:r w:rsidR="0070027B" w:rsidRPr="0070027B">
        <w:t>Amruševa 2/II</w:t>
      </w:r>
    </w:p>
    <w:p w:rsidRDefault="00AE30AB" w:rsidP="00AE30AB" w:rsidR="00AE30AB">
      <w:pPr>
        <w:jc w:val="center"/>
      </w:pP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E9731E" w:rsidP="00E9731E" w:rsidR="00E9731E" w:rsidRPr="00B9015B">
      <w:pPr>
        <w:ind w:firstLine="708"/>
        <w:jc w:val="both"/>
      </w:pPr>
      <w:r w:rsidRPr="00F53100">
        <w:t xml:space="preserve">Trgovački sud u Zagrebu, po sucu </w:t>
      </w:r>
      <w:r>
        <w:t>Nikolini Dorić Hadžisejdić</w:t>
      </w:r>
      <w:r w:rsidRPr="00F53100">
        <w:t xml:space="preserve">, u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Pr>
          <w:lang w:val="pt-BR"/>
        </w:rPr>
        <w:t>AVEO TRANS d.o.o. za prijevoz putnika i roba,</w:t>
      </w:r>
      <w:r w:rsidRPr="000D7E17">
        <w:t xml:space="preserve"> </w:t>
      </w:r>
      <w:r>
        <w:t>OIB: 51867342524, Zagreb (Grad Zagreb), Rapska 40</w:t>
      </w:r>
      <w:r w:rsidRPr="00B9015B">
        <w:rPr>
          <w:lang w:val="pt-BR"/>
        </w:rPr>
        <w:t xml:space="preserve">, </w:t>
      </w:r>
      <w:r>
        <w:rPr>
          <w:lang w:val="pt-BR"/>
        </w:rPr>
        <w:t>3. kolovoza 2017.,</w:t>
      </w:r>
    </w:p>
    <w:p w:rsidRDefault="00E9731E" w:rsidP="00E9731E" w:rsidR="00E9731E" w:rsidRPr="00B9015B">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B2337F">
      <w:pPr>
        <w:jc w:val="both"/>
      </w:pPr>
      <w:r w:rsidRPr="00A93839">
        <w:t xml:space="preserve">I. Otvara se stečajni postupak nad dužnikom </w:t>
      </w:r>
      <w:r w:rsidR="00E9731E">
        <w:rPr>
          <w:lang w:val="pt-BR"/>
        </w:rPr>
        <w:t>AVEO TRANS d.o.o. za prijevoz putnika i roba,</w:t>
      </w:r>
      <w:r w:rsidR="00E9731E" w:rsidRPr="000D7E17">
        <w:t xml:space="preserve"> </w:t>
      </w:r>
      <w:r w:rsidR="00E9731E">
        <w:t>OIB: 51867342524, Zagreb (Grad Zagreb), Rapska 40</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Zagrebu </w:t>
      </w:r>
      <w:r w:rsidR="000B39E0" w:rsidRPr="000B39E0">
        <w:t>3. kolovoza</w:t>
      </w:r>
      <w:r w:rsidRPr="000B39E0">
        <w:rPr>
          <w:lang w:val="pt-BR"/>
        </w:rPr>
        <w:t xml:space="preserve"> 201</w:t>
      </w:r>
      <w:r w:rsidR="000B39E0" w:rsidRPr="000B39E0">
        <w:rPr>
          <w:lang w:val="pt-BR"/>
        </w:rPr>
        <w:t>7</w:t>
      </w:r>
      <w:r w:rsidRPr="000B39E0">
        <w:t xml:space="preserve">. u </w:t>
      </w:r>
      <w:r w:rsidR="00C70ACC" w:rsidRPr="000B39E0">
        <w:t>1</w:t>
      </w:r>
      <w:r w:rsidR="00B2337F" w:rsidRPr="000B39E0">
        <w:t>5</w:t>
      </w:r>
      <w:r w:rsidR="00C70ACC" w:rsidRPr="000B39E0">
        <w:t>.0</w:t>
      </w:r>
      <w:r w:rsidR="00DC7C75" w:rsidRPr="000B39E0">
        <w:t>0</w:t>
      </w:r>
      <w:r w:rsidRPr="000B39E0">
        <w:t xml:space="preserve"> sati</w:t>
      </w:r>
      <w:r w:rsidRPr="00B2337F">
        <w:t>.</w:t>
      </w:r>
    </w:p>
    <w:p w:rsidRDefault="00A93839" w:rsidP="009B6435" w:rsidR="00A93839" w:rsidRPr="000B39E0">
      <w:pPr>
        <w:jc w:val="both"/>
      </w:pPr>
      <w:r w:rsidRPr="00DC7C75">
        <w:t xml:space="preserve">II. Za stečajnog upravitelja imenuje se </w:t>
      </w:r>
      <w:r w:rsidR="000B39E0" w:rsidRPr="000B39E0">
        <w:t>Vanda Kovačević Gelenčer</w:t>
      </w:r>
      <w:r w:rsidR="009B6435" w:rsidRPr="000B39E0">
        <w:t xml:space="preserve">, OIB </w:t>
      </w:r>
      <w:r w:rsidR="000B39E0" w:rsidRPr="000B39E0">
        <w:t>48951193011</w:t>
      </w:r>
      <w:r w:rsidR="009B6435" w:rsidRPr="000B39E0">
        <w:t xml:space="preserve">, </w:t>
      </w:r>
      <w:r w:rsidR="000B39E0" w:rsidRPr="000B39E0">
        <w:t>Virovitica, A. Mihanovića 1/3.</w:t>
      </w:r>
    </w:p>
    <w:p w:rsidRDefault="00A93839" w:rsidP="00A93839" w:rsidR="00A93839" w:rsidRPr="00A93839">
      <w:pPr>
        <w:jc w:val="both"/>
      </w:pPr>
      <w:r w:rsidRPr="00A93839">
        <w:t xml:space="preserve">III. Zaključuje se stečajni postupak nad dužnikom </w:t>
      </w:r>
      <w:r w:rsidR="00E9731E">
        <w:rPr>
          <w:lang w:val="pt-BR"/>
        </w:rPr>
        <w:t>AVEO TRANS d.o.o. za prijevoz putnika i roba,</w:t>
      </w:r>
      <w:r w:rsidR="00E9731E" w:rsidRPr="000D7E17">
        <w:t xml:space="preserve"> </w:t>
      </w:r>
      <w:r w:rsidR="00E9731E">
        <w:t>OIB: 51867342524, Zagreb (Grad Zagreb), Rapska 40</w:t>
      </w:r>
      <w:r w:rsidRPr="00A9383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E9731E" w:rsidP="00E9731E" w:rsidR="00E9731E" w:rsidRPr="005543BD"/>
    <w:p w:rsidRDefault="00E9731E" w:rsidP="00E9731E" w:rsidR="00E9731E">
      <w:pPr>
        <w:ind w:firstLine="708"/>
        <w:jc w:val="both"/>
      </w:pPr>
      <w:r w:rsidRPr="00C37D39">
        <w:t xml:space="preserve">Financijska agencija, Regionalni centar Zagreb, podnijela je ovom sudu prijedlog za otvaranje stečajnog postupka nad dužnikom </w:t>
      </w:r>
      <w:r>
        <w:rPr>
          <w:lang w:val="pt-BR"/>
        </w:rPr>
        <w:t>AVEO TRANS d.o.o. za prijevoz putnika i roba,</w:t>
      </w:r>
      <w:r w:rsidRPr="000D7E17">
        <w:t xml:space="preserve"> </w:t>
      </w:r>
      <w:r>
        <w:t>OIB: 51867342524, Zagreb (Grad Zagreb), Rapska 40</w:t>
      </w:r>
      <w:r>
        <w:rPr>
          <w:lang w:val="pt-BR"/>
        </w:rPr>
        <w:t xml:space="preserve">, temeljem čl. 444. st. 2 Stečajnog zakona </w:t>
      </w:r>
      <w:r>
        <w:t xml:space="preserve">(„Narodne novine“ broj 71/15, dalje: SZ). </w:t>
      </w:r>
    </w:p>
    <w:p w:rsidRDefault="00E9731E" w:rsidP="00E9731E" w:rsidR="00E9731E" w:rsidRPr="00070D63">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 xml:space="preserve">839 </w:t>
      </w:r>
      <w:r w:rsidRPr="00070D63">
        <w:t xml:space="preserve">dana, u ukupnom iznosu od </w:t>
      </w:r>
      <w:r>
        <w:t xml:space="preserve">25.654,36 </w:t>
      </w:r>
      <w:r w:rsidRPr="00070D63">
        <w:t xml:space="preserve">kn, kao i da dužnik ima </w:t>
      </w:r>
      <w:r>
        <w:t xml:space="preserve">1 </w:t>
      </w:r>
      <w:r w:rsidRPr="00070D63">
        <w:t>zaposlen</w:t>
      </w:r>
      <w:r>
        <w:t>og</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731E" w:rsidP="00E9731E" w:rsidR="00E9731E">
      <w:pPr>
        <w:pStyle w:val="Tijeloteksta"/>
        <w:ind w:firstLine="708"/>
      </w:pPr>
      <w:r w:rsidRPr="00B9015B">
        <w:lastRenderedPageBreak/>
        <w:t xml:space="preserve">Slijedom navedenog, </w:t>
      </w:r>
      <w:r>
        <w:t>sud je 3. svibnja 2017. na temelju odredbe čl. 115</w:t>
      </w:r>
      <w:r w:rsidRPr="00B9015B">
        <w:t>. st. 1. SZ-a donio rješenje o pokretanju prethodnog postupka rad</w:t>
      </w:r>
      <w:r>
        <w:t>i utvrđivanja pretpostavki</w:t>
      </w:r>
      <w:r w:rsidRPr="00B9015B">
        <w:t xml:space="preserve"> za otvaranje stečajnog postupka nad dužnikom.</w:t>
      </w:r>
    </w:p>
    <w:p w:rsidRDefault="00E9731E" w:rsidP="00E9731E" w:rsidR="00E9731E" w:rsidRPr="00B9015B">
      <w:pPr>
        <w:pStyle w:val="Tijeloteksta"/>
        <w:ind w:firstLine="708"/>
      </w:pPr>
      <w:r>
        <w:t>U ovom stečajnom predmetu dužnik je 16. svibnja 2017. dostavio izvješće o financijsko-gospodarskom stanju dužnika (list 14-21</w:t>
      </w:r>
      <w:r w:rsidRPr="00F24250">
        <w:t xml:space="preserve"> spisa) </w:t>
      </w:r>
      <w:r>
        <w:t>iz kojeg proizlazi da dužnik nema nekretnina niti pokretnina koje bi činile imovinu tvrtke, nema tuđih stvari na kojima bi imao određena imovinska prava, nema nikakvu novčanu ili drugu tražbinu, nema nikakvih novčanih sredstava na svojem računu niti na bilo kojim drugim računima</w:t>
      </w:r>
    </w:p>
    <w:p w:rsidRDefault="00E9731E" w:rsidP="00E9731E" w:rsidR="00E9731E">
      <w:pPr>
        <w:ind w:firstLine="708"/>
        <w:jc w:val="both"/>
      </w:pPr>
      <w:r w:rsidRPr="00184012">
        <w:t xml:space="preserve">Na ročištu radi očitovanja o prijedlogu za otvaranje stečajnog postupka održanom </w:t>
      </w:r>
      <w:r>
        <w:t>7. lipnja 2017. zastupnik</w:t>
      </w:r>
      <w:r w:rsidRPr="00184012">
        <w:t xml:space="preserve"> po zakonu dužnika </w:t>
      </w:r>
      <w:r>
        <w:t>Ivan Spreicer</w:t>
      </w:r>
      <w:r w:rsidRPr="00184012">
        <w:t xml:space="preserve"> izjavi</w:t>
      </w:r>
      <w:r>
        <w:t>o</w:t>
      </w:r>
      <w:r w:rsidRPr="00184012">
        <w:t xml:space="preserve"> </w:t>
      </w:r>
      <w:r>
        <w:t xml:space="preserve">je </w:t>
      </w:r>
      <w:r w:rsidRPr="00184012">
        <w:t xml:space="preserve">da se ne protivi prijedlogu da se nad društvom </w:t>
      </w:r>
      <w:r>
        <w:rPr>
          <w:lang w:val="pt-BR"/>
        </w:rPr>
        <w:t>AVEO TRANS d.o.o. za prijevoz putnika i roba,</w:t>
      </w:r>
      <w:r w:rsidRPr="000D7E17">
        <w:t xml:space="preserve"> </w:t>
      </w:r>
      <w:r>
        <w:t>OIB: 51867342524, Zagreb (Grad Zagreb), Rapska 40</w:t>
      </w:r>
      <w:r>
        <w:rPr>
          <w:lang w:val="pt-BR"/>
        </w:rPr>
        <w:t xml:space="preserve">, </w:t>
      </w:r>
      <w:r w:rsidRPr="00184012">
        <w:t xml:space="preserve">otvori stečaj. </w:t>
      </w:r>
      <w:r w:rsidRPr="00F84522">
        <w:t xml:space="preserve">Na istom ročištu spojeno je ročište radi očitovanja o prijedlogu za otvaranje stečajnog postupka sa ročištem radi rasprave o uvjetima za otvaranje stečajnog postupka </w:t>
      </w:r>
      <w:r>
        <w:t xml:space="preserve"> </w:t>
      </w:r>
      <w:r w:rsidRPr="00F84522">
        <w:t>te je zastupni</w:t>
      </w:r>
      <w:r>
        <w:t>k po zakonu dužnika izjavio</w:t>
      </w:r>
      <w:r w:rsidRPr="00F84522">
        <w:t xml:space="preserve"> </w:t>
      </w:r>
      <w:r>
        <w:t>da ostaje kod svih navoda iz podneska od 16. svibnja 2017. (list 14-21 spisa).</w:t>
      </w:r>
    </w:p>
    <w:p w:rsidRDefault="00053309" w:rsidP="00053309" w:rsidR="00053309" w:rsidRPr="00E9731E">
      <w:pPr>
        <w:ind w:firstLine="708"/>
        <w:jc w:val="both"/>
      </w:pPr>
      <w:r w:rsidRPr="003A7D16">
        <w:t xml:space="preserve">Sud je rješenjem od </w:t>
      </w:r>
      <w:r w:rsidR="00505924" w:rsidRPr="00E9731E">
        <w:t>7</w:t>
      </w:r>
      <w:r w:rsidRPr="00E9731E">
        <w:t xml:space="preserve">. </w:t>
      </w:r>
      <w:r w:rsidR="00E9731E" w:rsidRPr="00E9731E">
        <w:t>lipnja 2017</w:t>
      </w:r>
      <w:r w:rsidRPr="00E9731E">
        <w:t xml:space="preserve">. pozvao osobe koje imaju pravni interes za provedbom stečajnoga postupaka nad  dužnikom </w:t>
      </w:r>
      <w:r w:rsidRPr="00E9731E">
        <w:rPr>
          <w:lang w:val="pt-BR"/>
        </w:rPr>
        <w:t xml:space="preserve">u roku 15 dana predujmiti iznos od </w:t>
      </w:r>
      <w:r w:rsidRPr="00E9731E">
        <w:t xml:space="preserve">23.000,00 kn za pokriće troškova prethodnog i stečajnog postupka. Navedeno rješenje objavljeno je na mrežnoj stranici e-oglasna </w:t>
      </w:r>
      <w:r w:rsidR="00E9731E" w:rsidRPr="00E9731E">
        <w:t xml:space="preserve">ploča Trgovačkog suda u Zagrebu </w:t>
      </w:r>
      <w:r w:rsidR="00505924" w:rsidRPr="00E9731E">
        <w:t>7</w:t>
      </w:r>
      <w:r w:rsidRPr="00E9731E">
        <w:t xml:space="preserve">. </w:t>
      </w:r>
      <w:r w:rsidR="00E9731E" w:rsidRPr="00E9731E">
        <w:t>lipnja 2017</w:t>
      </w:r>
      <w:r w:rsidRPr="00E9731E">
        <w:t xml:space="preserve">. Vjerovnici nisu predujmili iznos od 23.000,00 kn 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pPr>
        <w:ind w:firstLine="708"/>
        <w:jc w:val="both"/>
        <w:rPr>
          <w:color w:val="FF0000"/>
        </w:rPr>
      </w:pPr>
      <w:r w:rsidRPr="003A7D16">
        <w:t xml:space="preserve">Imajući u vidu </w:t>
      </w:r>
      <w:r w:rsidR="00E9731E">
        <w:t xml:space="preserve">izvješće o financijsko-gospodarskom stanju dužnika </w:t>
      </w:r>
      <w:r w:rsidR="00505924">
        <w:t xml:space="preserve">te činjenicu da je rješenjem zastupnik po zakonu dužnika </w:t>
      </w:r>
      <w:r w:rsidRPr="003A7D16">
        <w:t>upozoren na pravne posljedice davanja netočnih ili nepot</w:t>
      </w:r>
      <w:r>
        <w:t>punih podataka, obavijesti, izv</w:t>
      </w:r>
      <w:r w:rsidR="00505924">
        <w:t>ješća, izjava ili popisa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DC7C75">
      <w:pPr>
        <w:jc w:val="center"/>
      </w:pPr>
      <w:r w:rsidRPr="00372077">
        <w:t xml:space="preserve">U </w:t>
      </w:r>
      <w:r w:rsidR="00C12410" w:rsidRPr="00DC7C75">
        <w:t>Zagreb</w:t>
      </w:r>
      <w:r w:rsidR="00CA4E71" w:rsidRPr="00DC7C75">
        <w:t>u</w:t>
      </w:r>
      <w:r w:rsidR="005A53F0">
        <w:t xml:space="preserve"> 3. kolovoza </w:t>
      </w:r>
      <w:r w:rsidR="006A7E02">
        <w:t>2017</w:t>
      </w:r>
      <w:r w:rsidR="00C12410" w:rsidRPr="00DC7C75">
        <w:t>.</w:t>
      </w:r>
    </w:p>
    <w:p w:rsidRDefault="00C12410" w:rsidP="00C12410" w:rsidR="00C12410" w:rsidRPr="00DC7C75"/>
    <w:p w:rsidRDefault="00C12410" w:rsidP="00363447" w:rsidR="00C12410" w:rsidRPr="003A7D16">
      <w:pPr>
        <w:jc w:val="right"/>
      </w:pPr>
      <w:r w:rsidRPr="003A7D16">
        <w:t>Sudac:</w:t>
      </w:r>
    </w:p>
    <w:p w:rsidRDefault="00205451" w:rsidP="00C6375B" w:rsidR="00DC7C75">
      <w:pPr>
        <w:jc w:val="right"/>
      </w:pPr>
      <w:r>
        <w:t>Nikolina Dorić Hadžisejdić</w:t>
      </w:r>
      <w:r w:rsidR="000B39E0">
        <w:t>, v.r.</w:t>
      </w:r>
    </w:p>
    <w:p w:rsidRDefault="00B15477" w:rsidP="00C6375B" w:rsidR="00B15477">
      <w:pPr>
        <w:jc w:val="right"/>
      </w:pPr>
    </w:p>
    <w:p w:rsidRDefault="00B15477" w:rsidP="00C6375B" w:rsidR="00B15477" w:rsidRPr="003A7D16">
      <w:pPr>
        <w:jc w:val="right"/>
      </w:pPr>
    </w:p>
    <w:p w:rsidRDefault="000B39E0" w:rsidP="00C12410" w:rsidR="000B39E0"/>
    <w:p w:rsidRDefault="000B39E0" w:rsidP="00C12410" w:rsidR="000B39E0"/>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0B39E0" w:rsidP="00C12410" w:rsidR="00D42E0E">
      <w:r>
        <w:t>Za točnost otpravka – ovlašteni službenik:</w:t>
      </w:r>
    </w:p>
    <w:p w:rsidRDefault="000B39E0" w:rsidP="00C12410" w:rsidR="000B39E0">
      <w:r>
        <w:t>Jadranka Zelić</w:t>
      </w:r>
    </w:p>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p w:rsidRDefault="000B39E0" w:rsidP="00C12410" w:rsidR="000B39E0"/>
    <w:sectPr w:rsidSect="00B83F80" w:rsidR="000B39E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793B79">
          <w:rPr>
            <w:noProof/>
          </w:rPr>
          <w:t>4</w:t>
        </w:r>
        <w:r>
          <w:fldChar w:fldCharType="end"/>
        </w:r>
        <w:r w:rsidR="00C70ACC">
          <w:tab/>
        </w:r>
        <w:r w:rsidR="009B6435">
          <w:t>89</w:t>
        </w:r>
        <w:r w:rsidR="00C70ACC">
          <w:t>. St-</w:t>
        </w:r>
        <w:r w:rsidR="005A53F0">
          <w:t>2961/16</w:t>
        </w:r>
        <w:r w:rsidR="006A7E02">
          <w:t>-</w:t>
        </w:r>
        <w:r w:rsidR="000B39E0">
          <w:t>14</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0B39E0"/>
    <w:rsid w:val="00144607"/>
    <w:rsid w:val="00154D5E"/>
    <w:rsid w:val="001D0B43"/>
    <w:rsid w:val="00205451"/>
    <w:rsid w:val="00210903"/>
    <w:rsid w:val="0023149C"/>
    <w:rsid w:val="00290380"/>
    <w:rsid w:val="002B4737"/>
    <w:rsid w:val="002C25CA"/>
    <w:rsid w:val="002E0229"/>
    <w:rsid w:val="00347CA4"/>
    <w:rsid w:val="003506E4"/>
    <w:rsid w:val="00350F72"/>
    <w:rsid w:val="00363447"/>
    <w:rsid w:val="00372077"/>
    <w:rsid w:val="0038259F"/>
    <w:rsid w:val="00392E4D"/>
    <w:rsid w:val="003A7D16"/>
    <w:rsid w:val="00410190"/>
    <w:rsid w:val="00413C3F"/>
    <w:rsid w:val="00422789"/>
    <w:rsid w:val="00470722"/>
    <w:rsid w:val="00471353"/>
    <w:rsid w:val="004963DC"/>
    <w:rsid w:val="004971B3"/>
    <w:rsid w:val="004A1B2D"/>
    <w:rsid w:val="004C5B58"/>
    <w:rsid w:val="004D34E6"/>
    <w:rsid w:val="00505924"/>
    <w:rsid w:val="0051697E"/>
    <w:rsid w:val="005224DC"/>
    <w:rsid w:val="00524651"/>
    <w:rsid w:val="005448EA"/>
    <w:rsid w:val="005A2B10"/>
    <w:rsid w:val="005A53F0"/>
    <w:rsid w:val="005E11C7"/>
    <w:rsid w:val="005F5F63"/>
    <w:rsid w:val="00603A21"/>
    <w:rsid w:val="00645B73"/>
    <w:rsid w:val="00693D34"/>
    <w:rsid w:val="006A7E02"/>
    <w:rsid w:val="006F05DF"/>
    <w:rsid w:val="0070027B"/>
    <w:rsid w:val="007859F3"/>
    <w:rsid w:val="00793B79"/>
    <w:rsid w:val="007A570C"/>
    <w:rsid w:val="007C030D"/>
    <w:rsid w:val="007E349A"/>
    <w:rsid w:val="00830ADC"/>
    <w:rsid w:val="00843BBB"/>
    <w:rsid w:val="0086652B"/>
    <w:rsid w:val="008A1754"/>
    <w:rsid w:val="008E59F9"/>
    <w:rsid w:val="008F6699"/>
    <w:rsid w:val="008F76E8"/>
    <w:rsid w:val="009050DC"/>
    <w:rsid w:val="0093392E"/>
    <w:rsid w:val="0095290B"/>
    <w:rsid w:val="00975210"/>
    <w:rsid w:val="00992EBE"/>
    <w:rsid w:val="009B52EA"/>
    <w:rsid w:val="009B6435"/>
    <w:rsid w:val="009B7AB6"/>
    <w:rsid w:val="009C6B90"/>
    <w:rsid w:val="009D1342"/>
    <w:rsid w:val="009E4E4C"/>
    <w:rsid w:val="00A1560F"/>
    <w:rsid w:val="00A17C2C"/>
    <w:rsid w:val="00A93839"/>
    <w:rsid w:val="00AD1CFD"/>
    <w:rsid w:val="00AE30AB"/>
    <w:rsid w:val="00B15477"/>
    <w:rsid w:val="00B1687B"/>
    <w:rsid w:val="00B2337F"/>
    <w:rsid w:val="00B47357"/>
    <w:rsid w:val="00B6336F"/>
    <w:rsid w:val="00B6403F"/>
    <w:rsid w:val="00B8024A"/>
    <w:rsid w:val="00B8114B"/>
    <w:rsid w:val="00B83F80"/>
    <w:rsid w:val="00BB5147"/>
    <w:rsid w:val="00BD17D3"/>
    <w:rsid w:val="00C12410"/>
    <w:rsid w:val="00C12C33"/>
    <w:rsid w:val="00C47008"/>
    <w:rsid w:val="00C6375B"/>
    <w:rsid w:val="00C70ACC"/>
    <w:rsid w:val="00C755A1"/>
    <w:rsid w:val="00C9698B"/>
    <w:rsid w:val="00CA4E71"/>
    <w:rsid w:val="00CC6A3E"/>
    <w:rsid w:val="00CE7E27"/>
    <w:rsid w:val="00D42E0E"/>
    <w:rsid w:val="00D85CC6"/>
    <w:rsid w:val="00DC268C"/>
    <w:rsid w:val="00DC7C75"/>
    <w:rsid w:val="00E23F79"/>
    <w:rsid w:val="00E46026"/>
    <w:rsid w:val="00E67E76"/>
    <w:rsid w:val="00E9731E"/>
    <w:rsid w:val="00EB51F8"/>
    <w:rsid w:val="00ED0205"/>
    <w:rsid w:val="00F018A0"/>
    <w:rsid w:val="00F24636"/>
    <w:rsid w:val="00F51E11"/>
    <w:rsid w:val="00F61CF3"/>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793B79"/>
    <w:rPr>
      <w:color w:val="808080"/>
      <w:bdr w:space="0" w:sz="0" w:color="auto" w:val="none"/>
      <w:shd w:fill="auto" w:color="auto" w:val="clear"/>
    </w:rPr>
  </w:style>
  <w:style w:customStyle="true" w:styleId="eSPISCCParagraphDefaultFont" w:type="character">
    <w:name w:val="eSPIS_CC_Paragraph Default Font"/>
    <w:basedOn w:val="Zadanifontodlomka"/>
    <w:rsid w:val="00793B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B79"/>
    <w:rPr>
      <w:bdr w:space="0" w:sz="0" w:color="auto" w:val="none"/>
      <w:shd w:fill="FFFFCC" w:color="auto" w:val="clear"/>
      <w:lang w:val="hr-HR"/>
    </w:rPr>
  </w:style>
  <w:style w:customStyle="true" w:styleId="PozadinaSvijetloCrvena" w:type="character">
    <w:name w:val="Pozadina_SvijetloCrvena"/>
    <w:basedOn w:val="eSPISCCParagraphDefaultFont"/>
    <w:rsid w:val="00793B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B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793B79"/>
    <w:rPr>
      <w:color w:val="808080"/>
      <w:bdr w:color="auto" w:space="0" w:sz="0" w:val="none"/>
      <w:shd w:color="auto" w:fill="auto" w:val="clear"/>
    </w:rPr>
  </w:style>
  <w:style w:customStyle="1" w:styleId="eSPISCCParagraphDefaultFont" w:type="character">
    <w:name w:val="eSPIS_CC_Paragraph Default Font"/>
    <w:basedOn w:val="Zadanifontodlomka"/>
    <w:rsid w:val="00793B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B79"/>
    <w:rPr>
      <w:bdr w:color="auto" w:space="0" w:sz="0" w:val="none"/>
      <w:shd w:color="auto" w:fill="FFFFCC" w:val="clear"/>
      <w:lang w:val="hr-HR"/>
    </w:rPr>
  </w:style>
  <w:style w:customStyle="1" w:styleId="PozadinaSvijetloCrvena" w:type="character">
    <w:name w:val="Pozadina_SvijetloCrvena"/>
    <w:basedOn w:val="eSPISCCParagraphDefaultFont"/>
    <w:rsid w:val="00793B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B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2017.</izvorni_sadrzaj>
    <derivirana_varijabla naziv="DomainObject.DatumDonosenjaOdluke_1">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2961</izvorni_sadrzaj>
    <derivirana_varijabla naziv="DomainObject.Predmet.Broj_1">2961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St-2961/2016</izvorni_sadrzaj>
    <derivirana_varijabla naziv="DomainObject.Predmet.OznakaBroj_1">St-2961/2016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AVEO TRANS d.o.o. zastupanog po punomoćniku Ivan Spreicer</izvorni_sadrzaj>
    <derivirana_varijabla naziv="DomainObject.Predmet.ProtustrankaFormated_1">  AVEO TRANS d.o.o. zastupanog po punomoćniku Ivan Spreicer</derivirana_varijabla>
  </DomainObject.Predmet.ProtustrankaFormated>
  <DomainObject.Predmet.ProtustrankaFormatedOIB>
    <izvorni_sadrzaj>  AVEO TRANS d.o.o., OIB 51867342524 zastupanog po punomoćniku Ivan Spreicer</izvorni_sadrzaj>
    <derivirana_varijabla naziv="DomainObject.Predmet.ProtustrankaFormatedOIB_1">  AVEO TRANS d.o.o., OIB 51867342524 zastupanog po punomoćniku Ivan Spreicer</derivirana_varijabla>
  </DomainObject.Predmet.ProtustrankaFormatedOIB>
  <DomainObject.Predmet.ProtustrankaFormatedWithAdress>
    <izvorni_sadrzaj> AVEO TRANS d.o.o., Rapska 40, 10000 Zagreb zastupanog po punomoćniku Ivan Spreicer</izvorni_sadrzaj>
    <derivirana_varijabla naziv="DomainObject.Predmet.ProtustrankaFormatedWithAdress_1"> AVEO TRANS d.o.o., Rapska 40, 10000 Zagreb zastupanog po punomoćniku Ivan Spreicer</derivirana_varijabla>
  </DomainObject.Predmet.ProtustrankaFormatedWithAdress>
  <DomainObject.Predmet.ProtustrankaFormatedWithAdressOIB>
    <izvorni_sadrzaj> AVEO TRANS d.o.o., OIB 51867342524, Rapska 40, 10000 Zagreb zastupanog po punomoćniku Ivan Spreicer</izvorni_sadrzaj>
    <derivirana_varijabla naziv="DomainObject.Predmet.ProtustrankaFormatedWithAdressOIB_1"> AVEO TRANS d.o.o., OIB 51867342524, Rapska 40, 10000 Zagreb zastupanog po punomoćniku Ivan Spreicer</derivirana_varijabla>
  </DomainObject.Predmet.ProtustrankaFormatedWithAdressOIB>
  <DomainObject.Predmet.ProtustrankaWithAdress>
    <izvorni_sadrzaj>AVEO TRANS d.o.o. Rapska 40, 10000 Zagreb</izvorni_sadrzaj>
    <derivirana_varijabla naziv="DomainObject.Predmet.ProtustrankaWithAdress_1">AVEO TRANS d.o.o. Rapska 40, 10000 Zagreb</derivirana_varijabla>
  </DomainObject.Predmet.ProtustrankaWithAdress>
  <DomainObject.Predmet.ProtustrankaWithAdressOIB>
    <izvorni_sadrzaj>AVEO TRANS d.o.o., OIB 51867342524, Rapska 40, 10000 Zagreb</izvorni_sadrzaj>
    <derivirana_varijabla naziv="DomainObject.Predmet.ProtustrankaWithAdressOIB_1">AVEO TRANS d.o.o., OIB 51867342524, Rapska 40, 10000 Zagreb</derivirana_varijabla>
  </DomainObject.Predmet.ProtustrankaWithAdressOIB>
  <DomainObject.Predmet.ProtustrankaNazivFormated>
    <izvorni_sadrzaj>AVEO TRANS d.o.o.</izvorni_sadrzaj>
    <derivirana_varijabla naziv="DomainObject.Predmet.ProtustrankaNazivFormated_1">AVEO TRANS d.o.o.</derivirana_varijabla>
  </DomainObject.Predmet.ProtustrankaNazivFormated>
  <DomainObject.Predmet.ProtustrankaNazivFormatedOIB>
    <izvorni_sadrzaj>AVEO TRANS d.o.o., OIB 51867342524</izvorni_sadrzaj>
    <derivirana_varijabla naziv="DomainObject.Predmet.ProtustrankaNazivFormatedOIB_1">AVEO TRANS d.o.o., OIB 51867342524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Spreicer; VJEROVNICI</izvorni_sadrzaj>
    <derivirana_varijabla naziv="DomainObject.Predmet.StrankaFormated_1">  FINA Regionalni centar Zagreb; Ivan Spreicer; VJEROVNICI</derivirana_varijabla>
  </DomainObject.Predmet.StrankaFormated>
  <DomainObject.Predmet.StrankaFormatedOIB>
    <izvorni_sadrzaj>  FINA Regionalni centar Zagreb, OIB 85821130368; Ivan Spreicer, OIB 58359594177; VJEROVNICI</izvorni_sadrzaj>
    <derivirana_varijabla naziv="DomainObject.Predmet.StrankaFormatedOIB_1">  FINA Regionalni centar Zagreb, OIB 85821130368; Ivan Spreicer, OIB 58359594177; VJEROVNICI</derivirana_varijabla>
  </DomainObject.Predmet.StrankaFormatedOIB>
  <DomainObject.Predmet.StrankaFormatedWithAdress>
    <izvorni_sadrzaj> FINA Regionalni centar Zagreb, Trg svibanjskih žrtava 1995. 1, 10000 Zagreb; Ivan Spreicer, Rapska Ulica 40, 10000 Zagreb; VJEROVNICI</izvorni_sadrzaj>
    <derivirana_varijabla naziv="DomainObject.Predmet.StrankaFormatedWithAdress_1"> FINA Regionalni centar Zagreb, Trg svibanjskih žrtava 1995. 1, 10000 Zagreb; Ivan Spreicer, Rapska Ulica 40, 10000 Zagreb; VJEROVNICI</derivirana_varijabla>
  </DomainObject.Predmet.StrankaFormatedWithAdress>
  <DomainObject.Predmet.StrankaFormatedWithAdressOIB>
    <izvorni_sadrzaj> FINA Regionalni centar Zagreb, OIB 85821130368, Trg svibanjskih žrtava 1995. 1, 10000 Zagreb; Ivan Spreicer, OIB 58359594177, Rapska Ulica 40, 10000 Zagreb; VJEROVNICI</izvorni_sadrzaj>
    <derivirana_varijabla naziv="DomainObject.Predmet.StrankaFormatedWithAdressOIB_1"> FINA Regionalni centar Zagreb, OIB 85821130368, Trg svibanjskih žrtava 1995. 1, 10000 Zagreb; Ivan Spreicer, OIB 58359594177, Rapska Ulica 40, 10000 Zagreb; VJEROVNICI</derivirana_varijabla>
  </DomainObject.Predmet.StrankaFormatedWithAdressOIB>
  <DomainObject.Predmet.StrankaWithAdress>
    <izvorni_sadrzaj>FINA Regionalni centar Zagreb Trg svibanjskih žrtava 1995. 1,10000 Zagreb,Ivan Spreicer Rapska Ulica 40,10000 Zagreb,VJEROVNICI </izvorni_sadrzaj>
    <derivirana_varijabla naziv="DomainObject.Predmet.StrankaWithAdress_1">FINA Regionalni centar Zagreb Trg svibanjskih žrtava 1995. 1,10000 Zagreb,Ivan Spreicer Rapska Ulica 40,10000 Zagreb,VJEROVNICI </derivirana_varijabla>
  </DomainObject.Predmet.StrankaWithAdress>
  <DomainObject.Predmet.StrankaWithAdressOIB>
    <izvorni_sadrzaj>FINA Regionalni centar Zagreb, OIB 85821130368, Trg svibanjskih žrtava 1995. 1,10000 Zagreb,Ivan Spreicer, OIB 58359594177, Rapska Ulica 40,10000 Zagreb,VJEROVNICI</izvorni_sadrzaj>
    <derivirana_varijabla naziv="DomainObject.Predmet.StrankaWithAdressOIB_1">FINA Regionalni centar Zagreb, OIB 85821130368, Trg svibanjskih žrtava 1995. 1,10000 Zagreb,Ivan Spreicer, OIB 58359594177, Rapska Ulica 40,10000 Zagreb,VJEROVNICI</derivirana_varijabla>
  </DomainObject.Predmet.StrankaWithAdressOIB>
  <DomainObject.Predmet.StrankaNazivFormated>
    <izvorni_sadrzaj>FINA Regionalni centar Zagreb,Ivan Spreicer,VJEROVNICI</izvorni_sadrzaj>
    <derivirana_varijabla naziv="DomainObject.Predmet.StrankaNazivFormated_1">FINA Regionalni centar Zagreb,Ivan Spreicer,VJEROVNICI</derivirana_varijabla>
  </DomainObject.Predmet.StrankaNazivFormated>
  <DomainObject.Predmet.StrankaNazivFormatedOIB>
    <izvorni_sadrzaj>FINA Regionalni centar Zagreb, OIB 85821130368,Ivan Spreicer, OIB 58359594177,VJEROVNICI</izvorni_sadrzaj>
    <derivirana_varijabla naziv="DomainObject.Predmet.StrankaNazivFormatedOIB_1">FINA Regionalni centar Zagreb, OIB 85821130368,Ivan Spreicer, OIB 58359594177,VJEROVNICI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Spreicer</item>
      <item>VJEROVNICI</item>
    </izvorni_sadrzaj>
    <derivirana_varijabla naziv="DomainObject.Predmet.StrankaListFormated_1">
      <item>FINA Regionalni centar Zagreb</item>
      <item>Ivan Spreicer</item>
      <item>VJEROVNICI</item>
    </derivirana_varijabla>
  </DomainObject.Predmet.StrankaListFormated>
  <DomainObject.Predmet.StrankaListFormatedOIB>
    <izvorni_sadrzaj>
      <item>FINA Regionalni centar Zagreb, OIB 85821130368</item>
      <item>Ivan Spreicer, OIB 58359594177</item>
      <item>VJEROVNICI</item>
    </izvorni_sadrzaj>
    <derivirana_varijabla naziv="DomainObject.Predmet.StrankaListFormatedOIB_1">
      <item>FINA Regionalni centar Zagreb, OIB 85821130368</item>
      <item>Ivan Spreicer, OIB 58359594177</item>
      <item>VJEROVNICI</item>
    </derivirana_varijabla>
  </DomainObject.Predmet.StrankaListFormatedOIB>
  <DomainObject.Predmet.StrankaListFormatedWithAdress>
    <izvorni_sadrzaj>
      <item>FINA Regionalni centar Zagreb, Trg svibanjskih žrtava 1995. 1, 10000 Zagreb</item>
      <item>Ivan Spreicer, Rapska Ulica 40, 10000 Zagreb</item>
      <item>VJEROVNICI</item>
    </izvorni_sadrzaj>
    <derivirana_varijabla naziv="DomainObject.Predmet.StrankaListFormatedWithAdress_1">
      <item>FINA Regionalni centar Zagreb, Trg svibanjskih žrtava 1995. 1, 10000 Zagreb</item>
      <item>Ivan Spreicer, Rapska Ulica 40, 10000 Zagreb</item>
      <item>VJEROVNICI</item>
    </derivirana_varijabla>
  </DomainObject.Predmet.StrankaListFormatedWithAdress>
  <DomainObject.Predmet.StrankaListFormatedWithAdressOIB>
    <izvorni_sadrzaj>
      <item>FINA Regionalni centar Zagreb, OIB 85821130368, Trg svibanjskih žrtava 1995. 1, 10000 Zagreb</item>
      <item>Ivan Spreicer, OIB 58359594177, Rapska Ulica 40, 10000 Zagreb</item>
      <item>VJEROVNICI</item>
    </izvorni_sadrzaj>
    <derivirana_varijabla naziv="DomainObject.Predmet.StrankaListFormatedWithAdressOIB_1">
      <item>FINA Regionalni centar Zagreb, OIB 85821130368, Trg svibanjskih žrtava 1995. 1, 10000 Zagreb</item>
      <item>Ivan Spreicer, OIB 58359594177, Rapska Ulica 40, 10000 Zagreb</item>
      <item>VJEROVNICI</item>
    </derivirana_varijabla>
  </DomainObject.Predmet.StrankaListFormatedWithAdressOIB>
  <DomainObject.Predmet.StrankaListNazivFormated>
    <izvorni_sadrzaj>
      <item>FINA Regionalni centar Zagreb</item>
      <item>Ivan Spreicer</item>
      <item>VJEROVNICI</item>
    </izvorni_sadrzaj>
    <derivirana_varijabla naziv="DomainObject.Predmet.StrankaListNazivFormated_1">
      <item>FINA Regionalni centar Zagreb</item>
      <item>Ivan Spreicer</item>
      <item>VJEROVNICI</item>
    </derivirana_varijabla>
  </DomainObject.Predmet.StrankaListNazivFormated>
  <DomainObject.Predmet.StrankaListNazivFormatedOIB>
    <izvorni_sadrzaj>
      <item>FINA Regionalni centar Zagreb, OIB 85821130368</item>
      <item>Ivan Spreicer, OIB 58359594177</item>
      <item>VJEROVNICI</item>
    </izvorni_sadrzaj>
    <derivirana_varijabla naziv="DomainObject.Predmet.StrankaListNazivFormatedOIB_1">
      <item>FINA Regionalni centar Zagreb, OIB 85821130368</item>
      <item>Ivan Spreicer, OIB 58359594177</item>
      <item>VJEROVNICI</item>
    </derivirana_varijabla>
  </DomainObject.Predmet.StrankaListNazivFormatedOIB>
  <DomainObject.Predmet.ProtuStrankaListFormated>
    <izvorni_sadrzaj>
      <item>AVEO TRANS d.o.o. zastupanog po punomoćniku Ivan Spreicer</item>
    </izvorni_sadrzaj>
    <derivirana_varijabla naziv="DomainObject.Predmet.ProtuStrankaListFormated_1">
      <item>AVEO TRANS d.o.o. zastupanog po punomoćniku Ivan Spreicer</item>
    </derivirana_varijabla>
  </DomainObject.Predmet.ProtuStrankaListFormated>
  <DomainObject.Predmet.ProtuStrankaListFormatedOIB>
    <izvorni_sadrzaj>
      <item>AVEO TRANS d.o.o., OIB 51867342524 zastupanog po punomoćniku Ivan Spreicer</item>
    </izvorni_sadrzaj>
    <derivirana_varijabla naziv="DomainObject.Predmet.ProtuStrankaListFormatedOIB_1">
      <item>AVEO TRANS d.o.o., OIB 51867342524 zastupanog po punomoćniku Ivan Spreicer</item>
    </derivirana_varijabla>
  </DomainObject.Predmet.ProtuStrankaListFormatedOIB>
  <DomainObject.Predmet.ProtuStrankaListFormatedWithAdress>
    <izvorni_sadrzaj>
      <item>AVEO TRANS d.o.o., Rapska 40, 10000 Zagreb zastupanog po punomoćniku Ivan Spreicer</item>
    </izvorni_sadrzaj>
    <derivirana_varijabla naziv="DomainObject.Predmet.ProtuStrankaListFormatedWithAdress_1">
      <item>AVEO TRANS d.o.o., Rapska 40, 10000 Zagreb zastupanog po punomoćniku Ivan Spreicer</item>
    </derivirana_varijabla>
  </DomainObject.Predmet.ProtuStrankaListFormatedWithAdress>
  <DomainObject.Predmet.ProtuStrankaListFormatedWithAdressOIB>
    <izvorni_sadrzaj>
      <item>AVEO TRANS d.o.o., OIB 51867342524, Rapska 40, 10000 Zagreb zastupanog po punomoćniku Ivan Spreicer</item>
    </izvorni_sadrzaj>
    <derivirana_varijabla naziv="DomainObject.Predmet.ProtuStrankaListFormatedWithAdressOIB_1">
      <item>AVEO TRANS d.o.o., OIB 51867342524, Rapska 40, 10000 Zagreb zastupanog po punomoćniku Ivan Spreicer</item>
    </derivirana_varijabla>
  </DomainObject.Predmet.ProtuStrankaListFormatedWithAdressOIB>
  <DomainObject.Predmet.ProtuStrankaListNazivFormated>
    <izvorni_sadrzaj>
      <item>AVEO TRANS d.o.o.</item>
    </izvorni_sadrzaj>
    <derivirana_varijabla naziv="DomainObject.Predmet.ProtuStrankaListNazivFormated_1">
      <item>AVEO TRANS d.o.o.</item>
    </derivirana_varijabla>
  </DomainObject.Predmet.ProtuStrankaListNazivFormated>
  <DomainObject.Predmet.ProtuStrankaListNazivFormatedOIB>
    <izvorni_sadrzaj>
      <item>AVEO TRANS d.o.o., OIB 51867342524</item>
    </izvorni_sadrzaj>
    <derivirana_varijabla naziv="DomainObject.Predmet.ProtuStrankaListNazivFormatedOIB_1">
      <item>AVEO TRANS d.o.o., OIB 51867342524</item>
    </derivirana_varijabla>
  </DomainObject.Predmet.ProtuStrankaListNazivFormatedOIB>
  <DomainObject.Predmet.OstaliListFormated>
    <izvorni_sadrzaj>
      <item>Ivan Spreicer punomoćnik sudionika u postupku AVEO TRANS d.o.o.</item>
      <item>ŽDO Zagreb</item>
      <item>MF Porezna uprava</item>
      <item>RH Ministarstvo pravosuđa</item>
    </izvorni_sadrzaj>
    <derivirana_varijabla naziv="DomainObject.Predmet.OstaliListFormated_1">
      <item>Ivan Spreicer punomoćnik sudionika u postupku AVEO TRANS d.o.o.</item>
      <item>ŽDO Zagreb</item>
      <item>MF Porezna uprava</item>
      <item>RH Ministarstvo pravosuđa</item>
    </derivirana_varijabla>
  </DomainObject.Predmet.OstaliListFormated>
  <DomainObject.Predmet.OstaliListFormatedOIB>
    <izvorni_sadrzaj>
      <item>Ivan Spreicer, OIB 58359594177 punomoćnik sudionika u postupku AVEO TRANS d.o.o.</item>
      <item>ŽDO Zagreb, OIB 16488001145</item>
      <item>MF Porezna uprava, OIB 18683136487</item>
      <item>RH Ministarstvo pravosuđa, OIB 26635293339</item>
    </izvorni_sadrzaj>
    <derivirana_varijabla naziv="DomainObject.Predmet.OstaliListFormatedOIB_1">
      <item>Ivan Spreicer, OIB 58359594177 punomoćnik sudionika u postupku AVEO TRANS d.o.o.</item>
      <item>ŽDO Zagreb, OIB 16488001145</item>
      <item>MF Porezna uprava, OIB 18683136487</item>
      <item>RH Ministarstvo pravosuđa, OIB 26635293339</item>
    </derivirana_varijabla>
  </DomainObject.Predmet.OstaliListFormatedOIB>
  <DomainObject.Predmet.OstaliListFormatedWithAdress>
    <izvorni_sadrzaj>
      <item>Ivan Spreicer, Rapska Ulica 40, 10000 Zagreb punomoćnik sudionika u postupku AVEO TRANS d.o.o.</item>
      <item>ŽDO Zagreb</item>
      <item>MF Porezna uprava, Av. Dubrovnik 32, 10000 Zagreb</item>
      <item>RH Ministarstvo pravosuđa, Ul. grada Vukovara 49, 10000 Zagreb</item>
    </izvorni_sadrzaj>
    <derivirana_varijabla naziv="DomainObject.Predmet.OstaliListFormatedWithAdress_1">
      <item>Ivan Spreicer, Rapska Ulica 40, 10000 Zagreb punomoćnik sudionika u postupku AVEO TRANS d.o.o.</item>
      <item>ŽDO Zagreb</item>
      <item>MF Porezna uprava, Av. Dubrovnik 32, 10000 Zagreb</item>
      <item>RH Ministarstvo pravosuđa, Ul. grada Vukovara 49, 10000 Zagreb</item>
    </derivirana_varijabla>
  </DomainObject.Predmet.OstaliListFormatedWithAdress>
  <DomainObject.Predmet.OstaliListFormatedWithAdressOIB>
    <izvorni_sadrzaj>
      <item>Ivan Spreicer, OIB 58359594177, Rapska Ulica 40, 10000 Zagreb punomoćnik sudionika u postupku AVEO TRANS d.o.o.</item>
      <item>ŽDO Zagreb, OIB 16488001145</item>
      <item>MF Porezna uprava, OIB 18683136487, Av. Dubrovnik 32, 10000 Zagreb</item>
      <item>RH Ministarstvo pravosuđa, OIB 26635293339, Ul. grada Vukovara 49, 10000 Zagreb</item>
    </izvorni_sadrzaj>
    <derivirana_varijabla naziv="DomainObject.Predmet.OstaliListFormatedWithAdressOIB_1">
      <item>Ivan Spreicer, OIB 58359594177, Rapska Ulica 40, 10000 Zagreb punomoćnik sudionika u postupku AVEO TRANS d.o.o.</item>
      <item>ŽDO Zagreb, OIB 16488001145</item>
      <item>MF Porezna uprava, OIB 18683136487, Av. Dubrovnik 32, 10000 Zagreb</item>
      <item>RH Ministarstvo pravosuđa, OIB 26635293339, Ul. grada Vukovara 49, 10000 Zagreb</item>
    </derivirana_varijabla>
  </DomainObject.Predmet.OstaliListFormatedWithAdressOIB>
  <DomainObject.Predmet.OstaliListNazivFormated>
    <izvorni_sadrzaj>
      <item>Ivan Spreicer</item>
      <item>ŽDO Zagreb</item>
      <item>MF Porezna uprava</item>
      <item>RH Ministarstvo pravosuđa</item>
    </izvorni_sadrzaj>
    <derivirana_varijabla naziv="DomainObject.Predmet.OstaliListNazivFormated_1">
      <item>Ivan Spreicer</item>
      <item>ŽDO Zagreb</item>
      <item>MF Porezna uprava</item>
      <item>RH Ministarstvo pravosuđa</item>
    </derivirana_varijabla>
  </DomainObject.Predmet.OstaliListNazivFormated>
  <DomainObject.Predmet.OstaliListNazivFormatedOIB>
    <izvorni_sadrzaj>
      <item>Ivan Spreicer, OIB 58359594177</item>
      <item>ŽDO Zagreb, OIB 16488001145</item>
      <item>MF Porezna uprava, OIB 18683136487</item>
      <item>RH Ministarstvo pravosuđa, OIB 26635293339</item>
    </izvorni_sadrzaj>
    <derivirana_varijabla naziv="DomainObject.Predmet.OstaliListNazivFormatedOIB_1">
      <item>Ivan Spreicer, OIB 58359594177</item>
      <item>ŽDO Zagreb, OIB 16488001145</item>
      <item>MF Porezna uprava, OIB 18683136487</item>
      <item>RH 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2017.</izvorni_sadrzaj>
    <derivirana_varijabla naziv="DomainObject.Datum_1">3.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AVEO TRANS d.o.o.</izvorni_sadrzaj>
    <derivirana_varijabla naziv="DomainObject.Predmet.ProtustrankaIDrugi_1">AVEO TRANS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AVEO TRANS d.o.o., OIB 51867342524, Rapska 40, 10000 Zagreb</izvorni_sadrzaj>
    <derivirana_varijabla naziv="DomainObject.Predmet.ProtustrankaIDrugiAdressOIB_1">AVEO TRANS d.o.o., OIB 51867342524, Rapska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AVEO TRANS d.o.o.</item>
      <item>Ivan Spreicer</item>
      <item>Ivan Spreicer</item>
      <item>VJEROVNICI</item>
      <item>ŽDO Zagreb</item>
      <item>MF Porezna uprava</item>
      <item>RH Ministarstvo pravosuđa</item>
    </izvorni_sadrzaj>
    <derivirana_varijabla naziv="DomainObject.Predmet.SudioniciListNaziv_1">
      <item>FINA Regionalni centar Zagreb</item>
      <item>AVEO TRANS d.o.o.</item>
      <item>Ivan Spreicer</item>
      <item>Ivan Spreicer</item>
      <item>VJEROVNICI</item>
      <item>ŽDO Zagreb</item>
      <item>MF Porezna uprava</item>
      <item>RH Ministarstvo pravosuđa</item>
    </derivirana_varijabla>
  </DomainObject.Predmet.SudioniciListNaziv>
  <DomainObject.Predmet.SudioniciListAdressOIB>
    <izvorni_sadrzaj>
      <item>FINA Regionalni centar Zagreb, OIB 85821130368, Trg svibanjskih žrtava 1995. 1,10000 Zagreb</item>
      <item>AVEO TRANS d.o.o., OIB 51867342524, Rapska 40,10000 Zagreb</item>
      <item>Ivan Spreicer, OIB 58359594177, Rapska Ulica 40,10000 Zagreb</item>
      <item>Ivan Spreicer, OIB 58359594177, Rapska Ulica 40,10000 Zagreb</item>
      <item>VJEROVNICI</item>
      <item>ŽDO Zagreb, OIB 16488001145</item>
      <item>MF Porezna uprava, OIB 18683136487, Av. Dubrovnik 32,10000 Zagreb</item>
      <item>RH Ministarstvo pravosuđa, OIB 26635293339, Ul. grada Vukovara 49,10000 Zagreb</item>
    </izvorni_sadrzaj>
    <derivirana_varijabla naziv="DomainObject.Predmet.SudioniciListAdressOIB_1">
      <item>FINA Regionalni centar Zagreb, OIB 85821130368, Trg svibanjskih žrtava 1995. 1,10000 Zagreb</item>
      <item>AVEO TRANS d.o.o., OIB 51867342524, Rapska 40,10000 Zagreb</item>
      <item>Ivan Spreicer, OIB 58359594177, Rapska Ulica 40,10000 Zagreb</item>
      <item>Ivan Spreicer, OIB 58359594177, Rapska Ulica 40,10000 Zagreb</item>
      <item>VJEROVNICI</item>
      <item>ŽDO Zagreb, OIB 16488001145</item>
      <item>MF Porezna uprava, OIB 18683136487, Av. Dubrovnik 32,10000 Zagreb</item>
      <item>RH Ministarstvo pravosuđa, OIB 26635293339, Ul.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51867342524</item>
      <item>, OIB 58359594177</item>
      <item>, OIB 58359594177</item>
      <item>, OIB null</item>
      <item>, OIB 16488001145</item>
      <item>, OIB 18683136487</item>
      <item>, OIB 26635293339</item>
    </izvorni_sadrzaj>
    <derivirana_varijabla naziv="DomainObject.Predmet.SudioniciListNazivOIB_1">
      <item>, OIB 85821130368</item>
      <item>, OIB 51867342524</item>
      <item>, OIB 58359594177</item>
      <item>, OIB 58359594177</item>
      <item>, OIB null</item>
      <item>, OIB 16488001145</item>
      <item>, OIB 18683136487</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D0CB75-AE1F-4F63-A9EE-514B97C46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933</properties:Words>
  <properties:Characters>5121</properties:Characters>
  <properties:Lines>146</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2017-08-03T11:33:00Z</dcterms:created>
  <dc:creator>gzubak</dc:creator>
  <cp:lastModifiedBy>Karmela Dolenc</cp:lastModifiedBy>
  <cp:lastPrinted>2017-08-03T11:32:00Z</cp:lastPrinted>
  <dcterms:modified xmlns:xsi="http://www.w3.org/2001/XMLSchema-instance" xsi:type="dcterms:W3CDTF">2017-08-03T11:55:00Z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