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ca7c" w14:paraId="399ca7c" w:rsidRDefault="0065568C" w:rsidP="00910611" w:rsidR="006556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568C" w:rsidP="00910611" w:rsidR="0065568C">
      <w:r>
        <w:rPr>
          <w:rFonts w:eastAsia="MS Mincho"/>
        </w:rPr>
        <w:t>REPUBLIKA HRVATSKA</w:t>
      </w:r>
    </w:p>
    <w:p w:rsidRDefault="0065568C" w:rsidP="00910611" w:rsidR="0065568C">
      <w:r>
        <w:rPr>
          <w:rFonts w:eastAsia="MS Mincho"/>
        </w:rPr>
        <w:t>TRGOVAČKI SUD U RIJECI</w:t>
      </w:r>
    </w:p>
    <w:p w:rsidRDefault="0065568C" w:rsidR="006556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1A1929" w:rsidP="0005272A" w:rsidR="001A1929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F7591D">
        <w:t xml:space="preserve"> </w:t>
      </w:r>
      <w:r w:rsidR="00A15FE5" w:rsidRPr="00A15FE5">
        <w:t>GS-LN d.o.o. autoškola i usluge Senj, Silvija Strahimira Kranjčevića 8</w:t>
      </w:r>
      <w:r w:rsidR="009D582A" w:rsidRPr="00A15FE5">
        <w:t xml:space="preserve">, OIB: </w:t>
      </w:r>
      <w:r w:rsidR="00A15FE5" w:rsidRPr="00A15FE5">
        <w:t>07269240585</w:t>
      </w:r>
      <w:r w:rsidR="00D2533C" w:rsidRPr="00A15FE5">
        <w:t>, MBS:</w:t>
      </w:r>
      <w:r w:rsidR="007F6C17" w:rsidRPr="00A15FE5">
        <w:t xml:space="preserve"> </w:t>
      </w:r>
      <w:r w:rsidR="00A15FE5" w:rsidRPr="00A15FE5">
        <w:t xml:space="preserve">020047054 </w:t>
      </w:r>
      <w:r w:rsidR="007F6C17" w:rsidRPr="007F6C17">
        <w:t xml:space="preserve">, </w:t>
      </w:r>
      <w:r w:rsidRPr="000100A3">
        <w:t xml:space="preserve"> dana </w:t>
      </w:r>
      <w:r w:rsidR="00111CA5">
        <w:t>2</w:t>
      </w:r>
      <w:r w:rsidR="00F45D41">
        <w:t>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  <w:r w:rsidR="00F45D41">
        <w:rPr>
          <w:bCs/>
        </w:rPr>
        <w:t xml:space="preserve"> </w:t>
      </w:r>
      <w:r w:rsidRPr="000100A3">
        <w:rPr>
          <w:bCs/>
        </w:rPr>
        <w:t>š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Pr="000100A3">
        <w:rPr>
          <w:bCs/>
        </w:rPr>
        <w:t xml:space="preserve">o </w:t>
      </w:r>
      <w:r w:rsidR="00F45D41">
        <w:rPr>
          <w:bCs/>
        </w:rPr>
        <w:t xml:space="preserve"> 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A15FE5" w:rsidRPr="00A15FE5">
        <w:t>GS-LN d.o.o. autoškola i usluge Senj, Silvija Strahimira Kranjčevića 8, OIB: 07269240585, MBS: 020047054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F45D41">
        <w:rPr>
          <w:bCs/>
        </w:rPr>
        <w:t xml:space="preserve"> </w:t>
      </w:r>
      <w:r w:rsidRPr="000100A3">
        <w:rPr>
          <w:bCs/>
        </w:rPr>
        <w:t>a</w:t>
      </w:r>
      <w:r w:rsidR="00F45D41">
        <w:rPr>
          <w:bCs/>
        </w:rPr>
        <w:t xml:space="preserve"> </w:t>
      </w:r>
      <w:r w:rsidRPr="000100A3">
        <w:rPr>
          <w:bCs/>
        </w:rPr>
        <w:t>k</w:t>
      </w:r>
      <w:r w:rsidR="00F45D41">
        <w:rPr>
          <w:bCs/>
        </w:rPr>
        <w:t xml:space="preserve"> </w:t>
      </w:r>
      <w:r w:rsidRPr="000100A3">
        <w:rPr>
          <w:bCs/>
        </w:rPr>
        <w:t>l</w:t>
      </w:r>
      <w:r w:rsidR="00F45D41">
        <w:rPr>
          <w:bCs/>
        </w:rPr>
        <w:t xml:space="preserve"> </w:t>
      </w:r>
      <w:r w:rsidRPr="000100A3">
        <w:rPr>
          <w:bCs/>
        </w:rPr>
        <w:t>j</w:t>
      </w:r>
      <w:r w:rsidR="00F45D41">
        <w:rPr>
          <w:bCs/>
        </w:rPr>
        <w:t xml:space="preserve"> </w:t>
      </w:r>
      <w:r w:rsidRPr="000100A3">
        <w:rPr>
          <w:bCs/>
        </w:rPr>
        <w:t>u</w:t>
      </w:r>
      <w:r w:rsidR="00F45D41">
        <w:rPr>
          <w:bCs/>
        </w:rPr>
        <w:t xml:space="preserve"> </w:t>
      </w:r>
      <w:r w:rsidRPr="000100A3">
        <w:rPr>
          <w:bCs/>
        </w:rPr>
        <w:t>č</w:t>
      </w:r>
      <w:r w:rsidR="00F45D41">
        <w:rPr>
          <w:bCs/>
        </w:rPr>
        <w:t xml:space="preserve"> </w:t>
      </w:r>
      <w:r w:rsidRPr="000100A3">
        <w:rPr>
          <w:bCs/>
        </w:rPr>
        <w:t>i</w:t>
      </w:r>
      <w:r w:rsidR="00F45D41">
        <w:rPr>
          <w:bCs/>
        </w:rPr>
        <w:t xml:space="preserve"> </w:t>
      </w:r>
      <w:r w:rsidR="000100A3" w:rsidRPr="000100A3">
        <w:rPr>
          <w:bCs/>
        </w:rPr>
        <w:t>o</w:t>
      </w:r>
      <w:r w:rsidR="00F45D41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F45D41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9937D9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A15FE5">
        <w:t xml:space="preserve">Naređuje se osobi ovlaštenoj za zastupanje dužnika </w:t>
      </w:r>
      <w:r w:rsidR="00A15FE5" w:rsidRPr="00A15FE5">
        <w:t xml:space="preserve">NIKOLA GLUMIČIĆ, OIB: 89564130230, Otočac, MIROSLAVA KRLEŽE 22 </w:t>
      </w:r>
      <w:r w:rsidR="009937D9" w:rsidRPr="00A15FE5">
        <w:t xml:space="preserve"> </w:t>
      </w:r>
      <w:r w:rsidRPr="00A15FE5">
        <w:t xml:space="preserve">u roku od osam dana preda sudu pisano </w:t>
      </w:r>
      <w:r w:rsidRPr="009937D9">
        <w:t xml:space="preserve">izviješće o </w:t>
      </w:r>
      <w:r w:rsidRPr="001055EF">
        <w:t xml:space="preserve">financijsko – gospodarskom stanju dužnika u kojem će biti naznačeni </w:t>
      </w:r>
      <w:r w:rsidRPr="00F73CF1">
        <w:t xml:space="preserve">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F45D41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</w:t>
      </w:r>
      <w:r w:rsidR="00111CA5">
        <w:rPr>
          <w:bCs/>
        </w:rPr>
        <w:t>7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111CA5">
        <w:rPr>
          <w:bCs/>
        </w:rPr>
        <w:t>9</w:t>
      </w:r>
      <w:r w:rsidR="00F73CF1">
        <w:rPr>
          <w:bCs/>
        </w:rPr>
        <w:t>,</w:t>
      </w:r>
      <w:r w:rsidR="00A15FE5">
        <w:rPr>
          <w:bCs/>
        </w:rPr>
        <w:t>4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937D9">
        <w:t>1. ožujka</w:t>
      </w:r>
      <w:r w:rsidR="00F45D41">
        <w:t xml:space="preserve"> 2017</w:t>
      </w:r>
      <w:r>
        <w:t>. godine podnijela ovome sudu prijedlog za otvaranje stečajnog postupka nad dužnikom</w:t>
      </w:r>
      <w:r w:rsidR="00111CA5" w:rsidRPr="00111CA5">
        <w:t xml:space="preserve"> </w:t>
      </w:r>
      <w:r w:rsidR="00A15FE5" w:rsidRPr="00A15FE5">
        <w:t xml:space="preserve">GS-LN d.o.o. autoškola i usluge Senj, Silvija Strahimira Kranjčevića 8, OIB: 07269240585, MBS: 020047054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1055EF">
        <w:t>2</w:t>
      </w:r>
      <w:r w:rsidR="00A15FE5">
        <w:t>7</w:t>
      </w:r>
      <w:r w:rsidR="00321737">
        <w:t>. veljače</w:t>
      </w:r>
      <w:r w:rsidR="00F45D41">
        <w:t xml:space="preserve"> 2017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A15FE5">
        <w:t>87.945,97</w:t>
      </w:r>
      <w:r w:rsidR="00627E0F">
        <w:t xml:space="preserve"> </w:t>
      </w:r>
      <w:r>
        <w:t>kn u koji iznos je uračunata i kamata i naknada Financijske agencije za p</w:t>
      </w:r>
      <w:r w:rsidR="00A15FE5">
        <w:t>rovedbe ovrhe, te da dužnik ima pet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11CA5">
        <w:t>2</w:t>
      </w:r>
      <w:r w:rsidR="00F45D41">
        <w:t>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C675D">
        <w:t>Erste &amp; Steiermärkische Bank</w:t>
      </w:r>
      <w:r w:rsidR="009C31BC">
        <w:t xml:space="preserve"> d.d.,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11CA5">
        <w:t>2</w:t>
      </w:r>
      <w:r w:rsidR="00F45D41">
        <w:t>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890" w:rsidP="0005272A" w:rsidR="00FA2890">
      <w:r>
        <w:separator/>
      </w:r>
    </w:p>
  </w:endnote>
  <w:endnote w:id="0" w:type="continuationSeparator">
    <w:p w:rsidRDefault="00FA2890" w:rsidP="0005272A" w:rsidR="00FA28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68C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890" w:rsidP="0005272A" w:rsidR="00FA2890">
      <w:r>
        <w:separator/>
      </w:r>
    </w:p>
  </w:footnote>
  <w:footnote w:id="0" w:type="continuationSeparator">
    <w:p w:rsidRDefault="00FA2890" w:rsidP="0005272A" w:rsidR="00FA28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321737">
      <w:t>1</w:t>
    </w:r>
    <w:r w:rsidR="009937D9">
      <w:t>4</w:t>
    </w:r>
    <w:r w:rsidR="00A90CFE">
      <w:t>6</w:t>
    </w:r>
    <w:r w:rsidR="00F45D41">
      <w:t>/2017</w:t>
    </w:r>
    <w:r>
      <w:t>-</w:t>
    </w:r>
    <w:r w:rsidR="001A1929">
      <w:t>4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055EF"/>
    <w:rsid w:val="00111CA5"/>
    <w:rsid w:val="00127A56"/>
    <w:rsid w:val="001A1929"/>
    <w:rsid w:val="001A6E6F"/>
    <w:rsid w:val="001F42F8"/>
    <w:rsid w:val="002321CC"/>
    <w:rsid w:val="00267BBB"/>
    <w:rsid w:val="002778C0"/>
    <w:rsid w:val="002A1386"/>
    <w:rsid w:val="002E69F9"/>
    <w:rsid w:val="00321737"/>
    <w:rsid w:val="003541B1"/>
    <w:rsid w:val="003565B0"/>
    <w:rsid w:val="003C3E59"/>
    <w:rsid w:val="00435308"/>
    <w:rsid w:val="00465606"/>
    <w:rsid w:val="004F6C16"/>
    <w:rsid w:val="00520689"/>
    <w:rsid w:val="00572A9F"/>
    <w:rsid w:val="00627E0F"/>
    <w:rsid w:val="006328D9"/>
    <w:rsid w:val="0065568C"/>
    <w:rsid w:val="00656565"/>
    <w:rsid w:val="00673040"/>
    <w:rsid w:val="006B7BE8"/>
    <w:rsid w:val="006F39A2"/>
    <w:rsid w:val="0076139A"/>
    <w:rsid w:val="007B6D04"/>
    <w:rsid w:val="007D60F7"/>
    <w:rsid w:val="007F6C17"/>
    <w:rsid w:val="00836506"/>
    <w:rsid w:val="008779A7"/>
    <w:rsid w:val="008C5374"/>
    <w:rsid w:val="0090521B"/>
    <w:rsid w:val="00942A0F"/>
    <w:rsid w:val="0097691A"/>
    <w:rsid w:val="009937D9"/>
    <w:rsid w:val="009C31BC"/>
    <w:rsid w:val="009D4985"/>
    <w:rsid w:val="009D582A"/>
    <w:rsid w:val="00A15FE5"/>
    <w:rsid w:val="00A90CFE"/>
    <w:rsid w:val="00AA43BC"/>
    <w:rsid w:val="00AD07D6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DC675D"/>
    <w:rsid w:val="00E06362"/>
    <w:rsid w:val="00E518D1"/>
    <w:rsid w:val="00EB20F1"/>
    <w:rsid w:val="00ED0D53"/>
    <w:rsid w:val="00EE30C3"/>
    <w:rsid w:val="00F45D41"/>
    <w:rsid w:val="00F73CF1"/>
    <w:rsid w:val="00F7591D"/>
    <w:rsid w:val="00FA2890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5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68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68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68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68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5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68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68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68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68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53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66220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3509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59732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943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26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202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36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06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0868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450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88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84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90158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3669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89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7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492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10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666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865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689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673370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57811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22204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6377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8227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17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971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27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819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2646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1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14488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7405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359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6722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5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9711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963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349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035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435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27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16918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8493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608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2247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45288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652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4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417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899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440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429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9079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9116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93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1464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954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3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9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389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3111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70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4020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1736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325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836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80843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1944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717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65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727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7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7277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59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4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8721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66578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90152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95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721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62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934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59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8324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949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3315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18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25245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37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773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469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536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705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639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5904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757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121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74870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25220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9081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5389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455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459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267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711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986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LN d.o.o.</izvorni_sadrzaj>
    <derivirana_varijabla naziv="DomainObject.Predmet.ProtustrankaFormated_1">  GS - LN d.o.o.</derivirana_varijabla>
  </DomainObject.Predmet.ProtustrankaFormated>
  <DomainObject.Predmet.ProtustrankaFormatedOIB>
    <izvorni_sadrzaj>  GS - LN d.o.o., OIB 07269240585</izvorni_sadrzaj>
    <derivirana_varijabla naziv="DomainObject.Predmet.ProtustrankaFormatedOIB_1">  GS - LN d.o.o., OIB 07269240585</derivirana_varijabla>
  </DomainObject.Predmet.ProtustrankaFormatedOIB>
  <DomainObject.Predmet.ProtustrankaFormatedWithAdress>
    <izvorni_sadrzaj> GS - LN d.o.o., Silvija Strahimira Kranjčevića 8, 53270 Senj</izvorni_sadrzaj>
    <derivirana_varijabla naziv="DomainObject.Predmet.ProtustrankaFormatedWithAdress_1"> GS - LN d.o.o., Silvija Strahimira Kranjčevića 8, 53270 Senj</derivirana_varijabla>
  </DomainObject.Predmet.ProtustrankaFormatedWithAdress>
  <DomainObject.Predmet.ProtustrankaFormatedWithAdressOIB>
    <izvorni_sadrzaj> GS - LN d.o.o., OIB 07269240585, Silvija Strahimira Kranjčevića 8, 53270 Senj</izvorni_sadrzaj>
    <derivirana_varijabla naziv="DomainObject.Predmet.ProtustrankaFormatedWithAdressOIB_1"> GS - LN d.o.o., OIB 07269240585, Silvija Strahimira Kranjčevića 8, 53270 Senj</derivirana_varijabla>
  </DomainObject.Predmet.ProtustrankaFormatedWithAdressOIB>
  <DomainObject.Predmet.ProtustrankaWithAdress>
    <izvorni_sadrzaj>GS - LN d.o.o. Silvija Strahimira Kranjčevića 8, 53270 Senj</izvorni_sadrzaj>
    <derivirana_varijabla naziv="DomainObject.Predmet.ProtustrankaWithAdress_1">GS - LN d.o.o. Silvija Strahimira Kranjčevića 8, 53270 Senj</derivirana_varijabla>
  </DomainObject.Predmet.ProtustrankaWithAdress>
  <DomainObject.Predmet.ProtustrankaWithAdressOIB>
    <izvorni_sadrzaj>GS - LN d.o.o., OIB 07269240585, Silvija Strahimira Kranjčevića 8, 53270 Senj</izvorni_sadrzaj>
    <derivirana_varijabla naziv="DomainObject.Predmet.ProtustrankaWithAdressOIB_1">GS - LN d.o.o., OIB 07269240585, Silvija Strahimira Kranjčevića 8, 53270 Senj</derivirana_varijabla>
  </DomainObject.Predmet.ProtustrankaWithAdressOIB>
  <DomainObject.Predmet.ProtustrankaNazivFormated>
    <izvorni_sadrzaj>GS - LN d.o.o.</izvorni_sadrzaj>
    <derivirana_varijabla naziv="DomainObject.Predmet.ProtustrankaNazivFormated_1">GS - LN d.o.o.</derivirana_varijabla>
  </DomainObject.Predmet.ProtustrankaNazivFormated>
  <DomainObject.Predmet.ProtustrankaNazivFormatedOIB>
    <izvorni_sadrzaj>GS - LN d.o.o., OIB 07269240585</izvorni_sadrzaj>
    <derivirana_varijabla naziv="DomainObject.Predmet.ProtustrankaNazivFormatedOIB_1">GS - LN d.o.o., OIB 07269240585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LN d.o.o.</item>
    </izvorni_sadrzaj>
    <derivirana_varijabla naziv="DomainObject.Predmet.ProtuStrankaListFormated_1">
      <item>GS - LN d.o.o.</item>
    </derivirana_varijabla>
  </DomainObject.Predmet.ProtuStrankaListFormated>
  <DomainObject.Predmet.ProtuStrankaListFormatedOIB>
    <izvorni_sadrzaj>
      <item>GS - LN d.o.o., OIB 07269240585</item>
    </izvorni_sadrzaj>
    <derivirana_varijabla naziv="DomainObject.Predmet.ProtuStrankaListFormatedOIB_1">
      <item>GS - LN d.o.o., OIB 07269240585</item>
    </derivirana_varijabla>
  </DomainObject.Predmet.ProtuStrankaListFormatedOIB>
  <DomainObject.Predmet.ProtuStrankaListFormatedWithAdress>
    <izvorni_sadrzaj>
      <item>GS - LN d.o.o., Silvija Strahimira Kranjčevića 8, 53270 Senj</item>
    </izvorni_sadrzaj>
    <derivirana_varijabla naziv="DomainObject.Predmet.ProtuStrankaListFormatedWithAdress_1">
      <item>GS - LN d.o.o., Silvija Strahimira Kranjčevića 8, 53270 Senj</item>
    </derivirana_varijabla>
  </DomainObject.Predmet.ProtuStrankaListFormatedWithAdress>
  <DomainObject.Predmet.ProtuStrankaListFormatedWithAdressOIB>
    <izvorni_sadrzaj>
      <item>GS - LN d.o.o., OIB 07269240585, Silvija Strahimira Kranjčevića 8, 53270 Senj</item>
    </izvorni_sadrzaj>
    <derivirana_varijabla naziv="DomainObject.Predmet.ProtuStrankaListFormatedWithAdressOIB_1">
      <item>GS - LN d.o.o., OIB 07269240585, Silvija Strahimira Kranjčevića 8, 53270 Senj</item>
    </derivirana_varijabla>
  </DomainObject.Predmet.ProtuStrankaListFormatedWithAdressOIB>
  <DomainObject.Predmet.ProtuStrankaListNazivFormated>
    <izvorni_sadrzaj>
      <item>GS - LN d.o.o.</item>
    </izvorni_sadrzaj>
    <derivirana_varijabla naziv="DomainObject.Predmet.ProtuStrankaListNazivFormated_1">
      <item>GS - LN d.o.o.</item>
    </derivirana_varijabla>
  </DomainObject.Predmet.ProtuStrankaListNazivFormated>
  <DomainObject.Predmet.ProtuStrankaListNazivFormatedOIB>
    <izvorni_sadrzaj>
      <item>GS - LN d.o.o., OIB 07269240585</item>
    </izvorni_sadrzaj>
    <derivirana_varijabla naziv="DomainObject.Predmet.ProtuStrankaListNazivFormatedOIB_1">
      <item>GS - LN d.o.o., OIB 07269240585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LN d.o.o.</izvorni_sadrzaj>
    <derivirana_varijabla naziv="DomainObject.Predmet.ProtustrankaIDrugi_1">GS - LN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LN d.o.o., OIB 07269240585, Silvija Strahimira Kranjčevića 8, 53270 Senj</izvorni_sadrzaj>
    <derivirana_varijabla naziv="DomainObject.Predmet.ProtustrankaIDrugiAdressOIB_1">GS - LN d.o.o., OIB 07269240585, Silvija Strahimira Kranjčevića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GS - LN d.o.o.</item>
    </izvorni_sadrzaj>
    <derivirana_varijabla naziv="DomainObject.Predmet.SudioniciListNaziv_1">
      <item>FINA  Rijeka</item>
      <item>GS - LN d.o.o.</item>
    </derivirana_varijabla>
  </DomainObject.Predmet.SudioniciListNaziv>
  <DomainObject.Predmet.SudioniciListAdressOIB>
    <izvorni_sadrzaj>
      <item>FINA  Rijeka, OIB 85821130368, Frana Kurelca 8,51000 Rijeka</item>
      <item>GS - LN d.o.o., OIB 07269240585, Silvija Strahimira Kranjčevića 8,53270 Senj</item>
    </izvorni_sadrzaj>
    <derivirana_varijabla naziv="DomainObject.Predmet.SudioniciListAdressOIB_1">
      <item>FINA  Rijeka, OIB 85821130368, Frana Kurelca 8,51000 Rijeka</item>
      <item>GS - LN d.o.o., OIB 07269240585, Silvija Strahimira Kranjčevića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07269240585</item>
    </izvorni_sadrzaj>
    <derivirana_varijabla naziv="DomainObject.Predmet.SudioniciListNazivOIB_1">
      <item>, OIB 85821130368</item>
      <item>, OIB 07269240585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60037-5ED2-485C-A511-03C46CCCE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4094</properties:Characters>
  <properties:Lines>113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2017-06-02T06:53:00Z</dcterms:created>
  <dc:creator>Vera Jelenović</dc:creator>
  <cp:lastModifiedBy>Danijela Fumić</cp:lastModifiedBy>
  <cp:lastPrinted>2017-06-02T06:53:00Z</cp:lastPrinted>
  <dcterms:modified xmlns:xsi="http://www.w3.org/2001/XMLSchema-instance" xsi:type="dcterms:W3CDTF">2017-06-02T06:53:00Z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