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6476" w14:paraId="a076476" w:rsidRDefault="00A64E1D" w:rsidP="00A64E1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64E1D" w:rsidR="00AE649C" w:rsidRPr="00B76F3C">
      <w:pPr>
        <w:pStyle w:val="NormaleSPIS"/>
        <w:spacing w:after="0"/>
      </w:pPr>
    </w:p>
    <w:p w:rsidRDefault="00A64E1D" w:rsidP="00A64E1D" w:rsidR="00A64E1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A64E1D" w:rsidP="00A64E1D" w:rsidR="00A64E1D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A64E1D" w:rsidP="00A64E1D" w:rsidR="00A64E1D" w:rsidRPr="00A64E1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64E1D" w:rsidP="00A64E1D" w:rsidR="00A64E1D">
      <w:pPr>
        <w:spacing w:after="0"/>
        <w:jc w:val="right"/>
      </w:pPr>
      <w:r>
        <w:t>Poslovni broj: 2 St-459/2018-2</w:t>
      </w:r>
    </w:p>
    <w:p w:rsidRDefault="00A64E1D" w:rsidP="00A64E1D" w:rsidR="00A64E1D">
      <w:pPr>
        <w:spacing w:after="0"/>
      </w:pPr>
    </w:p>
    <w:p w:rsidRDefault="00A64E1D" w:rsidP="00A64E1D" w:rsidR="00A64E1D">
      <w:pPr>
        <w:spacing w:after="0"/>
      </w:pPr>
    </w:p>
    <w:p w:rsidRDefault="00A64E1D" w:rsidP="00A64E1D" w:rsidR="00A64E1D">
      <w:pPr>
        <w:spacing w:after="0"/>
        <w:jc w:val="center"/>
      </w:pPr>
      <w:r>
        <w:t>O G L A S</w:t>
      </w:r>
    </w:p>
    <w:p w:rsidRDefault="00A64E1D" w:rsidP="00A64E1D" w:rsidR="00A64E1D">
      <w:pPr>
        <w:spacing w:after="0"/>
        <w:jc w:val="center"/>
      </w:pPr>
    </w:p>
    <w:p w:rsidRDefault="00A64E1D" w:rsidP="00A64E1D" w:rsidR="00A64E1D">
      <w:pPr>
        <w:spacing w:after="0"/>
        <w:jc w:val="both"/>
      </w:pPr>
      <w:r>
        <w:t>Trgovački sud u Bjelovaru, u skraćenom stečajnom postupku nad stečajnim dužnikom AUTO SERVIS JELEČKI društvo s ograničenom odgovornošću za trgovinu i usluge, Sesvete, Vladimira Kirina 18, MBS: 080963868, OIB: 93575323449, koji se vodi kod ovoga suda pod brojem St-459/2018, temeljem odredbe čl. 430., 431. i 434. Stečajnog zakona (Narodne novine br. 71/15), objavljuje:</w:t>
      </w:r>
    </w:p>
    <w:p w:rsidRDefault="00A64E1D" w:rsidP="00A64E1D" w:rsidR="00A64E1D">
      <w:pPr>
        <w:spacing w:after="0"/>
        <w:jc w:val="both"/>
      </w:pPr>
    </w:p>
    <w:p w:rsidRDefault="00A64E1D" w:rsidP="00A64E1D" w:rsidR="00A64E1D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34.154,53 kune, u koji iznos je uračunata kamata i naknada Financijske agencije za provedbu ovrhe na novčanim sredstvima.  </w:t>
      </w:r>
    </w:p>
    <w:p w:rsidRDefault="00A64E1D" w:rsidP="00A64E1D" w:rsidR="00A64E1D">
      <w:pPr>
        <w:spacing w:after="0"/>
        <w:jc w:val="both"/>
      </w:pPr>
    </w:p>
    <w:p w:rsidRDefault="00A64E1D" w:rsidP="00A64E1D" w:rsidR="00A64E1D">
      <w:pPr>
        <w:spacing w:after="0"/>
        <w:jc w:val="both"/>
      </w:pPr>
      <w:r>
        <w:t xml:space="preserve">2. Poziva se osoba ovlaštena za zastupanje dužnika – Branko </w:t>
      </w:r>
      <w:proofErr w:type="spellStart"/>
      <w:r>
        <w:t>Jelečki</w:t>
      </w:r>
      <w:proofErr w:type="spellEnd"/>
      <w:r>
        <w:t xml:space="preserve">, </w:t>
      </w:r>
      <w:proofErr w:type="spellStart"/>
      <w:r>
        <w:t>Globočec</w:t>
      </w:r>
      <w:proofErr w:type="spellEnd"/>
      <w:r>
        <w:t xml:space="preserve">, </w:t>
      </w:r>
      <w:proofErr w:type="spellStart"/>
      <w:r>
        <w:t>Globočec</w:t>
      </w:r>
      <w:proofErr w:type="spellEnd"/>
      <w:r>
        <w:t xml:space="preserve"> 45, OIB: 58186222088, da u roku od 15 dana od objave ovog oglasa na mrežnoj stranici e-Oglasna ploča Trgovačkog suda u Bjelovaru podnese sudu javnobilježnički ovjerovljen popis imovine i obveza na propisanom obrascu.</w:t>
      </w:r>
    </w:p>
    <w:p w:rsidRDefault="00A64E1D" w:rsidP="00A64E1D" w:rsidR="00A64E1D">
      <w:pPr>
        <w:spacing w:after="0"/>
        <w:jc w:val="both"/>
      </w:pPr>
    </w:p>
    <w:p w:rsidRDefault="00A64E1D" w:rsidP="00A64E1D" w:rsidR="00A64E1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4E1D" w:rsidP="00A64E1D" w:rsidR="00A64E1D">
      <w:pPr>
        <w:spacing w:after="0"/>
        <w:jc w:val="both"/>
      </w:pPr>
    </w:p>
    <w:p w:rsidRDefault="00A64E1D" w:rsidP="00A64E1D" w:rsidR="00A64E1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4E1D" w:rsidP="00A64E1D" w:rsidR="00A64E1D">
      <w:pPr>
        <w:spacing w:after="0"/>
        <w:jc w:val="both"/>
      </w:pPr>
    </w:p>
    <w:p w:rsidRDefault="00A64E1D" w:rsidP="00A64E1D" w:rsidR="00A64E1D">
      <w:pPr>
        <w:spacing w:after="0"/>
        <w:jc w:val="center"/>
      </w:pPr>
      <w:r>
        <w:t>U Bjelovaru 7. svibnja 2018.</w:t>
      </w:r>
    </w:p>
    <w:p w:rsidRDefault="00A64E1D" w:rsidP="00A64E1D" w:rsidR="00A64E1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64E1D" w:rsidP="00A64E1D" w:rsidR="00A64E1D">
      <w:pPr>
        <w:spacing w:after="0"/>
        <w:ind w:firstLine="5103"/>
      </w:pPr>
      <w:r>
        <w:t xml:space="preserve">    SUDSKI SAVJETNIK</w:t>
      </w:r>
    </w:p>
    <w:p w:rsidRDefault="00A64E1D" w:rsidP="00A64E1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F56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E1D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356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99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St-459/2018-2</izvorni_sadrzaj>
    <derivirana_varijabla naziv="DomainObject.Oznaka_1">St-459/2018-2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St-459/2018</izvorni_sadrzaj>
    <derivirana_varijabla naziv="DomainObject.Predmet.OznakaBroj_1">St-459/2018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JELEČKI jednostavno društvo s ograničenom odgovornošću za trgovinu i usluge zastupanog po punomoćniku Branko Jelečki</izvorni_sadrzaj>
    <derivirana_varijabla naziv="DomainObject.Predmet.ProtustrankaFormated_1">  AUTO SERVIS JELEČKI jednostavno društvo s ograničenom odgovornošću za trgovinu i usluge zastupanog po punomoćniku Branko Jelečki</derivirana_varijabla>
  </DomainObject.Predmet.ProtustrankaFormated>
  <DomainObject.Predmet.ProtustrankaFormatedOIB>
    <izvorni_sadrzaj>  AUTO SERVIS JELEČKI jednostavno društvo s ograničenom odgovornošću za trgovinu i usluge, OIB 93575323449 zastupanog po punomoćniku Branko Jelečki</izvorni_sadrzaj>
    <derivirana_varijabla naziv="DomainObject.Predmet.ProtustrankaFormatedOIB_1">  AUTO SERVIS JELEČKI jednostavno društvo s ograničenom odgovornošću za trgovinu i usluge, OIB 93575323449 zastupanog po punomoćniku Branko Jelečki</derivirana_varijabla>
  </DomainObject.Predmet.ProtustrankaFormatedOIB>
  <DomainObject.Predmet.ProtustrankaFormatedWithAdress>
    <izvorni_sadrzaj> AUTO SERVIS JELEČKI jednostavno društvo s ograničenom odgovornošću za trgovinu i usluge, Vladimira Kirina 18, 10360 Sesvete zastupanog po punomoćniku Branko Jelečki</izvorni_sadrzaj>
    <derivirana_varijabla naziv="DomainObject.Predmet.ProtustrankaFormatedWithAdress_1"> AUTO SERVIS JELEČKI jednostavno društvo s ograničenom odgovornošću za trgovinu i usluge, Vladimira Kirina 18, 10360 Sesvete zastupanog po punomoćniku Branko Jelečki</derivirana_varijabla>
  </DomainObject.Predmet.ProtustrankaFormatedWithAdress>
  <DomainObject.Predmet.ProtustrankaFormatedWithAdressOIB>
    <izvorni_sadrzaj> AUTO SERVIS JELEČKI jednostavno društvo s ograničenom odgovornošću za trgovinu i usluge, OIB 93575323449, Vladimira Kirina 18, 10360 Sesvete zastupanog po punomoćniku Branko Jelečki</izvorni_sadrzaj>
    <derivirana_varijabla naziv="DomainObject.Predmet.ProtustrankaFormatedWithAdressOIB_1"> AUTO SERVIS JELEČKI jednostavno društvo s ograničenom odgovornošću za trgovinu i usluge, OIB 93575323449, Vladimira Kirina 18, 10360 Sesvete zastupanog po punomoćniku Branko Jelečki</derivirana_varijabla>
  </DomainObject.Predmet.ProtustrankaFormatedWithAdressOIB>
  <DomainObject.Predmet.ProtustrankaWithAdress>
    <izvorni_sadrzaj>AUTO SERVIS JELEČKI jednostavno društvo s ograničenom odgovornošću za trgovinu i usluge Vladimira Kirina 18, 10360 Sesvete</izvorni_sadrzaj>
    <derivirana_varijabla naziv="DomainObject.Predmet.ProtustrankaWithAdress_1">AUTO SERVIS JELEČKI jednostavno društvo s ograničenom odgovornošću za trgovinu i usluge Vladimira Kirina 18, 10360 Sesvete</derivirana_varijabla>
  </DomainObject.Predmet.ProtustrankaWithAdress>
  <DomainObject.Predmet.ProtustrankaWithAdressOIB>
    <izvorni_sadrzaj>AUTO SERVIS JELEČKI jednostavno društvo s ograničenom odgovornošću za trgovinu i usluge, OIB 93575323449, Vladimira Kirina 18, 10360 Sesvete</izvorni_sadrzaj>
    <derivirana_varijabla naziv="DomainObject.Predmet.ProtustrankaWithAdressOIB_1">AUTO SERVIS JELEČKI jednostavno društvo s ograničenom odgovornošću za trgovinu i usluge, OIB 93575323449, Vladimira Kirina 18, 10360 Sesvete</derivirana_varijabla>
  </DomainObject.Predmet.ProtustrankaWithAdressOIB>
  <DomainObject.Predmet.ProtustrankaNazivFormated>
    <izvorni_sadrzaj>AUTO SERVIS JELEČKI jednostavno društvo s ograničenom odgovornošću za trgovinu i usluge</izvorni_sadrzaj>
    <derivirana_varijabla naziv="DomainObject.Predmet.ProtustrankaNazivFormated_1">AUTO SERVIS JELEČKI jednostavno društvo s ograničenom odgovornošću za trgovinu i usluge</derivirana_varijabla>
  </DomainObject.Predmet.ProtustrankaNazivFormated>
  <DomainObject.Predmet.ProtustrankaNazivFormatedOIB>
    <izvorni_sadrzaj>AUTO SERVIS JELEČKI jednostavno društvo s ograničenom odgovornošću za trgovinu i usluge, OIB 93575323449</izvorni_sadrzaj>
    <derivirana_varijabla naziv="DomainObject.Predmet.ProtustrankaNazivFormatedOIB_1">AUTO SERVIS JELEČKI jednostavno društvo s ograničenom odgovornošću za trgovinu i usluge, OIB 93575323449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93575323449</izvorni_sadrzaj>
    <derivirana_varijabla naziv="DomainObject.Predmet.StrankaFormatedOIB_1">  FINA Regionalni centar Zagreb, OIB 93575323449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93575323449, Trg svibanjskih žrtava 1995. 1, 10000 Zagreb</izvorni_sadrzaj>
    <derivirana_varijabla naziv="DomainObject.Predmet.StrankaFormatedWithAdressOIB_1"> FINA Regionalni centar Zagreb, OIB 93575323449,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93575323449, Trg svibanjskih žrtava 1995. 1,10000 Zagreb</izvorni_sadrzaj>
    <derivirana_varijabla naziv="DomainObject.Predmet.StrankaWithAdressOIB_1">FINA Regionalni centar Zagreb, OIB 93575323449,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93575323449</izvorni_sadrzaj>
    <derivirana_varijabla naziv="DomainObject.Predmet.StrankaNazivFormatedOIB_1">FINA Regionalni centar Zagreb, OIB 93575323449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93575323449</item>
    </izvorni_sadrzaj>
    <derivirana_varijabla naziv="DomainObject.Predmet.StrankaListFormatedOIB_1">
      <item>FINA Regionalni centar Zagreb, OIB 93575323449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93575323449, Trg svibanjskih žrtava 1995. 1, 10000 Zagreb</item>
    </izvorni_sadrzaj>
    <derivirana_varijabla naziv="DomainObject.Predmet.StrankaListFormatedWithAdressOIB_1">
      <item>FINA Regionalni centar Zagreb, OIB 93575323449,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93575323449</item>
    </izvorni_sadrzaj>
    <derivirana_varijabla naziv="DomainObject.Predmet.StrankaListNazivFormatedOIB_1">
      <item>FINA Regionalni centar Zagreb, OIB 93575323449</item>
    </derivirana_varijabla>
  </DomainObject.Predmet.StrankaListNazivFormatedOIB>
  <DomainObject.Predmet.ProtuStrankaListFormated>
    <izvorni_sadrzaj>
      <item>AUTO SERVIS JELEČKI jednostavno društvo s ograničenom odgovornošću za trgovinu i usluge zastupanog po punomoćniku Branko Jelečki</item>
    </izvorni_sadrzaj>
    <derivirana_varijabla naziv="DomainObject.Predmet.ProtuStrankaListFormated_1">
      <item>AUTO SERVIS JELEČKI jednostavno društvo s ograničenom odgovornošću za trgovinu i usluge zastupanog po punomoćniku Branko Jelečki</item>
    </derivirana_varijabla>
  </DomainObject.Predmet.ProtuStrankaListFormated>
  <DomainObject.Predmet.ProtuStrankaListFormatedOIB>
    <izvorni_sadrzaj>
      <item>AUTO SERVIS JELEČKI jednostavno društvo s ograničenom odgovornošću za trgovinu i usluge, OIB 93575323449 zastupanog po punomoćniku Branko Jelečki</item>
    </izvorni_sadrzaj>
    <derivirana_varijabla naziv="DomainObject.Predmet.ProtuStrankaListFormatedOIB_1">
      <item>AUTO SERVIS JELEČKI jednostavno društvo s ograničenom odgovornošću za trgovinu i usluge, OIB 93575323449 zastupanog po punomoćniku Branko Jelečki</item>
    </derivirana_varijabla>
  </DomainObject.Predmet.ProtuStrankaListFormatedOIB>
  <DomainObject.Predmet.ProtuStrankaListFormatedWithAdress>
    <izvorni_sadrzaj>
      <item>AUTO SERVIS JELEČKI jednostavno društvo s ograničenom odgovornošću za trgovinu i usluge, Vladimira Kirina 18, 10360 Sesvete zastupanog po punomoćniku Branko Jelečki</item>
    </izvorni_sadrzaj>
    <derivirana_varijabla naziv="DomainObject.Predmet.ProtuStrankaListFormatedWithAdress_1">
      <item>AUTO SERVIS JELEČKI jednostavno društvo s ograničenom odgovornošću za trgovinu i usluge, Vladimira Kirina 18, 10360 Sesvete zastupanog po punomoćniku Branko Jelečki</item>
    </derivirana_varijabla>
  </DomainObject.Predmet.ProtuStrankaListFormatedWithAdress>
  <DomainObject.Predmet.ProtuStrankaListFormatedWithAdressOIB>
    <izvorni_sadrzaj>
      <item>AUTO SERVIS JELEČKI jednostavno društvo s ograničenom odgovornošću za trgovinu i usluge, OIB 93575323449, Vladimira Kirina 18, 10360 Sesvete zastupanog po punomoćniku Branko Jelečki</item>
    </izvorni_sadrzaj>
    <derivirana_varijabla naziv="DomainObject.Predmet.ProtuStrankaListFormatedWithAdressOIB_1">
      <item>AUTO SERVIS JELEČKI jednostavno društvo s ograničenom odgovornošću za trgovinu i usluge, OIB 93575323449, Vladimira Kirina 18, 10360 Sesvete zastupanog po punomoćniku Branko Jelečki</item>
    </derivirana_varijabla>
  </DomainObject.Predmet.ProtuStrankaListFormatedWithAdressOIB>
  <DomainObject.Predmet.ProtuStrankaListNazivFormated>
    <izvorni_sadrzaj>
      <item>AUTO SERVIS JELEČKI jednostavno društvo s ograničenom odgovornošću za trgovinu i usluge</item>
    </izvorni_sadrzaj>
    <derivirana_varijabla naziv="DomainObject.Predmet.ProtuStrankaListNazivFormated_1">
      <item>AUTO SERVIS JELEČKI jednostavno društvo s ograničenom odgovornošću za trgovinu i usluge</item>
    </derivirana_varijabla>
  </DomainObject.Predmet.ProtuStrankaListNazivFormated>
  <DomainObject.Predmet.ProtuStrankaListNazivFormatedOIB>
    <izvorni_sadrzaj>
      <item>AUTO SERVIS JELEČKI jednostavno društvo s ograničenom odgovornošću za trgovinu i usluge, OIB 93575323449</item>
    </izvorni_sadrzaj>
    <derivirana_varijabla naziv="DomainObject.Predmet.ProtuStrankaListNazivFormatedOIB_1">
      <item>AUTO SERVIS JELEČKI jednostavno društvo s ograničenom odgovornošću za trgovinu i usluge, OIB 93575323449</item>
    </derivirana_varijabla>
  </DomainObject.Predmet.ProtuStrankaListNazivFormatedOIB>
  <DomainObject.Predmet.OstaliListFormated>
    <izvorni_sadrzaj>
      <item>Branko Jelečki punomoćnik sudionika u postupku AUTO SERVIS JELEČKI jednostavno društvo s ograničenom odgovornošću za trgovinu i usluge</item>
    </izvorni_sadrzaj>
    <derivirana_varijabla naziv="DomainObject.Predmet.OstaliListFormated_1">
      <item>Branko Jelečki punomoćnik sudionika u postupku AUTO SERVIS JELEČKI jednostavno društvo s ograničenom odgovornošću za trgovinu i usluge</item>
    </derivirana_varijabla>
  </DomainObject.Predmet.OstaliListFormated>
  <DomainObject.Predmet.OstaliListFormatedOIB>
    <izvorni_sadrzaj>
      <item>Branko Jelečki, OIB 58186222088 punomoćnik sudionika u postupku AUTO SERVIS JELEČKI jednostavno društvo s ograničenom odgovornošću za trgovinu i usluge</item>
    </izvorni_sadrzaj>
    <derivirana_varijabla naziv="DomainObject.Predmet.OstaliListFormatedOIB_1">
      <item>Branko Jelečki, OIB 58186222088 punomoćnik sudionika u postupku AUTO SERVIS JELEČKI jednostavno društvo s ograničenom odgovornošću za trgovinu i usluge</item>
    </derivirana_varijabla>
  </DomainObject.Predmet.OstaliListFormatedOIB>
  <DomainObject.Predmet.OstaliListFormatedWithAdress>
    <izvorni_sadrzaj>
      <item>Branko Jelečki, Globočec 45, 49246 Globočec punomoćnik sudionika u postupku AUTO SERVIS JELEČKI jednostavno društvo s ograničenom odgovornošću za trgovinu i usluge</item>
    </izvorni_sadrzaj>
    <derivirana_varijabla naziv="DomainObject.Predmet.OstaliListFormatedWithAdress_1">
      <item>Branko Jelečki, Globočec 45, 49246 Globočec punomoćnik sudionika u postupku AUTO SERVIS JELEČKI jednostavno društvo s ograničenom odgovornošću za trgovinu i usluge</item>
    </derivirana_varijabla>
  </DomainObject.Predmet.OstaliListFormatedWithAdress>
  <DomainObject.Predmet.OstaliListFormatedWithAdressOIB>
    <izvorni_sadrzaj>
      <item>Branko Jelečki, OIB 58186222088, Globočec 45, 49246 Globočec punomoćnik sudionika u postupku AUTO SERVIS JELEČKI jednostavno društvo s ograničenom odgovornošću za trgovinu i usluge</item>
    </izvorni_sadrzaj>
    <derivirana_varijabla naziv="DomainObject.Predmet.OstaliListFormatedWithAdressOIB_1">
      <item>Branko Jelečki, OIB 58186222088, Globočec 45, 49246 Globočec punomoćnik sudionika u postupku AUTO SERVIS JELEČKI jednostavno društvo s ograničenom odgovornošću za trgovinu i usluge</item>
    </derivirana_varijabla>
  </DomainObject.Predmet.OstaliListFormatedWithAdressOIB>
  <DomainObject.Predmet.OstaliListNazivFormated>
    <izvorni_sadrzaj>
      <item>Branko Jelečki</item>
    </izvorni_sadrzaj>
    <derivirana_varijabla naziv="DomainObject.Predmet.OstaliListNazivFormated_1">
      <item>Branko Jelečki</item>
    </derivirana_varijabla>
  </DomainObject.Predmet.OstaliListNazivFormated>
  <DomainObject.Predmet.OstaliListNazivFormatedOIB>
    <izvorni_sadrzaj>
      <item>Branko Jelečki, OIB 58186222088</item>
    </izvorni_sadrzaj>
    <derivirana_varijabla naziv="DomainObject.Predmet.OstaliListNazivFormatedOIB_1">
      <item>Branko Jelečki, OIB 58186222088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St-459/2018-2</izvorni_sadrzaj>
    <derivirana_varijabla naziv="DomainObject.PoslovniBrojDokumenta_1">St-459/2018-2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JELEČKI jednostavno društvo s ograničenom odgovornošću za trgovinu i usluge</izvorni_sadrzaj>
    <derivirana_varijabla naziv="DomainObject.Predmet.ProtustrankaIDrugi_1">AUTO SERVIS JELEČKI jednostavno društvo s ograničenom odgovornošću za trgovinu i usluge</derivirana_varijabla>
  </DomainObject.Predmet.ProtustrankaIDrugi>
  <DomainObject.Predmet.StrankaIDrugiAdressOIB>
    <izvorni_sadrzaj>FINA Regionalni centar Zagreb, OIB 93575323449, Trg svibanjskih žrtava 1995. 1, 10000 Zagreb</izvorni_sadrzaj>
    <derivirana_varijabla naziv="DomainObject.Predmet.StrankaIDrugiAdressOIB_1">FINA Regionalni centar Zagreb, OIB 93575323449, Trg svibanjskih žrtava 1995. 1, 10000 Zagreb</derivirana_varijabla>
  </DomainObject.Predmet.StrankaIDrugiAdressOIB>
  <DomainObject.Predmet.ProtustrankaIDrugiAdressOIB>
    <izvorni_sadrzaj>AUTO SERVIS JELEČKI jednostavno društvo s ograničenom odgovornošću za trgovinu i usluge, OIB 93575323449, Vladimira Kirina 18, 10360 Sesvete</izvorni_sadrzaj>
    <derivirana_varijabla naziv="DomainObject.Predmet.ProtustrankaIDrugiAdressOIB_1">AUTO SERVIS JELEČKI jednostavno društvo s ograničenom odgovornošću za trgovinu i usluge, OIB 93575323449, Vladimira Kirina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JELEČKI jednostavno društvo s ograničenom odgovornošću za trgovinu i usluge</item>
      <item>FINA Regionalni centar Zagreb</item>
      <item>Branko Jelečki</item>
    </izvorni_sadrzaj>
    <derivirana_varijabla naziv="DomainObject.Predmet.SudioniciListNaziv_1">
      <item>AUTO SERVIS JELEČKI jednostavno društvo s ograničenom odgovornošću za trgovinu i usluge</item>
      <item>FINA Regionalni centar Zagreb</item>
      <item>Branko Jelečki</item>
    </derivirana_varijabla>
  </DomainObject.Predmet.SudioniciListNaziv>
  <DomainObject.Predmet.SudioniciListAdressOIB>
    <izvorni_sadrzaj>
      <item>AUTO SERVIS JELEČKI jednostavno društvo s ograničenom odgovornošću za trgovinu i usluge, OIB 93575323449, Vladimira Kirina 18,10360 Sesvete</item>
      <item>FINA Regionalni centar Zagreb, OIB 93575323449, Trg svibanjskih žrtava 1995. 1,10000 Zagreb</item>
      <item>Branko Jelečki, OIB 58186222088, Globočec 45,49246 Globočec</item>
    </izvorni_sadrzaj>
    <derivirana_varijabla naziv="DomainObject.Predmet.SudioniciListAdressOIB_1">
      <item>AUTO SERVIS JELEČKI jednostavno društvo s ograničenom odgovornošću za trgovinu i usluge, OIB 93575323449, Vladimira Kirina 18,10360 Sesvete</item>
      <item>FINA Regionalni centar Zagreb, OIB 93575323449, Trg svibanjskih žrtava 1995. 1,10000 Zagreb</item>
      <item>Branko Jelečki, OIB 58186222088, Globočec 45,49246 Globočec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EB670-ED6B-4329-9149-A0C94623D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2018-05-07T10:36:00Z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